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C3E41C" w14:textId="44456D91" w:rsidR="0042696D" w:rsidRPr="007B6B11" w:rsidRDefault="00044568" w:rsidP="004E02BE">
      <w:pPr>
        <w:autoSpaceDE w:val="0"/>
        <w:autoSpaceDN w:val="0"/>
        <w:adjustRightInd w:val="0"/>
        <w:spacing w:before="40" w:after="60"/>
        <w:jc w:val="right"/>
        <w:rPr>
          <w:b/>
          <w:bCs/>
          <w:sz w:val="32"/>
          <w:szCs w:val="32"/>
        </w:rPr>
      </w:pPr>
      <w:r w:rsidRPr="007B6B11">
        <w:rPr>
          <w:b/>
          <w:bCs/>
          <w:sz w:val="32"/>
          <w:szCs w:val="32"/>
        </w:rPr>
        <w:fldChar w:fldCharType="begin"/>
      </w:r>
      <w:r w:rsidRPr="007B6B11">
        <w:rPr>
          <w:b/>
          <w:bCs/>
          <w:sz w:val="32"/>
          <w:szCs w:val="32"/>
        </w:rPr>
        <w:instrText xml:space="preserve"> DOCPROPERTY  "Nazwa projektu"  \* MERGEFORMAT </w:instrText>
      </w:r>
      <w:r w:rsidRPr="007B6B11">
        <w:rPr>
          <w:b/>
          <w:bCs/>
          <w:sz w:val="32"/>
          <w:szCs w:val="32"/>
        </w:rPr>
        <w:fldChar w:fldCharType="separate"/>
      </w:r>
      <w:r w:rsidR="006D48AD">
        <w:rPr>
          <w:b/>
          <w:bCs/>
          <w:sz w:val="32"/>
          <w:szCs w:val="32"/>
        </w:rPr>
        <w:t>Zintegrowany System Poboru Należności i Rozrachunków z UE i Budżetem ZEFIR 2</w:t>
      </w:r>
      <w:r w:rsidRPr="007B6B11">
        <w:rPr>
          <w:b/>
          <w:bCs/>
          <w:sz w:val="32"/>
          <w:szCs w:val="32"/>
        </w:rPr>
        <w:fldChar w:fldCharType="end"/>
      </w:r>
    </w:p>
    <w:p w14:paraId="010D63E8" w14:textId="45DDC70F" w:rsidR="006841CC" w:rsidRPr="007B6B11" w:rsidRDefault="0006207D" w:rsidP="004E02BE">
      <w:pPr>
        <w:pStyle w:val="Tytu"/>
        <w:spacing w:before="5040" w:after="240"/>
        <w:ind w:left="0"/>
        <w:jc w:val="right"/>
        <w:rPr>
          <w:rFonts w:eastAsia="Yu Gothic Light" w:cstheme="minorHAnsi"/>
          <w:bCs/>
          <w:sz w:val="56"/>
          <w:szCs w:val="28"/>
          <w:lang w:val="pl-PL"/>
        </w:rPr>
      </w:pPr>
      <w:r w:rsidRPr="007B6B11">
        <w:rPr>
          <w:rFonts w:eastAsia="Yu Gothic Light" w:cstheme="minorHAnsi"/>
          <w:bCs/>
          <w:sz w:val="56"/>
          <w:szCs w:val="28"/>
          <w:lang w:val="pl-PL"/>
        </w:rPr>
        <w:fldChar w:fldCharType="begin"/>
      </w:r>
      <w:r w:rsidRPr="007B6B11">
        <w:rPr>
          <w:rFonts w:eastAsia="Yu Gothic Light" w:cstheme="minorHAnsi"/>
          <w:bCs/>
          <w:sz w:val="56"/>
          <w:szCs w:val="28"/>
          <w:lang w:val="pl-PL"/>
        </w:rPr>
        <w:instrText xml:space="preserve"> TITLE   \* MERGEFORMAT </w:instrText>
      </w:r>
      <w:r w:rsidRPr="007B6B11">
        <w:rPr>
          <w:rFonts w:eastAsia="Yu Gothic Light" w:cstheme="minorHAnsi"/>
          <w:bCs/>
          <w:sz w:val="56"/>
          <w:szCs w:val="28"/>
          <w:lang w:val="pl-PL"/>
        </w:rPr>
        <w:fldChar w:fldCharType="separate"/>
      </w:r>
      <w:r w:rsidR="006D48AD">
        <w:rPr>
          <w:rFonts w:eastAsia="Yu Gothic Light" w:cstheme="minorHAnsi"/>
          <w:bCs/>
          <w:sz w:val="56"/>
          <w:szCs w:val="28"/>
          <w:lang w:val="pl-PL"/>
        </w:rPr>
        <w:t>Specyfikacja XML dla podmiotów w zakresie elektronicznej obsługi deklaracji w sprawie podatku akcyzowego AKC-4/AKC-4zo</w:t>
      </w:r>
      <w:r w:rsidRPr="007B6B11">
        <w:rPr>
          <w:rFonts w:eastAsia="Yu Gothic Light" w:cstheme="minorHAnsi"/>
          <w:bCs/>
          <w:sz w:val="56"/>
          <w:szCs w:val="28"/>
          <w:lang w:val="pl-PL"/>
        </w:rPr>
        <w:fldChar w:fldCharType="end"/>
      </w:r>
    </w:p>
    <w:p w14:paraId="3474700C" w14:textId="3D1CBF24" w:rsidR="003F3585" w:rsidRPr="007B6B11" w:rsidRDefault="001D1ACD" w:rsidP="004E02BE">
      <w:pPr>
        <w:autoSpaceDE w:val="0"/>
        <w:autoSpaceDN w:val="0"/>
        <w:adjustRightInd w:val="0"/>
        <w:spacing w:before="1560" w:after="60"/>
        <w:jc w:val="right"/>
        <w:rPr>
          <w:b/>
          <w:bCs/>
          <w:sz w:val="32"/>
          <w:szCs w:val="32"/>
        </w:rPr>
      </w:pPr>
      <w:r w:rsidRPr="007B6B11">
        <w:rPr>
          <w:b/>
          <w:bCs/>
          <w:sz w:val="32"/>
          <w:szCs w:val="32"/>
        </w:rPr>
        <w:t>Wersja</w:t>
      </w:r>
      <w:r w:rsidR="0058798F" w:rsidRPr="007B6B11">
        <w:rPr>
          <w:b/>
          <w:bCs/>
          <w:sz w:val="32"/>
          <w:szCs w:val="32"/>
        </w:rPr>
        <w:t xml:space="preserve"> </w:t>
      </w:r>
      <w:r w:rsidR="00023012" w:rsidRPr="007B6B11">
        <w:rPr>
          <w:b/>
          <w:bCs/>
          <w:sz w:val="32"/>
          <w:szCs w:val="32"/>
        </w:rPr>
        <w:fldChar w:fldCharType="begin"/>
      </w:r>
      <w:r w:rsidR="00023012" w:rsidRPr="007B6B11">
        <w:rPr>
          <w:b/>
          <w:bCs/>
          <w:sz w:val="32"/>
          <w:szCs w:val="32"/>
        </w:rPr>
        <w:instrText xml:space="preserve"> DOCPROPERTY  Wersja  \* MERGEFORMAT </w:instrText>
      </w:r>
      <w:r w:rsidR="00023012" w:rsidRPr="007B6B11">
        <w:rPr>
          <w:b/>
          <w:bCs/>
          <w:sz w:val="32"/>
          <w:szCs w:val="32"/>
        </w:rPr>
        <w:fldChar w:fldCharType="separate"/>
      </w:r>
      <w:r w:rsidR="006D48AD">
        <w:rPr>
          <w:b/>
          <w:bCs/>
          <w:sz w:val="32"/>
          <w:szCs w:val="32"/>
        </w:rPr>
        <w:t>1.15.2</w:t>
      </w:r>
      <w:r w:rsidR="00023012" w:rsidRPr="007B6B11">
        <w:rPr>
          <w:b/>
          <w:bCs/>
          <w:sz w:val="32"/>
          <w:szCs w:val="32"/>
        </w:rPr>
        <w:fldChar w:fldCharType="end"/>
      </w:r>
    </w:p>
    <w:p w14:paraId="71FB554C" w14:textId="77777777" w:rsidR="0058798F" w:rsidRPr="007B6B11" w:rsidRDefault="0058798F" w:rsidP="004E02BE"/>
    <w:p w14:paraId="520435C0" w14:textId="77777777" w:rsidR="00F6340E" w:rsidRPr="007B6B11" w:rsidRDefault="00F6340E" w:rsidP="004E02BE">
      <w:pPr>
        <w:sectPr w:rsidR="00F6340E" w:rsidRPr="007B6B11" w:rsidSect="00E06683">
          <w:footerReference w:type="even" r:id="rId8"/>
          <w:footerReference w:type="default" r:id="rId9"/>
          <w:headerReference w:type="first" r:id="rId10"/>
          <w:pgSz w:w="11900" w:h="16840" w:code="9"/>
          <w:pgMar w:top="1418" w:right="1418" w:bottom="1418" w:left="1418" w:header="709" w:footer="709" w:gutter="0"/>
          <w:cols w:space="708"/>
          <w:titlePg/>
          <w:docGrid w:linePitch="326"/>
        </w:sectPr>
      </w:pPr>
    </w:p>
    <w:p w14:paraId="7D1D017B" w14:textId="3A8FEB62" w:rsidR="002D7C37" w:rsidRPr="007B6B11" w:rsidRDefault="002D7C37" w:rsidP="004E02BE">
      <w:pPr>
        <w:pStyle w:val="Z2PodpisRysunkuTabeli"/>
      </w:pPr>
      <w:bookmarkStart w:id="0" w:name="_Toc88940814"/>
      <w:bookmarkStart w:id="1" w:name="_Toc93140917"/>
      <w:bookmarkStart w:id="2" w:name="_Toc94038273"/>
      <w:bookmarkStart w:id="3" w:name="_Toc94462922"/>
      <w:bookmarkStart w:id="4" w:name="_Toc183171969"/>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1</w:t>
      </w:r>
      <w:r w:rsidR="00E354C5">
        <w:fldChar w:fldCharType="end"/>
      </w:r>
      <w:r w:rsidRPr="007B6B11">
        <w:t>. Metryka dokumentu</w:t>
      </w:r>
      <w:bookmarkEnd w:id="0"/>
      <w:bookmarkEnd w:id="1"/>
      <w:bookmarkEnd w:id="2"/>
      <w:bookmarkEnd w:id="3"/>
      <w:bookmarkEnd w:id="4"/>
    </w:p>
    <w:tbl>
      <w:tblPr>
        <w:tblStyle w:val="Tabela-Siatka"/>
        <w:tblW w:w="9360" w:type="dxa"/>
        <w:tblLook w:val="01E0" w:firstRow="1" w:lastRow="1" w:firstColumn="1" w:lastColumn="1" w:noHBand="0" w:noVBand="0"/>
      </w:tblPr>
      <w:tblGrid>
        <w:gridCol w:w="1800"/>
        <w:gridCol w:w="7560"/>
      </w:tblGrid>
      <w:tr w:rsidR="00BB6B75" w:rsidRPr="007B6B11" w14:paraId="21CFB3C0" w14:textId="77777777" w:rsidTr="00022C03">
        <w:trPr>
          <w:trHeight w:val="463"/>
          <w:tblHeader/>
        </w:trPr>
        <w:tc>
          <w:tcPr>
            <w:tcW w:w="1800" w:type="dxa"/>
            <w:shd w:val="clear" w:color="auto" w:fill="D9D9D9" w:themeFill="background1" w:themeFillShade="D9"/>
          </w:tcPr>
          <w:p w14:paraId="33E8BFE8" w14:textId="77777777" w:rsidR="00BB6B75" w:rsidRPr="007B6B11" w:rsidRDefault="00BB6B75" w:rsidP="004E02BE">
            <w:pPr>
              <w:pStyle w:val="naglowektabeli"/>
            </w:pPr>
            <w:r w:rsidRPr="007B6B11">
              <w:t>Projekt</w:t>
            </w:r>
          </w:p>
        </w:tc>
        <w:tc>
          <w:tcPr>
            <w:tcW w:w="7560" w:type="dxa"/>
            <w:shd w:val="clear" w:color="auto" w:fill="D9D9D9" w:themeFill="background1" w:themeFillShade="D9"/>
          </w:tcPr>
          <w:p w14:paraId="0316EEB1" w14:textId="77777777" w:rsidR="00BB6B75" w:rsidRPr="007B6B11" w:rsidRDefault="00BB6B75" w:rsidP="004E02BE">
            <w:pPr>
              <w:pStyle w:val="naglowektabeli"/>
            </w:pPr>
            <w:r w:rsidRPr="007B6B11">
              <w:t>ZEFIR 2</w:t>
            </w:r>
          </w:p>
        </w:tc>
      </w:tr>
      <w:tr w:rsidR="00BB6B75" w:rsidRPr="007B6B11" w14:paraId="27D33588" w14:textId="77777777" w:rsidTr="005254B3">
        <w:tc>
          <w:tcPr>
            <w:tcW w:w="1800" w:type="dxa"/>
          </w:tcPr>
          <w:p w14:paraId="382F901D" w14:textId="77777777" w:rsidR="00BB6B75" w:rsidRPr="007B6B11" w:rsidRDefault="00FF41D0" w:rsidP="004E02BE">
            <w:pPr>
              <w:pStyle w:val="Tabelazwyky"/>
            </w:pPr>
            <w:r w:rsidRPr="007B6B11">
              <w:t>Nazwa Wykonawcy</w:t>
            </w:r>
          </w:p>
        </w:tc>
        <w:tc>
          <w:tcPr>
            <w:tcW w:w="7560" w:type="dxa"/>
          </w:tcPr>
          <w:p w14:paraId="13B87E55" w14:textId="77777777" w:rsidR="00BB6B75" w:rsidRPr="007B6B11" w:rsidRDefault="001D1ACD" w:rsidP="004E02BE">
            <w:pPr>
              <w:pStyle w:val="Tabelazwyky"/>
            </w:pPr>
            <w:r w:rsidRPr="007B6B11">
              <w:t>Asseco Poland S.A.</w:t>
            </w:r>
          </w:p>
        </w:tc>
      </w:tr>
      <w:tr w:rsidR="00BB6B75" w:rsidRPr="007B6B11" w14:paraId="0C7DF14D" w14:textId="77777777" w:rsidTr="005254B3">
        <w:tc>
          <w:tcPr>
            <w:tcW w:w="1800" w:type="dxa"/>
          </w:tcPr>
          <w:p w14:paraId="6CB97427" w14:textId="77777777" w:rsidR="00BB6B75" w:rsidRPr="007B6B11" w:rsidRDefault="00FF41D0" w:rsidP="004E02BE">
            <w:pPr>
              <w:pStyle w:val="Tabelazwyky"/>
            </w:pPr>
            <w:r w:rsidRPr="007B6B11">
              <w:t>Nazwa p</w:t>
            </w:r>
            <w:r w:rsidR="00BB6B75" w:rsidRPr="007B6B11">
              <w:t>rodukt</w:t>
            </w:r>
            <w:r w:rsidRPr="007B6B11">
              <w:t>u</w:t>
            </w:r>
          </w:p>
        </w:tc>
        <w:tc>
          <w:tcPr>
            <w:tcW w:w="7560" w:type="dxa"/>
          </w:tcPr>
          <w:p w14:paraId="21A9DC87" w14:textId="3D7C40E5" w:rsidR="00BB6B75" w:rsidRPr="007B6B11" w:rsidRDefault="00363414" w:rsidP="004E02BE">
            <w:pPr>
              <w:pStyle w:val="Tabelazwyky"/>
            </w:pPr>
            <w:r w:rsidRPr="00363414">
              <w:t>Specyfikacja XML dla podmiotów w zakresie elektronicznej obsługi deklaracji w sprawie podatku akcyzowego AKC-4/AKC-4zo</w:t>
            </w:r>
          </w:p>
        </w:tc>
      </w:tr>
      <w:tr w:rsidR="00BB6B75" w:rsidRPr="007B6B11" w14:paraId="601EF874" w14:textId="77777777" w:rsidTr="005254B3">
        <w:tc>
          <w:tcPr>
            <w:tcW w:w="1800" w:type="dxa"/>
          </w:tcPr>
          <w:p w14:paraId="569ECAAC" w14:textId="77777777" w:rsidR="00BB6B75" w:rsidRPr="007B6B11" w:rsidRDefault="00BB6B75" w:rsidP="004E02BE">
            <w:pPr>
              <w:pStyle w:val="Tabelazwyky"/>
            </w:pPr>
            <w:r w:rsidRPr="007B6B11">
              <w:t>Opis</w:t>
            </w:r>
            <w:r w:rsidR="00FF41D0" w:rsidRPr="007B6B11">
              <w:t xml:space="preserve"> produktu</w:t>
            </w:r>
          </w:p>
        </w:tc>
        <w:tc>
          <w:tcPr>
            <w:tcW w:w="7560" w:type="dxa"/>
          </w:tcPr>
          <w:p w14:paraId="24D20F10" w14:textId="77777777" w:rsidR="00444BD3" w:rsidRPr="007B6B11" w:rsidRDefault="00444BD3" w:rsidP="004E02BE">
            <w:pPr>
              <w:pStyle w:val="Tabelazwyky"/>
            </w:pPr>
            <w:r w:rsidRPr="007B6B11">
              <w:t>Dokument jest produktem zrealizowanym w ramach Umowy nr 1201-ILL-5.023.22.2021 z dnia 26.02.2021wraz z późniejszymi aneksami.</w:t>
            </w:r>
          </w:p>
          <w:p w14:paraId="2998A5D7" w14:textId="314EB439" w:rsidR="00004C2C" w:rsidRPr="007B6B11" w:rsidRDefault="00260C1D" w:rsidP="004E02BE">
            <w:pPr>
              <w:pStyle w:val="Tabelazwyky"/>
            </w:pPr>
            <w:r w:rsidRPr="007B6B11">
              <w:t xml:space="preserve">Dokument zawiera definicję struktury deklaracji Specyfikacja XML dla podmiotów w zakresie elektronicznej obsługi deklaracji w sprawie podatku akcyzowego </w:t>
            </w:r>
            <w:r w:rsidR="003945C9" w:rsidRPr="007B6B11">
              <w:t>AKC-</w:t>
            </w:r>
            <w:r w:rsidR="00E517F2" w:rsidRPr="007B6B11">
              <w:t>4</w:t>
            </w:r>
            <w:r w:rsidR="00E11503" w:rsidRPr="007B6B11">
              <w:t>/AKC-4zo</w:t>
            </w:r>
            <w:r w:rsidR="000A71C7" w:rsidRPr="007B6B11">
              <w:t xml:space="preserve">. </w:t>
            </w:r>
          </w:p>
        </w:tc>
      </w:tr>
      <w:tr w:rsidR="00BB6B75" w:rsidRPr="007B6B11" w14:paraId="68CF7DF0" w14:textId="77777777" w:rsidTr="005254B3">
        <w:tc>
          <w:tcPr>
            <w:tcW w:w="1800" w:type="dxa"/>
          </w:tcPr>
          <w:p w14:paraId="1F2E61B2" w14:textId="77777777" w:rsidR="00BB6B75" w:rsidRPr="007B6B11" w:rsidRDefault="00FF41D0" w:rsidP="004E02BE">
            <w:pPr>
              <w:pStyle w:val="Tabelazwyky"/>
            </w:pPr>
            <w:r w:rsidRPr="007B6B11">
              <w:t>Autor/rzy</w:t>
            </w:r>
          </w:p>
        </w:tc>
        <w:tc>
          <w:tcPr>
            <w:tcW w:w="7560" w:type="dxa"/>
          </w:tcPr>
          <w:p w14:paraId="51669E30" w14:textId="77777777" w:rsidR="00BB6B75" w:rsidRPr="007B6B11" w:rsidRDefault="008A4189" w:rsidP="004E02BE">
            <w:pPr>
              <w:pStyle w:val="Tabelazwyky"/>
            </w:pPr>
            <w:r w:rsidRPr="007B6B11">
              <w:t>Projektant –</w:t>
            </w:r>
            <w:r w:rsidR="00B12A1E" w:rsidRPr="007B6B11">
              <w:t xml:space="preserve"> </w:t>
            </w:r>
            <w:r w:rsidR="00B67094" w:rsidRPr="007B6B11">
              <w:t>Rafał Złoty</w:t>
            </w:r>
            <w:r w:rsidR="00035006" w:rsidRPr="007B6B11">
              <w:t>, Analityk - Bogdan Schmidt</w:t>
            </w:r>
          </w:p>
        </w:tc>
      </w:tr>
      <w:tr w:rsidR="00A817B9" w:rsidRPr="007B6B11" w14:paraId="69EBD693" w14:textId="77777777" w:rsidTr="00C157F7">
        <w:tc>
          <w:tcPr>
            <w:tcW w:w="1800" w:type="dxa"/>
          </w:tcPr>
          <w:p w14:paraId="7B1F4C9B" w14:textId="77777777" w:rsidR="00A817B9" w:rsidRPr="007B6B11" w:rsidRDefault="00A817B9" w:rsidP="004E02BE">
            <w:pPr>
              <w:pStyle w:val="Tabelazwyky"/>
            </w:pPr>
            <w:r w:rsidRPr="007B6B11">
              <w:t>Nazwa pliku</w:t>
            </w:r>
          </w:p>
        </w:tc>
        <w:tc>
          <w:tcPr>
            <w:tcW w:w="7560" w:type="dxa"/>
          </w:tcPr>
          <w:p w14:paraId="7CD747D6" w14:textId="7D047366" w:rsidR="00A817B9" w:rsidRPr="00363414" w:rsidRDefault="00363414" w:rsidP="004E02BE">
            <w:pPr>
              <w:rPr>
                <w:rFonts w:cs="Arial"/>
                <w:sz w:val="20"/>
                <w:szCs w:val="20"/>
                <w:lang w:eastAsia="pl-PL"/>
              </w:rPr>
            </w:pPr>
            <w:r w:rsidRPr="00363414">
              <w:rPr>
                <w:rFonts w:cs="Arial"/>
                <w:sz w:val="20"/>
                <w:szCs w:val="20"/>
                <w:lang w:eastAsia="pl-PL"/>
              </w:rPr>
              <w:t>ZF2-PWT-KXML-AKC-4-4zo_v1.15.2.docx</w:t>
            </w:r>
          </w:p>
        </w:tc>
      </w:tr>
      <w:tr w:rsidR="00A817B9" w:rsidRPr="007B6B11" w14:paraId="29AAFAAC" w14:textId="77777777" w:rsidTr="00F17FBD">
        <w:tc>
          <w:tcPr>
            <w:tcW w:w="1800" w:type="dxa"/>
          </w:tcPr>
          <w:p w14:paraId="4FD05A18" w14:textId="46BF7434" w:rsidR="00A817B9" w:rsidRPr="007B6B11" w:rsidRDefault="00A817B9" w:rsidP="004E02BE">
            <w:pPr>
              <w:pStyle w:val="Tabelazwyky"/>
            </w:pPr>
            <w:r w:rsidRPr="007B6B11">
              <w:t>Liczba stron</w:t>
            </w:r>
          </w:p>
        </w:tc>
        <w:tc>
          <w:tcPr>
            <w:tcW w:w="7560" w:type="dxa"/>
          </w:tcPr>
          <w:p w14:paraId="0E95F37F" w14:textId="28E18911" w:rsidR="00A817B9" w:rsidRPr="007B6B11" w:rsidRDefault="006D48AD" w:rsidP="004E02BE">
            <w:pPr>
              <w:pStyle w:val="Tabelazwyky"/>
            </w:pPr>
            <w:r>
              <w:fldChar w:fldCharType="begin"/>
            </w:r>
            <w:r>
              <w:instrText xml:space="preserve"> NUMPAGES  \* Arabic  \* MERGEFORMAT </w:instrText>
            </w:r>
            <w:r>
              <w:fldChar w:fldCharType="separate"/>
            </w:r>
            <w:r>
              <w:rPr>
                <w:noProof/>
              </w:rPr>
              <w:t>176</w:t>
            </w:r>
            <w:r>
              <w:rPr>
                <w:noProof/>
              </w:rPr>
              <w:fldChar w:fldCharType="end"/>
            </w:r>
          </w:p>
        </w:tc>
      </w:tr>
    </w:tbl>
    <w:p w14:paraId="28D54569" w14:textId="0377E55F" w:rsidR="002D7C37" w:rsidRPr="007B6B11" w:rsidRDefault="002D7C37" w:rsidP="004E02BE">
      <w:pPr>
        <w:pStyle w:val="Z2PodpisRysunkuTabeli"/>
      </w:pPr>
      <w:bookmarkStart w:id="5" w:name="_Toc88940815"/>
      <w:bookmarkStart w:id="6" w:name="_Toc93140918"/>
      <w:bookmarkStart w:id="7" w:name="_Toc94038274"/>
      <w:bookmarkStart w:id="8" w:name="_Toc94462923"/>
      <w:bookmarkStart w:id="9" w:name="_Hlk179459613"/>
      <w:bookmarkStart w:id="10" w:name="_Toc183171970"/>
      <w:r w:rsidRPr="007B6B11">
        <w:t xml:space="preserve">Tabela </w:t>
      </w:r>
      <w:r w:rsidR="00E354C5">
        <w:fldChar w:fldCharType="begin"/>
      </w:r>
      <w:r w:rsidR="00E354C5">
        <w:instrText xml:space="preserve"> SEQ Tabela \* ARABIC </w:instrText>
      </w:r>
      <w:r w:rsidR="00E354C5">
        <w:fldChar w:fldCharType="separate"/>
      </w:r>
      <w:r w:rsidR="006D48AD">
        <w:rPr>
          <w:noProof/>
        </w:rPr>
        <w:t>2</w:t>
      </w:r>
      <w:r w:rsidR="00E354C5">
        <w:fldChar w:fldCharType="end"/>
      </w:r>
      <w:r w:rsidRPr="007B6B11">
        <w:t>. Historia zmian dokumentu</w:t>
      </w:r>
      <w:bookmarkEnd w:id="5"/>
      <w:bookmarkEnd w:id="6"/>
      <w:bookmarkEnd w:id="7"/>
      <w:bookmarkEnd w:id="8"/>
      <w:bookmarkEnd w:id="10"/>
    </w:p>
    <w:tbl>
      <w:tblPr>
        <w:tblStyle w:val="Tabela-Siatka"/>
        <w:tblW w:w="9480" w:type="dxa"/>
        <w:tblLayout w:type="fixed"/>
        <w:tblLook w:val="01E0" w:firstRow="1" w:lastRow="1" w:firstColumn="1" w:lastColumn="1" w:noHBand="0" w:noVBand="0"/>
      </w:tblPr>
      <w:tblGrid>
        <w:gridCol w:w="797"/>
        <w:gridCol w:w="877"/>
        <w:gridCol w:w="1326"/>
        <w:gridCol w:w="2400"/>
        <w:gridCol w:w="720"/>
        <w:gridCol w:w="1080"/>
        <w:gridCol w:w="1084"/>
        <w:gridCol w:w="1196"/>
      </w:tblGrid>
      <w:tr w:rsidR="005366D3" w:rsidRPr="007B6B11" w14:paraId="1A8E5A94" w14:textId="77777777" w:rsidTr="00586DB9">
        <w:trPr>
          <w:tblHeader/>
        </w:trPr>
        <w:tc>
          <w:tcPr>
            <w:tcW w:w="797" w:type="dxa"/>
            <w:shd w:val="clear" w:color="auto" w:fill="E7E6E6" w:themeFill="background2"/>
          </w:tcPr>
          <w:bookmarkEnd w:id="9"/>
          <w:p w14:paraId="6411CEDF" w14:textId="77777777" w:rsidR="00A45A2F" w:rsidRPr="007B6B11" w:rsidRDefault="005366D3" w:rsidP="004E02BE">
            <w:pPr>
              <w:pStyle w:val="Z2Nagwektabeli"/>
              <w:rPr>
                <w:rFonts w:ascii="Lato" w:hAnsi="Lato" w:cs="Times New Roman"/>
                <w:szCs w:val="18"/>
              </w:rPr>
            </w:pPr>
            <w:r w:rsidRPr="007B6B11">
              <w:rPr>
                <w:rFonts w:ascii="Lato" w:hAnsi="Lato" w:cs="Times New Roman"/>
                <w:szCs w:val="18"/>
              </w:rPr>
              <w:t>E</w:t>
            </w:r>
            <w:r w:rsidR="00A45A2F" w:rsidRPr="007B6B11">
              <w:rPr>
                <w:rFonts w:ascii="Lato" w:hAnsi="Lato" w:cs="Times New Roman"/>
                <w:szCs w:val="18"/>
              </w:rPr>
              <w:t>dycj</w:t>
            </w:r>
            <w:r w:rsidRPr="007B6B11">
              <w:rPr>
                <w:rFonts w:ascii="Lato" w:hAnsi="Lato" w:cs="Times New Roman"/>
                <w:szCs w:val="18"/>
              </w:rPr>
              <w:t>a</w:t>
            </w:r>
          </w:p>
        </w:tc>
        <w:tc>
          <w:tcPr>
            <w:tcW w:w="877" w:type="dxa"/>
            <w:shd w:val="clear" w:color="auto" w:fill="E7E6E6" w:themeFill="background2"/>
          </w:tcPr>
          <w:p w14:paraId="1A3A2C50" w14:textId="77777777" w:rsidR="00A45A2F" w:rsidRPr="007B6B11" w:rsidRDefault="005366D3" w:rsidP="004E02BE">
            <w:pPr>
              <w:pStyle w:val="Z2Nagwektabeli"/>
              <w:rPr>
                <w:rFonts w:ascii="Lato" w:hAnsi="Lato" w:cs="Times New Roman"/>
                <w:szCs w:val="18"/>
              </w:rPr>
            </w:pPr>
            <w:r w:rsidRPr="007B6B11">
              <w:rPr>
                <w:rFonts w:ascii="Lato" w:hAnsi="Lato" w:cs="Times New Roman"/>
                <w:szCs w:val="18"/>
              </w:rPr>
              <w:t>Rewizja</w:t>
            </w:r>
          </w:p>
        </w:tc>
        <w:tc>
          <w:tcPr>
            <w:tcW w:w="1326" w:type="dxa"/>
            <w:shd w:val="clear" w:color="auto" w:fill="E7E6E6" w:themeFill="background2"/>
          </w:tcPr>
          <w:p w14:paraId="44C2B0BC" w14:textId="77777777" w:rsidR="00A45A2F" w:rsidRPr="007B6B11" w:rsidRDefault="00A45A2F" w:rsidP="004E02BE">
            <w:pPr>
              <w:pStyle w:val="Z2Nagwektabeli"/>
              <w:rPr>
                <w:rFonts w:ascii="Lato" w:hAnsi="Lato" w:cs="Times New Roman"/>
                <w:szCs w:val="18"/>
              </w:rPr>
            </w:pPr>
            <w:r w:rsidRPr="007B6B11">
              <w:rPr>
                <w:rFonts w:ascii="Lato" w:hAnsi="Lato" w:cs="Times New Roman"/>
                <w:szCs w:val="18"/>
              </w:rPr>
              <w:t>Data wydania</w:t>
            </w:r>
          </w:p>
        </w:tc>
        <w:tc>
          <w:tcPr>
            <w:tcW w:w="2400" w:type="dxa"/>
            <w:shd w:val="clear" w:color="auto" w:fill="E7E6E6" w:themeFill="background2"/>
          </w:tcPr>
          <w:p w14:paraId="7C02F48F" w14:textId="77777777" w:rsidR="00A45A2F" w:rsidRPr="007B6B11" w:rsidRDefault="00A45A2F" w:rsidP="004E02BE">
            <w:pPr>
              <w:pStyle w:val="Z2Nagwektabeli"/>
              <w:rPr>
                <w:rFonts w:ascii="Lato" w:hAnsi="Lato" w:cs="Times New Roman"/>
                <w:szCs w:val="18"/>
              </w:rPr>
            </w:pPr>
            <w:r w:rsidRPr="007B6B11">
              <w:rPr>
                <w:rFonts w:ascii="Lato" w:hAnsi="Lato" w:cs="Times New Roman"/>
                <w:szCs w:val="18"/>
              </w:rPr>
              <w:t>Opis</w:t>
            </w:r>
          </w:p>
        </w:tc>
        <w:tc>
          <w:tcPr>
            <w:tcW w:w="720" w:type="dxa"/>
            <w:shd w:val="clear" w:color="auto" w:fill="E7E6E6" w:themeFill="background2"/>
          </w:tcPr>
          <w:p w14:paraId="186D111B" w14:textId="77777777" w:rsidR="00A45A2F" w:rsidRPr="007B6B11" w:rsidRDefault="005366D3" w:rsidP="004E02BE">
            <w:pPr>
              <w:pStyle w:val="Z2Nagwektabeli"/>
              <w:rPr>
                <w:rFonts w:ascii="Lato" w:hAnsi="Lato" w:cs="Times New Roman"/>
                <w:szCs w:val="18"/>
              </w:rPr>
            </w:pPr>
            <w:r w:rsidRPr="007B6B11">
              <w:rPr>
                <w:rFonts w:ascii="Lato" w:hAnsi="Lato" w:cs="Times New Roman"/>
                <w:szCs w:val="18"/>
              </w:rPr>
              <w:t>A</w:t>
            </w:r>
            <w:r w:rsidR="00A45A2F" w:rsidRPr="007B6B11">
              <w:rPr>
                <w:rFonts w:ascii="Lato" w:hAnsi="Lato" w:cs="Times New Roman"/>
                <w:szCs w:val="18"/>
              </w:rPr>
              <w:t>kcja (*)</w:t>
            </w:r>
          </w:p>
        </w:tc>
        <w:tc>
          <w:tcPr>
            <w:tcW w:w="1080" w:type="dxa"/>
            <w:shd w:val="clear" w:color="auto" w:fill="E7E6E6" w:themeFill="background2"/>
          </w:tcPr>
          <w:p w14:paraId="2B35F5BA" w14:textId="77777777" w:rsidR="00A45A2F" w:rsidRPr="007B6B11" w:rsidRDefault="00A45A2F" w:rsidP="004E02BE">
            <w:pPr>
              <w:pStyle w:val="Z2Nagwektabeli"/>
              <w:rPr>
                <w:rFonts w:ascii="Lato" w:hAnsi="Lato" w:cs="Times New Roman"/>
                <w:szCs w:val="18"/>
              </w:rPr>
            </w:pPr>
            <w:r w:rsidRPr="007B6B11">
              <w:rPr>
                <w:rFonts w:ascii="Lato" w:hAnsi="Lato" w:cs="Times New Roman"/>
                <w:szCs w:val="18"/>
              </w:rPr>
              <w:t>Rozdzi</w:t>
            </w:r>
            <w:r w:rsidR="00FF41D0" w:rsidRPr="007B6B11">
              <w:rPr>
                <w:rFonts w:ascii="Lato" w:hAnsi="Lato" w:cs="Times New Roman"/>
                <w:szCs w:val="18"/>
              </w:rPr>
              <w:t>ały</w:t>
            </w:r>
            <w:r w:rsidR="005366D3" w:rsidRPr="007B6B11">
              <w:rPr>
                <w:rFonts w:ascii="Lato" w:hAnsi="Lato" w:cs="Times New Roman"/>
                <w:szCs w:val="18"/>
              </w:rPr>
              <w:t xml:space="preserve"> </w:t>
            </w:r>
            <w:r w:rsidRPr="007B6B11">
              <w:rPr>
                <w:rFonts w:ascii="Lato" w:hAnsi="Lato" w:cs="Times New Roman"/>
                <w:szCs w:val="18"/>
              </w:rPr>
              <w:t>(**)</w:t>
            </w:r>
          </w:p>
        </w:tc>
        <w:tc>
          <w:tcPr>
            <w:tcW w:w="1084" w:type="dxa"/>
            <w:shd w:val="clear" w:color="auto" w:fill="E7E6E6" w:themeFill="background2"/>
          </w:tcPr>
          <w:p w14:paraId="5020ADE5" w14:textId="77777777" w:rsidR="00A45A2F" w:rsidRPr="007B6B11" w:rsidRDefault="00A45A2F" w:rsidP="004E02BE">
            <w:pPr>
              <w:pStyle w:val="Z2Nagwektabeli"/>
              <w:rPr>
                <w:rFonts w:ascii="Lato" w:hAnsi="Lato" w:cs="Times New Roman"/>
                <w:szCs w:val="18"/>
              </w:rPr>
            </w:pPr>
            <w:r w:rsidRPr="007B6B11">
              <w:rPr>
                <w:rFonts w:ascii="Lato" w:hAnsi="Lato" w:cs="Times New Roman"/>
                <w:szCs w:val="18"/>
              </w:rPr>
              <w:t>Autor</w:t>
            </w:r>
            <w:r w:rsidR="00FF41D0" w:rsidRPr="007B6B11">
              <w:rPr>
                <w:rFonts w:ascii="Lato" w:hAnsi="Lato" w:cs="Times New Roman"/>
                <w:szCs w:val="18"/>
              </w:rPr>
              <w:t xml:space="preserve">/rzy </w:t>
            </w:r>
            <w:r w:rsidRPr="007B6B11">
              <w:rPr>
                <w:rFonts w:ascii="Lato" w:hAnsi="Lato" w:cs="Times New Roman"/>
                <w:szCs w:val="18"/>
              </w:rPr>
              <w:t>(***)</w:t>
            </w:r>
          </w:p>
        </w:tc>
        <w:tc>
          <w:tcPr>
            <w:tcW w:w="1196" w:type="dxa"/>
            <w:shd w:val="clear" w:color="auto" w:fill="E7E6E6" w:themeFill="background2"/>
          </w:tcPr>
          <w:p w14:paraId="10BC156B" w14:textId="77777777" w:rsidR="00A45A2F" w:rsidRPr="007B6B11" w:rsidRDefault="00A45A2F" w:rsidP="004E02BE">
            <w:pPr>
              <w:pStyle w:val="Z2Nagwektabeli"/>
              <w:rPr>
                <w:rFonts w:ascii="Lato" w:hAnsi="Lato" w:cs="Times New Roman"/>
                <w:szCs w:val="18"/>
              </w:rPr>
            </w:pPr>
            <w:r w:rsidRPr="007B6B11">
              <w:rPr>
                <w:rFonts w:ascii="Lato" w:hAnsi="Lato" w:cs="Times New Roman"/>
                <w:szCs w:val="18"/>
              </w:rPr>
              <w:t xml:space="preserve">Data </w:t>
            </w:r>
            <w:r w:rsidR="005366D3" w:rsidRPr="007B6B11">
              <w:rPr>
                <w:rFonts w:ascii="Lato" w:hAnsi="Lato" w:cs="Times New Roman"/>
                <w:szCs w:val="18"/>
              </w:rPr>
              <w:t>KJ</w:t>
            </w:r>
          </w:p>
        </w:tc>
      </w:tr>
      <w:tr w:rsidR="00FD0D7E" w:rsidRPr="007B6B11" w14:paraId="54DD338B" w14:textId="77777777" w:rsidTr="002D7C37">
        <w:tc>
          <w:tcPr>
            <w:tcW w:w="797" w:type="dxa"/>
          </w:tcPr>
          <w:p w14:paraId="623595CA" w14:textId="77777777" w:rsidR="00FD0D7E" w:rsidRPr="007B6B11" w:rsidRDefault="00FD0D7E" w:rsidP="004E02BE">
            <w:pPr>
              <w:pStyle w:val="Tabelazwyky"/>
            </w:pPr>
            <w:r w:rsidRPr="007B6B11">
              <w:t>0</w:t>
            </w:r>
          </w:p>
        </w:tc>
        <w:tc>
          <w:tcPr>
            <w:tcW w:w="877" w:type="dxa"/>
          </w:tcPr>
          <w:p w14:paraId="3CC03ECC" w14:textId="77777777" w:rsidR="00FD0D7E" w:rsidRPr="007B6B11" w:rsidRDefault="00FD0D7E" w:rsidP="004E02BE">
            <w:pPr>
              <w:pStyle w:val="Tabelazwyky"/>
            </w:pPr>
            <w:r w:rsidRPr="007B6B11">
              <w:t>1</w:t>
            </w:r>
          </w:p>
        </w:tc>
        <w:tc>
          <w:tcPr>
            <w:tcW w:w="1326" w:type="dxa"/>
          </w:tcPr>
          <w:p w14:paraId="3635FED6" w14:textId="77777777" w:rsidR="00FD0D7E" w:rsidRPr="007B6B11" w:rsidRDefault="00FD0D7E" w:rsidP="004E02BE">
            <w:pPr>
              <w:pStyle w:val="Tabelazwyky"/>
            </w:pPr>
            <w:r w:rsidRPr="007B6B11">
              <w:t>2013-07-22</w:t>
            </w:r>
          </w:p>
        </w:tc>
        <w:tc>
          <w:tcPr>
            <w:tcW w:w="2400" w:type="dxa"/>
          </w:tcPr>
          <w:p w14:paraId="507E32B4" w14:textId="77777777" w:rsidR="00FD0D7E" w:rsidRPr="007B6B11" w:rsidRDefault="00FD0D7E" w:rsidP="004E02BE">
            <w:pPr>
              <w:pStyle w:val="Tabelazwyky"/>
            </w:pPr>
            <w:r w:rsidRPr="007B6B11">
              <w:t>Utworzenie dokumentu</w:t>
            </w:r>
          </w:p>
        </w:tc>
        <w:tc>
          <w:tcPr>
            <w:tcW w:w="720" w:type="dxa"/>
          </w:tcPr>
          <w:p w14:paraId="146C10DD" w14:textId="77777777" w:rsidR="00FD0D7E" w:rsidRPr="007B6B11" w:rsidRDefault="00FD0D7E" w:rsidP="004E02BE">
            <w:pPr>
              <w:pStyle w:val="Tabelazwyky"/>
            </w:pPr>
            <w:r w:rsidRPr="007B6B11">
              <w:t>N</w:t>
            </w:r>
          </w:p>
        </w:tc>
        <w:tc>
          <w:tcPr>
            <w:tcW w:w="1080" w:type="dxa"/>
          </w:tcPr>
          <w:p w14:paraId="10CFB03A" w14:textId="77777777" w:rsidR="00FD0D7E" w:rsidRPr="007B6B11" w:rsidRDefault="00FD0D7E" w:rsidP="004E02BE">
            <w:pPr>
              <w:pStyle w:val="Tabelazwyky"/>
            </w:pPr>
            <w:r w:rsidRPr="007B6B11">
              <w:t>W</w:t>
            </w:r>
          </w:p>
        </w:tc>
        <w:tc>
          <w:tcPr>
            <w:tcW w:w="1084" w:type="dxa"/>
          </w:tcPr>
          <w:p w14:paraId="0AA84E8E" w14:textId="77777777" w:rsidR="00FD0D7E" w:rsidRPr="007B6B11" w:rsidRDefault="00FD0D7E" w:rsidP="004E02BE">
            <w:pPr>
              <w:pStyle w:val="Tabelazwyky"/>
            </w:pPr>
            <w:r w:rsidRPr="007B6B11">
              <w:t>Rafał Złoty</w:t>
            </w:r>
          </w:p>
        </w:tc>
        <w:tc>
          <w:tcPr>
            <w:tcW w:w="1196" w:type="dxa"/>
          </w:tcPr>
          <w:p w14:paraId="75DA5AE0" w14:textId="77777777" w:rsidR="00FD0D7E" w:rsidRPr="007B6B11" w:rsidRDefault="00FD0D7E" w:rsidP="004E02BE">
            <w:pPr>
              <w:pStyle w:val="Tabelazwyky"/>
            </w:pPr>
          </w:p>
        </w:tc>
      </w:tr>
      <w:tr w:rsidR="00FD0D7E" w:rsidRPr="007B6B11" w14:paraId="5DF0D8CC" w14:textId="77777777" w:rsidTr="002D7C37">
        <w:tc>
          <w:tcPr>
            <w:tcW w:w="797" w:type="dxa"/>
          </w:tcPr>
          <w:p w14:paraId="450F3230" w14:textId="77777777" w:rsidR="00FD0D7E" w:rsidRPr="007B6B11" w:rsidDel="00DC1690" w:rsidRDefault="00FD0D7E" w:rsidP="004E02BE">
            <w:pPr>
              <w:pStyle w:val="Tabelazwyky"/>
            </w:pPr>
            <w:r w:rsidRPr="007B6B11">
              <w:t>0</w:t>
            </w:r>
          </w:p>
        </w:tc>
        <w:tc>
          <w:tcPr>
            <w:tcW w:w="877" w:type="dxa"/>
          </w:tcPr>
          <w:p w14:paraId="73053B58" w14:textId="77777777" w:rsidR="00FD0D7E" w:rsidRPr="007B6B11" w:rsidDel="00DC1690" w:rsidRDefault="00FD0D7E" w:rsidP="004E02BE">
            <w:pPr>
              <w:pStyle w:val="Tabelazwyky"/>
            </w:pPr>
            <w:r w:rsidRPr="007B6B11">
              <w:t>1</w:t>
            </w:r>
          </w:p>
        </w:tc>
        <w:tc>
          <w:tcPr>
            <w:tcW w:w="1326" w:type="dxa"/>
          </w:tcPr>
          <w:p w14:paraId="2AC28BFE" w14:textId="77777777" w:rsidR="00FD0D7E" w:rsidRPr="007B6B11" w:rsidDel="00193612" w:rsidRDefault="00FD0D7E" w:rsidP="004E02BE">
            <w:pPr>
              <w:pStyle w:val="Tabelazwyky"/>
            </w:pPr>
            <w:r w:rsidRPr="007B6B11">
              <w:t>nd</w:t>
            </w:r>
          </w:p>
        </w:tc>
        <w:tc>
          <w:tcPr>
            <w:tcW w:w="2400" w:type="dxa"/>
          </w:tcPr>
          <w:p w14:paraId="04814DD8" w14:textId="77777777" w:rsidR="00FD0D7E" w:rsidRPr="007B6B11" w:rsidRDefault="00FD0D7E" w:rsidP="004E02BE">
            <w:pPr>
              <w:pStyle w:val="Tabelazwyky"/>
            </w:pPr>
            <w:r w:rsidRPr="007B6B11">
              <w:t>Kontrola jakości dokumentu po stronie Wykonawcy</w:t>
            </w:r>
          </w:p>
        </w:tc>
        <w:tc>
          <w:tcPr>
            <w:tcW w:w="720" w:type="dxa"/>
          </w:tcPr>
          <w:p w14:paraId="6F93FE47" w14:textId="77777777" w:rsidR="00FD0D7E" w:rsidRPr="007B6B11" w:rsidDel="00E715AA" w:rsidRDefault="00FD0D7E" w:rsidP="004E02BE">
            <w:pPr>
              <w:pStyle w:val="Tabelazwyky"/>
            </w:pPr>
            <w:r w:rsidRPr="007B6B11">
              <w:t>We</w:t>
            </w:r>
          </w:p>
        </w:tc>
        <w:tc>
          <w:tcPr>
            <w:tcW w:w="1080" w:type="dxa"/>
          </w:tcPr>
          <w:p w14:paraId="1B8EED72" w14:textId="77777777" w:rsidR="00FD0D7E" w:rsidRPr="007B6B11" w:rsidDel="00E715AA" w:rsidRDefault="00FD0D7E" w:rsidP="004E02BE">
            <w:pPr>
              <w:pStyle w:val="Tabelazwyky"/>
            </w:pPr>
            <w:r w:rsidRPr="007B6B11">
              <w:t>W</w:t>
            </w:r>
          </w:p>
        </w:tc>
        <w:tc>
          <w:tcPr>
            <w:tcW w:w="1084" w:type="dxa"/>
          </w:tcPr>
          <w:p w14:paraId="5537E76F" w14:textId="77777777" w:rsidR="00FD0D7E" w:rsidRPr="007B6B11" w:rsidDel="00E715AA" w:rsidRDefault="00FD0D7E" w:rsidP="004E02BE">
            <w:pPr>
              <w:pStyle w:val="Tabelazwyky"/>
            </w:pPr>
            <w:r w:rsidRPr="007B6B11">
              <w:t>Ewa Cegła</w:t>
            </w:r>
          </w:p>
        </w:tc>
        <w:tc>
          <w:tcPr>
            <w:tcW w:w="1196" w:type="dxa"/>
          </w:tcPr>
          <w:p w14:paraId="5CB66FEE" w14:textId="77777777" w:rsidR="00FD0D7E" w:rsidRPr="007B6B11" w:rsidDel="00193612" w:rsidRDefault="00FD0D7E" w:rsidP="004E02BE">
            <w:pPr>
              <w:pStyle w:val="Tabelazwyky"/>
            </w:pPr>
            <w:r w:rsidRPr="007B6B11">
              <w:t>2013-07-30</w:t>
            </w:r>
          </w:p>
        </w:tc>
      </w:tr>
      <w:tr w:rsidR="00FD0D7E" w:rsidRPr="007B6B11" w14:paraId="33DCE6F0" w14:textId="77777777" w:rsidTr="002D7C37">
        <w:tc>
          <w:tcPr>
            <w:tcW w:w="797" w:type="dxa"/>
          </w:tcPr>
          <w:p w14:paraId="7BB9F40E" w14:textId="77777777" w:rsidR="00FD0D7E" w:rsidRPr="007B6B11" w:rsidDel="00DC1690" w:rsidRDefault="00FD0D7E" w:rsidP="004E02BE">
            <w:pPr>
              <w:pStyle w:val="Tabelazwyky"/>
            </w:pPr>
            <w:r w:rsidRPr="007B6B11">
              <w:t>0</w:t>
            </w:r>
          </w:p>
        </w:tc>
        <w:tc>
          <w:tcPr>
            <w:tcW w:w="877" w:type="dxa"/>
          </w:tcPr>
          <w:p w14:paraId="27D4B725" w14:textId="77777777" w:rsidR="00FD0D7E" w:rsidRPr="007B6B11" w:rsidDel="00DC1690" w:rsidRDefault="00FD0D7E" w:rsidP="004E02BE">
            <w:pPr>
              <w:pStyle w:val="Tabelazwyky"/>
            </w:pPr>
            <w:r w:rsidRPr="007B6B11">
              <w:t>2</w:t>
            </w:r>
          </w:p>
        </w:tc>
        <w:tc>
          <w:tcPr>
            <w:tcW w:w="1326" w:type="dxa"/>
          </w:tcPr>
          <w:p w14:paraId="2682DC3C" w14:textId="77777777" w:rsidR="00FD0D7E" w:rsidRPr="007B6B11" w:rsidDel="00193612" w:rsidRDefault="00FD0D7E" w:rsidP="004E02BE">
            <w:pPr>
              <w:pStyle w:val="Tabelazwyky"/>
            </w:pPr>
            <w:r w:rsidRPr="007B6B11">
              <w:t>2013-08-29</w:t>
            </w:r>
          </w:p>
        </w:tc>
        <w:tc>
          <w:tcPr>
            <w:tcW w:w="2400" w:type="dxa"/>
          </w:tcPr>
          <w:p w14:paraId="0547C2D1" w14:textId="77777777" w:rsidR="00FD0D7E" w:rsidRPr="007B6B11" w:rsidRDefault="00FD0D7E" w:rsidP="004E02BE">
            <w:pPr>
              <w:pStyle w:val="Tabelazwyky"/>
            </w:pPr>
            <w:r w:rsidRPr="007B6B11">
              <w:t>Poprawki w opisach i typach</w:t>
            </w:r>
          </w:p>
        </w:tc>
        <w:tc>
          <w:tcPr>
            <w:tcW w:w="720" w:type="dxa"/>
          </w:tcPr>
          <w:p w14:paraId="2D097750" w14:textId="77777777" w:rsidR="00FD0D7E" w:rsidRPr="007B6B11" w:rsidDel="00E715AA" w:rsidRDefault="00FD0D7E" w:rsidP="004E02BE">
            <w:pPr>
              <w:pStyle w:val="Tabelazwyky"/>
            </w:pPr>
            <w:r w:rsidRPr="007B6B11">
              <w:t>Z</w:t>
            </w:r>
          </w:p>
        </w:tc>
        <w:tc>
          <w:tcPr>
            <w:tcW w:w="1080" w:type="dxa"/>
          </w:tcPr>
          <w:p w14:paraId="5F32F20E" w14:textId="77777777" w:rsidR="00FD0D7E" w:rsidRPr="007B6B11" w:rsidDel="00E715AA" w:rsidRDefault="00FD0D7E" w:rsidP="004E02BE">
            <w:pPr>
              <w:pStyle w:val="Tabelazwyky"/>
            </w:pPr>
            <w:r w:rsidRPr="007B6B11">
              <w:t>3</w:t>
            </w:r>
          </w:p>
        </w:tc>
        <w:tc>
          <w:tcPr>
            <w:tcW w:w="1084" w:type="dxa"/>
          </w:tcPr>
          <w:p w14:paraId="407CF38E" w14:textId="77777777" w:rsidR="00FD0D7E" w:rsidRPr="007B6B11" w:rsidDel="00E715AA" w:rsidRDefault="00FD0D7E" w:rsidP="004E02BE">
            <w:pPr>
              <w:pStyle w:val="Tabelazwyky"/>
            </w:pPr>
            <w:r w:rsidRPr="007B6B11">
              <w:t>Rafał Złoty</w:t>
            </w:r>
          </w:p>
        </w:tc>
        <w:tc>
          <w:tcPr>
            <w:tcW w:w="1196" w:type="dxa"/>
          </w:tcPr>
          <w:p w14:paraId="14985AB7" w14:textId="77777777" w:rsidR="00FD0D7E" w:rsidRPr="007B6B11" w:rsidDel="00193612" w:rsidRDefault="00FD0D7E" w:rsidP="004E02BE">
            <w:pPr>
              <w:pStyle w:val="Tabelazwyky"/>
            </w:pPr>
          </w:p>
        </w:tc>
      </w:tr>
      <w:tr w:rsidR="00FD0D7E" w:rsidRPr="007B6B11" w14:paraId="54CD24AB" w14:textId="77777777" w:rsidTr="002D7C37">
        <w:tc>
          <w:tcPr>
            <w:tcW w:w="797" w:type="dxa"/>
          </w:tcPr>
          <w:p w14:paraId="3C945177" w14:textId="77777777" w:rsidR="00FD0D7E" w:rsidRPr="007B6B11" w:rsidDel="00DC1690" w:rsidRDefault="00FD0D7E" w:rsidP="004E02BE">
            <w:pPr>
              <w:pStyle w:val="Tabelazwyky"/>
            </w:pPr>
            <w:r w:rsidRPr="007B6B11">
              <w:t>0</w:t>
            </w:r>
          </w:p>
        </w:tc>
        <w:tc>
          <w:tcPr>
            <w:tcW w:w="877" w:type="dxa"/>
          </w:tcPr>
          <w:p w14:paraId="210618A0" w14:textId="77777777" w:rsidR="00FD0D7E" w:rsidRPr="007B6B11" w:rsidDel="00DC1690" w:rsidRDefault="00FD0D7E" w:rsidP="004E02BE">
            <w:pPr>
              <w:pStyle w:val="Tabelazwyky"/>
            </w:pPr>
            <w:r w:rsidRPr="007B6B11">
              <w:t>2</w:t>
            </w:r>
          </w:p>
        </w:tc>
        <w:tc>
          <w:tcPr>
            <w:tcW w:w="1326" w:type="dxa"/>
          </w:tcPr>
          <w:p w14:paraId="01EB762A" w14:textId="77777777" w:rsidR="00FD0D7E" w:rsidRPr="007B6B11" w:rsidDel="00193612" w:rsidRDefault="00FD0D7E" w:rsidP="004E02BE">
            <w:pPr>
              <w:pStyle w:val="Tabelazwyky"/>
            </w:pPr>
            <w:r w:rsidRPr="007B6B11">
              <w:t>nd</w:t>
            </w:r>
          </w:p>
        </w:tc>
        <w:tc>
          <w:tcPr>
            <w:tcW w:w="2400" w:type="dxa"/>
          </w:tcPr>
          <w:p w14:paraId="4120DA09" w14:textId="77777777" w:rsidR="00FD0D7E" w:rsidRPr="007B6B11" w:rsidRDefault="00FD0D7E" w:rsidP="004E02BE">
            <w:pPr>
              <w:pStyle w:val="Tabelazwyky"/>
            </w:pPr>
            <w:r w:rsidRPr="007B6B11">
              <w:t>Kontrola jakości dokumentu po stronie Wykonawcy</w:t>
            </w:r>
          </w:p>
        </w:tc>
        <w:tc>
          <w:tcPr>
            <w:tcW w:w="720" w:type="dxa"/>
          </w:tcPr>
          <w:p w14:paraId="24596EA1" w14:textId="77777777" w:rsidR="00FD0D7E" w:rsidRPr="007B6B11" w:rsidDel="00E715AA" w:rsidRDefault="00FD0D7E" w:rsidP="004E02BE">
            <w:pPr>
              <w:pStyle w:val="Tabelazwyky"/>
            </w:pPr>
            <w:r w:rsidRPr="007B6B11">
              <w:t>We</w:t>
            </w:r>
          </w:p>
        </w:tc>
        <w:tc>
          <w:tcPr>
            <w:tcW w:w="1080" w:type="dxa"/>
          </w:tcPr>
          <w:p w14:paraId="15F5DB6D" w14:textId="77777777" w:rsidR="00FD0D7E" w:rsidRPr="007B6B11" w:rsidDel="00E715AA" w:rsidRDefault="00FD0D7E" w:rsidP="004E02BE">
            <w:pPr>
              <w:pStyle w:val="Tabelazwyky"/>
            </w:pPr>
            <w:r w:rsidRPr="007B6B11">
              <w:t>W</w:t>
            </w:r>
          </w:p>
        </w:tc>
        <w:tc>
          <w:tcPr>
            <w:tcW w:w="1084" w:type="dxa"/>
          </w:tcPr>
          <w:p w14:paraId="13EF9C46" w14:textId="77777777" w:rsidR="00FD0D7E" w:rsidRPr="007B6B11" w:rsidDel="00E715AA" w:rsidRDefault="00FD0D7E" w:rsidP="004E02BE">
            <w:pPr>
              <w:pStyle w:val="Tabelazwyky"/>
            </w:pPr>
            <w:r w:rsidRPr="007B6B11">
              <w:t>Bogdan Schmidt</w:t>
            </w:r>
          </w:p>
        </w:tc>
        <w:tc>
          <w:tcPr>
            <w:tcW w:w="1196" w:type="dxa"/>
          </w:tcPr>
          <w:p w14:paraId="6A4ADB54" w14:textId="77777777" w:rsidR="00FD0D7E" w:rsidRPr="007B6B11" w:rsidDel="00193612" w:rsidRDefault="00FD0D7E" w:rsidP="004E02BE">
            <w:pPr>
              <w:pStyle w:val="Tabelazwyky"/>
            </w:pPr>
            <w:r w:rsidRPr="007B6B11">
              <w:t>2013-08-29</w:t>
            </w:r>
          </w:p>
        </w:tc>
      </w:tr>
      <w:tr w:rsidR="00FD0D7E" w:rsidRPr="007B6B11" w14:paraId="3DD83AC1" w14:textId="77777777" w:rsidTr="002D7C37">
        <w:tc>
          <w:tcPr>
            <w:tcW w:w="797" w:type="dxa"/>
          </w:tcPr>
          <w:p w14:paraId="5D049753" w14:textId="77777777" w:rsidR="00FD0D7E" w:rsidRPr="007B6B11" w:rsidDel="00DC1690" w:rsidRDefault="00FD0D7E" w:rsidP="004E02BE">
            <w:pPr>
              <w:pStyle w:val="Tabelazwyky"/>
            </w:pPr>
            <w:r w:rsidRPr="007B6B11">
              <w:t>0</w:t>
            </w:r>
          </w:p>
        </w:tc>
        <w:tc>
          <w:tcPr>
            <w:tcW w:w="877" w:type="dxa"/>
          </w:tcPr>
          <w:p w14:paraId="142E37E0" w14:textId="77777777" w:rsidR="00FD0D7E" w:rsidRPr="007B6B11" w:rsidDel="00DC1690" w:rsidRDefault="00FD0D7E" w:rsidP="004E02BE">
            <w:pPr>
              <w:pStyle w:val="Tabelazwyky"/>
            </w:pPr>
            <w:r w:rsidRPr="007B6B11">
              <w:t>9</w:t>
            </w:r>
          </w:p>
        </w:tc>
        <w:tc>
          <w:tcPr>
            <w:tcW w:w="1326" w:type="dxa"/>
          </w:tcPr>
          <w:p w14:paraId="4C22555B" w14:textId="77777777" w:rsidR="00FD0D7E" w:rsidRPr="007B6B11" w:rsidDel="00193612" w:rsidRDefault="00FD0D7E" w:rsidP="004E02BE">
            <w:pPr>
              <w:pStyle w:val="Tabelazwyky"/>
            </w:pPr>
            <w:r w:rsidRPr="007B6B11">
              <w:t>2013-09-10</w:t>
            </w:r>
          </w:p>
        </w:tc>
        <w:tc>
          <w:tcPr>
            <w:tcW w:w="2400" w:type="dxa"/>
          </w:tcPr>
          <w:p w14:paraId="5C315AC0" w14:textId="77777777" w:rsidR="00FD0D7E" w:rsidRPr="007B6B11" w:rsidRDefault="00FD0D7E" w:rsidP="004E02BE">
            <w:pPr>
              <w:pStyle w:val="Tabelazwyky"/>
            </w:pPr>
            <w:r w:rsidRPr="007B6B11">
              <w:t>Zmiany w strukturze dokumentu</w:t>
            </w:r>
          </w:p>
        </w:tc>
        <w:tc>
          <w:tcPr>
            <w:tcW w:w="720" w:type="dxa"/>
          </w:tcPr>
          <w:p w14:paraId="6C7357A8" w14:textId="77777777" w:rsidR="00FD0D7E" w:rsidRPr="007B6B11" w:rsidDel="00E715AA" w:rsidRDefault="00FD0D7E" w:rsidP="004E02BE">
            <w:pPr>
              <w:pStyle w:val="Tabelazwyky"/>
            </w:pPr>
            <w:r w:rsidRPr="007B6B11">
              <w:t>Z</w:t>
            </w:r>
          </w:p>
        </w:tc>
        <w:tc>
          <w:tcPr>
            <w:tcW w:w="1080" w:type="dxa"/>
          </w:tcPr>
          <w:p w14:paraId="1FF6B50E" w14:textId="77777777" w:rsidR="00FD0D7E" w:rsidRPr="007B6B11" w:rsidDel="00E715AA" w:rsidRDefault="00FD0D7E" w:rsidP="004E02BE">
            <w:pPr>
              <w:pStyle w:val="Tabelazwyky"/>
            </w:pPr>
            <w:r w:rsidRPr="007B6B11">
              <w:t>3</w:t>
            </w:r>
          </w:p>
        </w:tc>
        <w:tc>
          <w:tcPr>
            <w:tcW w:w="1084" w:type="dxa"/>
          </w:tcPr>
          <w:p w14:paraId="568C98A6" w14:textId="77777777" w:rsidR="00FD0D7E" w:rsidRPr="007B6B11" w:rsidDel="00E715AA" w:rsidRDefault="00FD0D7E" w:rsidP="004E02BE">
            <w:pPr>
              <w:pStyle w:val="Tabelazwyky"/>
            </w:pPr>
            <w:r w:rsidRPr="007B6B11">
              <w:t>Rafał Złoty</w:t>
            </w:r>
          </w:p>
        </w:tc>
        <w:tc>
          <w:tcPr>
            <w:tcW w:w="1196" w:type="dxa"/>
          </w:tcPr>
          <w:p w14:paraId="6AC90BD8" w14:textId="77777777" w:rsidR="00FD0D7E" w:rsidRPr="007B6B11" w:rsidDel="00193612" w:rsidRDefault="00FD0D7E" w:rsidP="004E02BE">
            <w:pPr>
              <w:pStyle w:val="Tabelazwyky"/>
            </w:pPr>
            <w:r w:rsidRPr="007B6B11">
              <w:t>nd</w:t>
            </w:r>
          </w:p>
        </w:tc>
      </w:tr>
      <w:tr w:rsidR="00FD0D7E" w:rsidRPr="007B6B11" w14:paraId="3E0BC1DD" w14:textId="77777777" w:rsidTr="002D7C37">
        <w:tc>
          <w:tcPr>
            <w:tcW w:w="797" w:type="dxa"/>
          </w:tcPr>
          <w:p w14:paraId="2B52DD80" w14:textId="77777777" w:rsidR="00FD0D7E" w:rsidRPr="007B6B11" w:rsidRDefault="00FD0D7E" w:rsidP="004E02BE">
            <w:pPr>
              <w:pStyle w:val="Tabelazwyky"/>
            </w:pPr>
            <w:r w:rsidRPr="007B6B11">
              <w:t>0</w:t>
            </w:r>
          </w:p>
        </w:tc>
        <w:tc>
          <w:tcPr>
            <w:tcW w:w="877" w:type="dxa"/>
          </w:tcPr>
          <w:p w14:paraId="250833BF" w14:textId="77777777" w:rsidR="00FD0D7E" w:rsidRPr="007B6B11" w:rsidRDefault="00FD0D7E" w:rsidP="004E02BE">
            <w:pPr>
              <w:pStyle w:val="Tabelazwyky"/>
            </w:pPr>
            <w:r w:rsidRPr="007B6B11">
              <w:t>9</w:t>
            </w:r>
          </w:p>
        </w:tc>
        <w:tc>
          <w:tcPr>
            <w:tcW w:w="1326" w:type="dxa"/>
          </w:tcPr>
          <w:p w14:paraId="46B5DB5C" w14:textId="77777777" w:rsidR="00FD0D7E" w:rsidRPr="007B6B11" w:rsidRDefault="00FD0D7E" w:rsidP="004E02BE">
            <w:pPr>
              <w:pStyle w:val="Tabelazwyky"/>
            </w:pPr>
            <w:r w:rsidRPr="007B6B11">
              <w:t>nd.</w:t>
            </w:r>
          </w:p>
        </w:tc>
        <w:tc>
          <w:tcPr>
            <w:tcW w:w="2400" w:type="dxa"/>
          </w:tcPr>
          <w:p w14:paraId="49AD425F" w14:textId="77777777" w:rsidR="00FD0D7E" w:rsidRPr="007B6B11" w:rsidRDefault="00FD0D7E" w:rsidP="004E02BE">
            <w:pPr>
              <w:pStyle w:val="Tabelazwyky"/>
            </w:pPr>
            <w:r w:rsidRPr="007B6B11">
              <w:t>Kontrola jakości dokumentu po stronie Wykonawcy</w:t>
            </w:r>
          </w:p>
        </w:tc>
        <w:tc>
          <w:tcPr>
            <w:tcW w:w="720" w:type="dxa"/>
          </w:tcPr>
          <w:p w14:paraId="16D80A36" w14:textId="77777777" w:rsidR="00FD0D7E" w:rsidRPr="007B6B11" w:rsidRDefault="00FD0D7E" w:rsidP="004E02BE">
            <w:pPr>
              <w:pStyle w:val="Tabelazwyky"/>
            </w:pPr>
            <w:r w:rsidRPr="007B6B11">
              <w:t>We</w:t>
            </w:r>
          </w:p>
        </w:tc>
        <w:tc>
          <w:tcPr>
            <w:tcW w:w="1080" w:type="dxa"/>
          </w:tcPr>
          <w:p w14:paraId="790C68F8" w14:textId="77777777" w:rsidR="00FD0D7E" w:rsidRPr="007B6B11" w:rsidRDefault="00FD0D7E" w:rsidP="004E02BE">
            <w:pPr>
              <w:pStyle w:val="Tabelazwyky"/>
            </w:pPr>
            <w:r w:rsidRPr="007B6B11">
              <w:t>W</w:t>
            </w:r>
          </w:p>
        </w:tc>
        <w:tc>
          <w:tcPr>
            <w:tcW w:w="1084" w:type="dxa"/>
          </w:tcPr>
          <w:p w14:paraId="6C23EA80" w14:textId="77777777" w:rsidR="00FD0D7E" w:rsidRPr="007B6B11" w:rsidRDefault="00FD0D7E" w:rsidP="004E02BE">
            <w:pPr>
              <w:pStyle w:val="Tabelazwyky"/>
            </w:pPr>
            <w:r w:rsidRPr="007B6B11">
              <w:t>Stefan Rozmus</w:t>
            </w:r>
          </w:p>
        </w:tc>
        <w:tc>
          <w:tcPr>
            <w:tcW w:w="1196" w:type="dxa"/>
          </w:tcPr>
          <w:p w14:paraId="38E82CCF" w14:textId="77777777" w:rsidR="00FD0D7E" w:rsidRPr="007B6B11" w:rsidRDefault="00FD0D7E" w:rsidP="004E02BE">
            <w:pPr>
              <w:pStyle w:val="Tabelazwyky"/>
            </w:pPr>
            <w:r w:rsidRPr="007B6B11">
              <w:t>2013-11-08</w:t>
            </w:r>
          </w:p>
        </w:tc>
      </w:tr>
      <w:tr w:rsidR="00FD0D7E" w:rsidRPr="007B6B11" w14:paraId="6508B030" w14:textId="77777777" w:rsidTr="002D7C37">
        <w:tc>
          <w:tcPr>
            <w:tcW w:w="797" w:type="dxa"/>
          </w:tcPr>
          <w:p w14:paraId="64190BC2" w14:textId="77777777" w:rsidR="00FD0D7E" w:rsidRPr="007B6B11" w:rsidRDefault="00FD0D7E" w:rsidP="004E02BE">
            <w:pPr>
              <w:pStyle w:val="Tabelazwyky"/>
            </w:pPr>
            <w:r w:rsidRPr="007B6B11">
              <w:t>0</w:t>
            </w:r>
          </w:p>
        </w:tc>
        <w:tc>
          <w:tcPr>
            <w:tcW w:w="877" w:type="dxa"/>
          </w:tcPr>
          <w:p w14:paraId="2FE4EE77" w14:textId="77777777" w:rsidR="00FD0D7E" w:rsidRPr="007B6B11" w:rsidRDefault="00FD0D7E" w:rsidP="004E02BE">
            <w:pPr>
              <w:pStyle w:val="Tabelazwyky"/>
            </w:pPr>
            <w:r w:rsidRPr="007B6B11">
              <w:t>9</w:t>
            </w:r>
          </w:p>
        </w:tc>
        <w:tc>
          <w:tcPr>
            <w:tcW w:w="1326" w:type="dxa"/>
          </w:tcPr>
          <w:p w14:paraId="7C9D0EAA" w14:textId="77777777" w:rsidR="00FD0D7E" w:rsidRPr="007B6B11" w:rsidRDefault="00FD0D7E" w:rsidP="004E02BE">
            <w:pPr>
              <w:pStyle w:val="Tabelazwyky"/>
            </w:pPr>
            <w:r w:rsidRPr="007B6B11">
              <w:t>2013-11-08</w:t>
            </w:r>
          </w:p>
        </w:tc>
        <w:tc>
          <w:tcPr>
            <w:tcW w:w="2400" w:type="dxa"/>
          </w:tcPr>
          <w:p w14:paraId="30487BE1" w14:textId="77777777" w:rsidR="00FD0D7E" w:rsidRPr="007B6B11" w:rsidRDefault="00FD0D7E" w:rsidP="004E02BE">
            <w:pPr>
              <w:pStyle w:val="Tabelazwyky"/>
            </w:pPr>
            <w:r w:rsidRPr="007B6B11">
              <w:t>Przekazanie do kontroli jakości przez Zamawiającego</w:t>
            </w:r>
          </w:p>
        </w:tc>
        <w:tc>
          <w:tcPr>
            <w:tcW w:w="720" w:type="dxa"/>
          </w:tcPr>
          <w:p w14:paraId="67C544C5" w14:textId="77777777" w:rsidR="00FD0D7E" w:rsidRPr="007B6B11" w:rsidRDefault="00FD0D7E" w:rsidP="004E02BE">
            <w:pPr>
              <w:pStyle w:val="Tabelazwyky"/>
            </w:pPr>
            <w:r w:rsidRPr="007B6B11">
              <w:t>nd.</w:t>
            </w:r>
          </w:p>
        </w:tc>
        <w:tc>
          <w:tcPr>
            <w:tcW w:w="1080" w:type="dxa"/>
          </w:tcPr>
          <w:p w14:paraId="15EC3833" w14:textId="77777777" w:rsidR="00FD0D7E" w:rsidRPr="007B6B11" w:rsidRDefault="00FD0D7E" w:rsidP="004E02BE">
            <w:pPr>
              <w:pStyle w:val="Tabelazwyky"/>
            </w:pPr>
            <w:r w:rsidRPr="007B6B11">
              <w:t>nd.</w:t>
            </w:r>
          </w:p>
        </w:tc>
        <w:tc>
          <w:tcPr>
            <w:tcW w:w="1084" w:type="dxa"/>
          </w:tcPr>
          <w:p w14:paraId="2234AEF5" w14:textId="77777777" w:rsidR="00FD0D7E" w:rsidRPr="007B6B11" w:rsidRDefault="00FD0D7E" w:rsidP="004E02BE">
            <w:pPr>
              <w:pStyle w:val="Tabelazwyky"/>
            </w:pPr>
            <w:r w:rsidRPr="007B6B11">
              <w:t>Jerzy Jeruzol</w:t>
            </w:r>
          </w:p>
        </w:tc>
        <w:tc>
          <w:tcPr>
            <w:tcW w:w="1196" w:type="dxa"/>
          </w:tcPr>
          <w:p w14:paraId="5A28A9D8" w14:textId="77777777" w:rsidR="00FD0D7E" w:rsidRPr="007B6B11" w:rsidRDefault="00FD0D7E" w:rsidP="004E02BE">
            <w:pPr>
              <w:pStyle w:val="Tabelazwyky"/>
            </w:pPr>
            <w:r w:rsidRPr="007B6B11">
              <w:t>nd.</w:t>
            </w:r>
          </w:p>
        </w:tc>
      </w:tr>
      <w:tr w:rsidR="00FD0D7E" w:rsidRPr="007B6B11" w14:paraId="3002BDF2" w14:textId="77777777" w:rsidTr="002D7C37">
        <w:tc>
          <w:tcPr>
            <w:tcW w:w="797" w:type="dxa"/>
          </w:tcPr>
          <w:p w14:paraId="195C10C9" w14:textId="77777777" w:rsidR="00FD0D7E" w:rsidRPr="007B6B11" w:rsidRDefault="00FD0D7E" w:rsidP="004E02BE">
            <w:pPr>
              <w:pStyle w:val="Tabelazwyky"/>
            </w:pPr>
            <w:r w:rsidRPr="007B6B11">
              <w:t>0</w:t>
            </w:r>
          </w:p>
        </w:tc>
        <w:tc>
          <w:tcPr>
            <w:tcW w:w="877" w:type="dxa"/>
          </w:tcPr>
          <w:p w14:paraId="7BFC9F58" w14:textId="77777777" w:rsidR="00FD0D7E" w:rsidRPr="007B6B11" w:rsidRDefault="00FD0D7E" w:rsidP="004E02BE">
            <w:pPr>
              <w:pStyle w:val="Tabelazwyky"/>
            </w:pPr>
            <w:r w:rsidRPr="007B6B11">
              <w:t>10</w:t>
            </w:r>
          </w:p>
        </w:tc>
        <w:tc>
          <w:tcPr>
            <w:tcW w:w="1326" w:type="dxa"/>
          </w:tcPr>
          <w:p w14:paraId="2579F93E" w14:textId="77777777" w:rsidR="00FD0D7E" w:rsidRPr="007B6B11" w:rsidRDefault="00FD0D7E" w:rsidP="004E02BE">
            <w:pPr>
              <w:pStyle w:val="Tabelazwyky"/>
            </w:pPr>
            <w:r w:rsidRPr="007B6B11">
              <w:t>2013-12-19</w:t>
            </w:r>
          </w:p>
        </w:tc>
        <w:tc>
          <w:tcPr>
            <w:tcW w:w="2400" w:type="dxa"/>
          </w:tcPr>
          <w:p w14:paraId="535B862E" w14:textId="77777777" w:rsidR="00FD0D7E" w:rsidRPr="007B6B11" w:rsidRDefault="00FD0D7E" w:rsidP="004E02BE">
            <w:pPr>
              <w:pStyle w:val="Tabelazwyky"/>
            </w:pPr>
            <w:r w:rsidRPr="007B6B11">
              <w:t>Poprawki</w:t>
            </w:r>
          </w:p>
        </w:tc>
        <w:tc>
          <w:tcPr>
            <w:tcW w:w="720" w:type="dxa"/>
          </w:tcPr>
          <w:p w14:paraId="79377790" w14:textId="77777777" w:rsidR="00FD0D7E" w:rsidRPr="007B6B11" w:rsidRDefault="00FD0D7E" w:rsidP="004E02BE">
            <w:pPr>
              <w:pStyle w:val="Tabelazwyky"/>
            </w:pPr>
            <w:r w:rsidRPr="007B6B11">
              <w:t>Z</w:t>
            </w:r>
          </w:p>
        </w:tc>
        <w:tc>
          <w:tcPr>
            <w:tcW w:w="1080" w:type="dxa"/>
          </w:tcPr>
          <w:p w14:paraId="5FF2BBE2" w14:textId="77777777" w:rsidR="00FD0D7E" w:rsidRPr="007B6B11" w:rsidRDefault="00FD0D7E" w:rsidP="004E02BE">
            <w:pPr>
              <w:pStyle w:val="Tabelazwyky"/>
            </w:pPr>
            <w:r w:rsidRPr="007B6B11">
              <w:t>W</w:t>
            </w:r>
          </w:p>
        </w:tc>
        <w:tc>
          <w:tcPr>
            <w:tcW w:w="1084" w:type="dxa"/>
          </w:tcPr>
          <w:p w14:paraId="7E1EAE94" w14:textId="77777777" w:rsidR="00FD0D7E" w:rsidRPr="007B6B11" w:rsidRDefault="00FD0D7E" w:rsidP="004E02BE">
            <w:pPr>
              <w:pStyle w:val="Tabelazwyky"/>
            </w:pPr>
            <w:r w:rsidRPr="007B6B11">
              <w:t>Sławomir Bondka</w:t>
            </w:r>
          </w:p>
        </w:tc>
        <w:tc>
          <w:tcPr>
            <w:tcW w:w="1196" w:type="dxa"/>
          </w:tcPr>
          <w:p w14:paraId="7A1C7007" w14:textId="77777777" w:rsidR="00FD0D7E" w:rsidRPr="007B6B11" w:rsidRDefault="00FD0D7E" w:rsidP="004E02BE">
            <w:pPr>
              <w:pStyle w:val="Tabelazwyky"/>
            </w:pPr>
            <w:r w:rsidRPr="007B6B11">
              <w:t>nd</w:t>
            </w:r>
          </w:p>
        </w:tc>
      </w:tr>
      <w:tr w:rsidR="00FD0D7E" w:rsidRPr="007B6B11" w14:paraId="06A45690" w14:textId="77777777" w:rsidTr="002D7C37">
        <w:tc>
          <w:tcPr>
            <w:tcW w:w="797" w:type="dxa"/>
          </w:tcPr>
          <w:p w14:paraId="743DBB10" w14:textId="77777777" w:rsidR="00FD0D7E" w:rsidRPr="007B6B11" w:rsidRDefault="00FD0D7E" w:rsidP="004E02BE">
            <w:pPr>
              <w:pStyle w:val="Tabelazwyky"/>
            </w:pPr>
            <w:r w:rsidRPr="007B6B11">
              <w:lastRenderedPageBreak/>
              <w:t>0</w:t>
            </w:r>
          </w:p>
        </w:tc>
        <w:tc>
          <w:tcPr>
            <w:tcW w:w="877" w:type="dxa"/>
          </w:tcPr>
          <w:p w14:paraId="7F3E3FF5" w14:textId="77777777" w:rsidR="00FD0D7E" w:rsidRPr="007B6B11" w:rsidRDefault="00FD0D7E" w:rsidP="004E02BE">
            <w:pPr>
              <w:pStyle w:val="Tabelazwyky"/>
            </w:pPr>
            <w:r w:rsidRPr="007B6B11">
              <w:t>10</w:t>
            </w:r>
          </w:p>
        </w:tc>
        <w:tc>
          <w:tcPr>
            <w:tcW w:w="1326" w:type="dxa"/>
          </w:tcPr>
          <w:p w14:paraId="1228909E" w14:textId="77777777" w:rsidR="00FD0D7E" w:rsidRPr="007B6B11" w:rsidRDefault="00FD0D7E" w:rsidP="004E02BE">
            <w:pPr>
              <w:pStyle w:val="Tabelazwyky"/>
            </w:pPr>
            <w:r w:rsidRPr="007B6B11">
              <w:t>nd.</w:t>
            </w:r>
          </w:p>
        </w:tc>
        <w:tc>
          <w:tcPr>
            <w:tcW w:w="2400" w:type="dxa"/>
          </w:tcPr>
          <w:p w14:paraId="3940C58E" w14:textId="77777777" w:rsidR="00FD0D7E" w:rsidRPr="007B6B11" w:rsidRDefault="00FD0D7E" w:rsidP="004E02BE">
            <w:pPr>
              <w:pStyle w:val="Tabelazwyky"/>
            </w:pPr>
            <w:r w:rsidRPr="007B6B11">
              <w:t>Kontrola jakości dokumentu po stronie Wykonawcy</w:t>
            </w:r>
          </w:p>
        </w:tc>
        <w:tc>
          <w:tcPr>
            <w:tcW w:w="720" w:type="dxa"/>
          </w:tcPr>
          <w:p w14:paraId="04E7AF5B" w14:textId="77777777" w:rsidR="00FD0D7E" w:rsidRPr="007B6B11" w:rsidRDefault="00FD0D7E" w:rsidP="004E02BE">
            <w:pPr>
              <w:pStyle w:val="Tabelazwyky"/>
            </w:pPr>
            <w:r w:rsidRPr="007B6B11">
              <w:t>We</w:t>
            </w:r>
          </w:p>
        </w:tc>
        <w:tc>
          <w:tcPr>
            <w:tcW w:w="1080" w:type="dxa"/>
          </w:tcPr>
          <w:p w14:paraId="473EF692" w14:textId="77777777" w:rsidR="00FD0D7E" w:rsidRPr="007B6B11" w:rsidRDefault="00FD0D7E" w:rsidP="004E02BE">
            <w:pPr>
              <w:pStyle w:val="Tabelazwyky"/>
            </w:pPr>
            <w:r w:rsidRPr="007B6B11">
              <w:t>W</w:t>
            </w:r>
          </w:p>
        </w:tc>
        <w:tc>
          <w:tcPr>
            <w:tcW w:w="1084" w:type="dxa"/>
          </w:tcPr>
          <w:p w14:paraId="558627F0" w14:textId="77777777" w:rsidR="00FD0D7E" w:rsidRPr="007B6B11" w:rsidRDefault="00FD0D7E" w:rsidP="004E02BE">
            <w:pPr>
              <w:pStyle w:val="Tabelazwyky"/>
            </w:pPr>
            <w:r w:rsidRPr="007B6B11">
              <w:t>Stefan Rozmus</w:t>
            </w:r>
          </w:p>
        </w:tc>
        <w:tc>
          <w:tcPr>
            <w:tcW w:w="1196" w:type="dxa"/>
          </w:tcPr>
          <w:p w14:paraId="16B7076B" w14:textId="77777777" w:rsidR="00FD0D7E" w:rsidRPr="007B6B11" w:rsidRDefault="00FD0D7E" w:rsidP="004E02BE">
            <w:pPr>
              <w:pStyle w:val="Tabelazwyky"/>
            </w:pPr>
            <w:r w:rsidRPr="007B6B11">
              <w:t>2013-12-31</w:t>
            </w:r>
          </w:p>
        </w:tc>
      </w:tr>
      <w:tr w:rsidR="00FD0D7E" w:rsidRPr="007B6B11" w14:paraId="4A9027A4" w14:textId="77777777" w:rsidTr="002D7C37">
        <w:tc>
          <w:tcPr>
            <w:tcW w:w="797" w:type="dxa"/>
          </w:tcPr>
          <w:p w14:paraId="699978C0" w14:textId="77777777" w:rsidR="00FD0D7E" w:rsidRPr="007B6B11" w:rsidRDefault="00FD0D7E" w:rsidP="004E02BE">
            <w:pPr>
              <w:pStyle w:val="Tabelazwyky"/>
            </w:pPr>
            <w:r w:rsidRPr="007B6B11">
              <w:t>0</w:t>
            </w:r>
          </w:p>
        </w:tc>
        <w:tc>
          <w:tcPr>
            <w:tcW w:w="877" w:type="dxa"/>
          </w:tcPr>
          <w:p w14:paraId="3FBA3E8F" w14:textId="77777777" w:rsidR="00FD0D7E" w:rsidRPr="007B6B11" w:rsidRDefault="00FD0D7E" w:rsidP="004E02BE">
            <w:pPr>
              <w:pStyle w:val="Tabelazwyky"/>
            </w:pPr>
            <w:r w:rsidRPr="007B6B11">
              <w:t>10</w:t>
            </w:r>
          </w:p>
        </w:tc>
        <w:tc>
          <w:tcPr>
            <w:tcW w:w="1326" w:type="dxa"/>
          </w:tcPr>
          <w:p w14:paraId="66FEC17F" w14:textId="77777777" w:rsidR="00FD0D7E" w:rsidRPr="007B6B11" w:rsidRDefault="00FD0D7E" w:rsidP="004E02BE">
            <w:pPr>
              <w:pStyle w:val="Tabelazwyky"/>
            </w:pPr>
            <w:r w:rsidRPr="007B6B11">
              <w:t>2013-12-31</w:t>
            </w:r>
          </w:p>
        </w:tc>
        <w:tc>
          <w:tcPr>
            <w:tcW w:w="2400" w:type="dxa"/>
          </w:tcPr>
          <w:p w14:paraId="56522543" w14:textId="77777777" w:rsidR="00FD0D7E" w:rsidRPr="007B6B11" w:rsidRDefault="00FD0D7E" w:rsidP="004E02BE">
            <w:pPr>
              <w:pStyle w:val="Tabelazwyky"/>
            </w:pPr>
            <w:r w:rsidRPr="007B6B11">
              <w:t>Przekazanie do kontroli jakości przez Zamawiającego</w:t>
            </w:r>
          </w:p>
        </w:tc>
        <w:tc>
          <w:tcPr>
            <w:tcW w:w="720" w:type="dxa"/>
          </w:tcPr>
          <w:p w14:paraId="286C6C69" w14:textId="77777777" w:rsidR="00FD0D7E" w:rsidRPr="007B6B11" w:rsidRDefault="00FD0D7E" w:rsidP="004E02BE">
            <w:pPr>
              <w:pStyle w:val="Tabelazwyky"/>
            </w:pPr>
            <w:r w:rsidRPr="007B6B11">
              <w:t>nd.</w:t>
            </w:r>
          </w:p>
        </w:tc>
        <w:tc>
          <w:tcPr>
            <w:tcW w:w="1080" w:type="dxa"/>
          </w:tcPr>
          <w:p w14:paraId="6287AF4A" w14:textId="77777777" w:rsidR="00FD0D7E" w:rsidRPr="007B6B11" w:rsidRDefault="00FD0D7E" w:rsidP="004E02BE">
            <w:pPr>
              <w:pStyle w:val="Tabelazwyky"/>
            </w:pPr>
            <w:r w:rsidRPr="007B6B11">
              <w:t>nd.</w:t>
            </w:r>
          </w:p>
        </w:tc>
        <w:tc>
          <w:tcPr>
            <w:tcW w:w="1084" w:type="dxa"/>
          </w:tcPr>
          <w:p w14:paraId="0A5C9E1A" w14:textId="77777777" w:rsidR="00FD0D7E" w:rsidRPr="007B6B11" w:rsidRDefault="00FD0D7E" w:rsidP="004E02BE">
            <w:pPr>
              <w:pStyle w:val="Tabelazwyky"/>
            </w:pPr>
            <w:r w:rsidRPr="007B6B11">
              <w:t>Jerzy Jeruzol</w:t>
            </w:r>
          </w:p>
        </w:tc>
        <w:tc>
          <w:tcPr>
            <w:tcW w:w="1196" w:type="dxa"/>
          </w:tcPr>
          <w:p w14:paraId="1E29F45C" w14:textId="77777777" w:rsidR="00FD0D7E" w:rsidRPr="007B6B11" w:rsidRDefault="00FD0D7E" w:rsidP="004E02BE">
            <w:pPr>
              <w:pStyle w:val="Tabelazwyky"/>
            </w:pPr>
            <w:r w:rsidRPr="007B6B11">
              <w:t>nd.</w:t>
            </w:r>
          </w:p>
        </w:tc>
      </w:tr>
      <w:tr w:rsidR="00FD0D7E" w:rsidRPr="007B6B11" w14:paraId="09E2693C" w14:textId="77777777" w:rsidTr="002D7C37">
        <w:tc>
          <w:tcPr>
            <w:tcW w:w="797" w:type="dxa"/>
          </w:tcPr>
          <w:p w14:paraId="174D9D97" w14:textId="77777777" w:rsidR="00FD0D7E" w:rsidRPr="007B6B11" w:rsidRDefault="00FD0D7E" w:rsidP="004E02BE">
            <w:pPr>
              <w:pStyle w:val="Tabelazwyky"/>
            </w:pPr>
            <w:r w:rsidRPr="007B6B11">
              <w:t>0</w:t>
            </w:r>
          </w:p>
        </w:tc>
        <w:tc>
          <w:tcPr>
            <w:tcW w:w="877" w:type="dxa"/>
          </w:tcPr>
          <w:p w14:paraId="17A3699F" w14:textId="77777777" w:rsidR="00FD0D7E" w:rsidRPr="007B6B11" w:rsidRDefault="00FD0D7E" w:rsidP="004E02BE">
            <w:pPr>
              <w:pStyle w:val="Tabelazwyky"/>
            </w:pPr>
            <w:r w:rsidRPr="007B6B11">
              <w:t>11</w:t>
            </w:r>
          </w:p>
        </w:tc>
        <w:tc>
          <w:tcPr>
            <w:tcW w:w="1326" w:type="dxa"/>
          </w:tcPr>
          <w:p w14:paraId="7317C257" w14:textId="77777777" w:rsidR="00FD0D7E" w:rsidRPr="007B6B11" w:rsidRDefault="00FD0D7E" w:rsidP="004E02BE">
            <w:pPr>
              <w:pStyle w:val="Tabelazwyky"/>
            </w:pPr>
            <w:r w:rsidRPr="007B6B11">
              <w:t>2013-01-31</w:t>
            </w:r>
          </w:p>
        </w:tc>
        <w:tc>
          <w:tcPr>
            <w:tcW w:w="2400" w:type="dxa"/>
          </w:tcPr>
          <w:p w14:paraId="71876BAE" w14:textId="77777777" w:rsidR="00FD0D7E" w:rsidRPr="007B6B11" w:rsidRDefault="00FD0D7E" w:rsidP="004E02BE">
            <w:pPr>
              <w:pStyle w:val="Tabelazwyky"/>
            </w:pPr>
            <w:r w:rsidRPr="007B6B11">
              <w:t>Poprawki po uwagach Zamawiającego</w:t>
            </w:r>
          </w:p>
        </w:tc>
        <w:tc>
          <w:tcPr>
            <w:tcW w:w="720" w:type="dxa"/>
          </w:tcPr>
          <w:p w14:paraId="733AD796" w14:textId="77777777" w:rsidR="00FD0D7E" w:rsidRPr="007B6B11" w:rsidRDefault="00FD0D7E" w:rsidP="004E02BE">
            <w:pPr>
              <w:pStyle w:val="Tabelazwyky"/>
            </w:pPr>
            <w:r w:rsidRPr="007B6B11">
              <w:t>Z</w:t>
            </w:r>
          </w:p>
        </w:tc>
        <w:tc>
          <w:tcPr>
            <w:tcW w:w="1080" w:type="dxa"/>
          </w:tcPr>
          <w:p w14:paraId="336D8C8E" w14:textId="77777777" w:rsidR="00FD0D7E" w:rsidRPr="007B6B11" w:rsidRDefault="00FD0D7E" w:rsidP="004E02BE">
            <w:pPr>
              <w:pStyle w:val="Tabelazwyky"/>
            </w:pPr>
            <w:r w:rsidRPr="007B6B11">
              <w:t>3</w:t>
            </w:r>
          </w:p>
        </w:tc>
        <w:tc>
          <w:tcPr>
            <w:tcW w:w="1084" w:type="dxa"/>
          </w:tcPr>
          <w:p w14:paraId="0CB5EF31" w14:textId="77777777" w:rsidR="00FD0D7E" w:rsidRPr="007B6B11" w:rsidRDefault="00FD0D7E" w:rsidP="004E02BE">
            <w:pPr>
              <w:pStyle w:val="Tabelazwyky"/>
            </w:pPr>
            <w:r w:rsidRPr="007B6B11">
              <w:t>Rafał Złoty</w:t>
            </w:r>
          </w:p>
        </w:tc>
        <w:tc>
          <w:tcPr>
            <w:tcW w:w="1196" w:type="dxa"/>
          </w:tcPr>
          <w:p w14:paraId="3AA5E8D8" w14:textId="77777777" w:rsidR="00FD0D7E" w:rsidRPr="007B6B11" w:rsidRDefault="00FD0D7E" w:rsidP="004E02BE">
            <w:pPr>
              <w:pStyle w:val="Tabelazwyky"/>
            </w:pPr>
            <w:r w:rsidRPr="007B6B11">
              <w:t>nd</w:t>
            </w:r>
          </w:p>
        </w:tc>
      </w:tr>
      <w:tr w:rsidR="00FD0D7E" w:rsidRPr="007B6B11" w14:paraId="39060879" w14:textId="77777777" w:rsidTr="002D7C37">
        <w:tc>
          <w:tcPr>
            <w:tcW w:w="797" w:type="dxa"/>
          </w:tcPr>
          <w:p w14:paraId="4DEBD034" w14:textId="77777777" w:rsidR="00FD0D7E" w:rsidRPr="007B6B11" w:rsidRDefault="00FD0D7E" w:rsidP="004E02BE">
            <w:pPr>
              <w:pStyle w:val="Tabelazwyky"/>
            </w:pPr>
            <w:r w:rsidRPr="007B6B11">
              <w:t>0</w:t>
            </w:r>
          </w:p>
        </w:tc>
        <w:tc>
          <w:tcPr>
            <w:tcW w:w="877" w:type="dxa"/>
          </w:tcPr>
          <w:p w14:paraId="6A9F3793" w14:textId="77777777" w:rsidR="00FD0D7E" w:rsidRPr="007B6B11" w:rsidRDefault="00FD0D7E" w:rsidP="004E02BE">
            <w:pPr>
              <w:pStyle w:val="Tabelazwyky"/>
            </w:pPr>
            <w:r w:rsidRPr="007B6B11">
              <w:t>11</w:t>
            </w:r>
          </w:p>
        </w:tc>
        <w:tc>
          <w:tcPr>
            <w:tcW w:w="1326" w:type="dxa"/>
          </w:tcPr>
          <w:p w14:paraId="7923F6B0" w14:textId="77777777" w:rsidR="00FD0D7E" w:rsidRPr="007B6B11" w:rsidRDefault="00FD0D7E" w:rsidP="004E02BE">
            <w:pPr>
              <w:pStyle w:val="Tabelazwyky"/>
            </w:pPr>
            <w:r w:rsidRPr="007B6B11">
              <w:t>nd.</w:t>
            </w:r>
          </w:p>
        </w:tc>
        <w:tc>
          <w:tcPr>
            <w:tcW w:w="2400" w:type="dxa"/>
          </w:tcPr>
          <w:p w14:paraId="73BBBA8A" w14:textId="77777777" w:rsidR="00FD0D7E" w:rsidRPr="007B6B11" w:rsidRDefault="00FD0D7E" w:rsidP="004E02BE">
            <w:pPr>
              <w:pStyle w:val="Tabelazwyky"/>
            </w:pPr>
            <w:r w:rsidRPr="007B6B11">
              <w:t>Kontrola jakości dokumentu po stronie Wykonawcy</w:t>
            </w:r>
          </w:p>
        </w:tc>
        <w:tc>
          <w:tcPr>
            <w:tcW w:w="720" w:type="dxa"/>
          </w:tcPr>
          <w:p w14:paraId="03F04309" w14:textId="77777777" w:rsidR="00FD0D7E" w:rsidRPr="007B6B11" w:rsidRDefault="00FD0D7E" w:rsidP="004E02BE">
            <w:pPr>
              <w:pStyle w:val="Tabelazwyky"/>
            </w:pPr>
            <w:r w:rsidRPr="007B6B11">
              <w:t>We</w:t>
            </w:r>
          </w:p>
        </w:tc>
        <w:tc>
          <w:tcPr>
            <w:tcW w:w="1080" w:type="dxa"/>
          </w:tcPr>
          <w:p w14:paraId="33487056" w14:textId="77777777" w:rsidR="00FD0D7E" w:rsidRPr="007B6B11" w:rsidRDefault="00FD0D7E" w:rsidP="004E02BE">
            <w:pPr>
              <w:pStyle w:val="Tabelazwyky"/>
            </w:pPr>
            <w:r w:rsidRPr="007B6B11">
              <w:t>W</w:t>
            </w:r>
          </w:p>
        </w:tc>
        <w:tc>
          <w:tcPr>
            <w:tcW w:w="1084" w:type="dxa"/>
          </w:tcPr>
          <w:p w14:paraId="7D0A5254" w14:textId="77777777" w:rsidR="00FD0D7E" w:rsidRPr="007B6B11" w:rsidRDefault="00FD0D7E" w:rsidP="004E02BE">
            <w:pPr>
              <w:pStyle w:val="Tabelazwyky"/>
            </w:pPr>
            <w:r w:rsidRPr="007B6B11">
              <w:t>Stefan Rozmus</w:t>
            </w:r>
          </w:p>
        </w:tc>
        <w:tc>
          <w:tcPr>
            <w:tcW w:w="1196" w:type="dxa"/>
          </w:tcPr>
          <w:p w14:paraId="10055E79" w14:textId="77777777" w:rsidR="00FD0D7E" w:rsidRPr="007B6B11" w:rsidRDefault="00FD0D7E" w:rsidP="004E02BE">
            <w:pPr>
              <w:pStyle w:val="Tabelazwyky"/>
            </w:pPr>
            <w:r w:rsidRPr="007B6B11">
              <w:t>2014-02-14</w:t>
            </w:r>
          </w:p>
        </w:tc>
      </w:tr>
      <w:tr w:rsidR="00FD0D7E" w:rsidRPr="007B6B11" w14:paraId="0ABDFC9A" w14:textId="77777777" w:rsidTr="002D7C37">
        <w:tc>
          <w:tcPr>
            <w:tcW w:w="797" w:type="dxa"/>
          </w:tcPr>
          <w:p w14:paraId="377FCC7F" w14:textId="77777777" w:rsidR="00FD0D7E" w:rsidRPr="007B6B11" w:rsidRDefault="00FD0D7E" w:rsidP="004E02BE">
            <w:pPr>
              <w:pStyle w:val="Tabelazwyky"/>
            </w:pPr>
            <w:r w:rsidRPr="007B6B11">
              <w:t>0</w:t>
            </w:r>
          </w:p>
        </w:tc>
        <w:tc>
          <w:tcPr>
            <w:tcW w:w="877" w:type="dxa"/>
          </w:tcPr>
          <w:p w14:paraId="3CD4E301" w14:textId="77777777" w:rsidR="00FD0D7E" w:rsidRPr="007B6B11" w:rsidRDefault="00FD0D7E" w:rsidP="004E02BE">
            <w:pPr>
              <w:pStyle w:val="Tabelazwyky"/>
            </w:pPr>
            <w:r w:rsidRPr="007B6B11">
              <w:t>11</w:t>
            </w:r>
          </w:p>
        </w:tc>
        <w:tc>
          <w:tcPr>
            <w:tcW w:w="1326" w:type="dxa"/>
          </w:tcPr>
          <w:p w14:paraId="4E15600D" w14:textId="77777777" w:rsidR="00FD0D7E" w:rsidRPr="007B6B11" w:rsidRDefault="00FD0D7E" w:rsidP="004E02BE">
            <w:pPr>
              <w:pStyle w:val="Tabelazwyky"/>
            </w:pPr>
            <w:r w:rsidRPr="007B6B11">
              <w:t>2014-02-14</w:t>
            </w:r>
          </w:p>
        </w:tc>
        <w:tc>
          <w:tcPr>
            <w:tcW w:w="2400" w:type="dxa"/>
          </w:tcPr>
          <w:p w14:paraId="25129F87" w14:textId="77777777" w:rsidR="00FD0D7E" w:rsidRPr="007B6B11" w:rsidRDefault="00FD0D7E" w:rsidP="004E02BE">
            <w:pPr>
              <w:pStyle w:val="Tabelazwyky"/>
            </w:pPr>
            <w:r w:rsidRPr="007B6B11">
              <w:t>Przekazanie do kontroli jakości przez Zamawiającego</w:t>
            </w:r>
          </w:p>
        </w:tc>
        <w:tc>
          <w:tcPr>
            <w:tcW w:w="720" w:type="dxa"/>
          </w:tcPr>
          <w:p w14:paraId="567EB87C" w14:textId="77777777" w:rsidR="00FD0D7E" w:rsidRPr="007B6B11" w:rsidRDefault="00FD0D7E" w:rsidP="004E02BE">
            <w:pPr>
              <w:pStyle w:val="Tabelazwyky"/>
            </w:pPr>
            <w:r w:rsidRPr="007B6B11">
              <w:t>nd.</w:t>
            </w:r>
          </w:p>
        </w:tc>
        <w:tc>
          <w:tcPr>
            <w:tcW w:w="1080" w:type="dxa"/>
          </w:tcPr>
          <w:p w14:paraId="567860F6" w14:textId="77777777" w:rsidR="00FD0D7E" w:rsidRPr="007B6B11" w:rsidRDefault="00FD0D7E" w:rsidP="004E02BE">
            <w:pPr>
              <w:pStyle w:val="Tabelazwyky"/>
            </w:pPr>
            <w:r w:rsidRPr="007B6B11">
              <w:t>nd.</w:t>
            </w:r>
          </w:p>
        </w:tc>
        <w:tc>
          <w:tcPr>
            <w:tcW w:w="1084" w:type="dxa"/>
          </w:tcPr>
          <w:p w14:paraId="632C9721" w14:textId="77777777" w:rsidR="00FD0D7E" w:rsidRPr="007B6B11" w:rsidRDefault="00FD0D7E" w:rsidP="004E02BE">
            <w:pPr>
              <w:pStyle w:val="Tabelazwyky"/>
            </w:pPr>
            <w:r w:rsidRPr="007B6B11">
              <w:t>Sebastian Wierzbicki</w:t>
            </w:r>
          </w:p>
        </w:tc>
        <w:tc>
          <w:tcPr>
            <w:tcW w:w="1196" w:type="dxa"/>
          </w:tcPr>
          <w:p w14:paraId="40AEBE0E" w14:textId="77777777" w:rsidR="00FD0D7E" w:rsidRPr="007B6B11" w:rsidRDefault="00FD0D7E" w:rsidP="004E02BE">
            <w:pPr>
              <w:pStyle w:val="Tabelazwyky"/>
            </w:pPr>
            <w:r w:rsidRPr="007B6B11">
              <w:t>nd.</w:t>
            </w:r>
          </w:p>
        </w:tc>
      </w:tr>
      <w:tr w:rsidR="00FD0D7E" w:rsidRPr="007B6B11" w14:paraId="0714FE9B" w14:textId="77777777" w:rsidTr="002D7C37">
        <w:tc>
          <w:tcPr>
            <w:tcW w:w="797" w:type="dxa"/>
          </w:tcPr>
          <w:p w14:paraId="3590476F" w14:textId="77777777" w:rsidR="00FD0D7E" w:rsidRPr="007B6B11" w:rsidRDefault="00FD0D7E" w:rsidP="004E02BE">
            <w:pPr>
              <w:pStyle w:val="Tabelazwyky"/>
            </w:pPr>
            <w:r w:rsidRPr="007B6B11">
              <w:t>1</w:t>
            </w:r>
          </w:p>
        </w:tc>
        <w:tc>
          <w:tcPr>
            <w:tcW w:w="877" w:type="dxa"/>
          </w:tcPr>
          <w:p w14:paraId="7B113C98" w14:textId="77777777" w:rsidR="00FD0D7E" w:rsidRPr="007B6B11" w:rsidRDefault="00FD0D7E" w:rsidP="004E02BE">
            <w:pPr>
              <w:pStyle w:val="Tabelazwyky"/>
            </w:pPr>
            <w:r w:rsidRPr="007B6B11">
              <w:t>0</w:t>
            </w:r>
          </w:p>
        </w:tc>
        <w:tc>
          <w:tcPr>
            <w:tcW w:w="1326" w:type="dxa"/>
          </w:tcPr>
          <w:p w14:paraId="5F4E9A2A" w14:textId="77777777" w:rsidR="00FD0D7E" w:rsidRPr="007B6B11" w:rsidRDefault="00FD0D7E" w:rsidP="004E02BE">
            <w:pPr>
              <w:pStyle w:val="Tabelazwyky"/>
            </w:pPr>
            <w:r w:rsidRPr="007B6B11">
              <w:t>2014-08-19</w:t>
            </w:r>
          </w:p>
        </w:tc>
        <w:tc>
          <w:tcPr>
            <w:tcW w:w="2400" w:type="dxa"/>
          </w:tcPr>
          <w:p w14:paraId="657D1C57" w14:textId="77777777" w:rsidR="00FD0D7E" w:rsidRPr="007B6B11" w:rsidRDefault="00FD0D7E" w:rsidP="004E02BE">
            <w:pPr>
              <w:pStyle w:val="Tabelazwyky"/>
            </w:pPr>
            <w:r w:rsidRPr="007B6B11">
              <w:t>Poprawki. Dodanie opisu załącznika AKC-4L.</w:t>
            </w:r>
          </w:p>
        </w:tc>
        <w:tc>
          <w:tcPr>
            <w:tcW w:w="720" w:type="dxa"/>
          </w:tcPr>
          <w:p w14:paraId="0BB522B4" w14:textId="77777777" w:rsidR="00FD0D7E" w:rsidRPr="007B6B11" w:rsidRDefault="00FD0D7E" w:rsidP="004E02BE">
            <w:pPr>
              <w:pStyle w:val="Tabelazwyky"/>
            </w:pPr>
            <w:r w:rsidRPr="007B6B11">
              <w:t>Z</w:t>
            </w:r>
          </w:p>
        </w:tc>
        <w:tc>
          <w:tcPr>
            <w:tcW w:w="1080" w:type="dxa"/>
          </w:tcPr>
          <w:p w14:paraId="3F0118D9" w14:textId="77777777" w:rsidR="00FD0D7E" w:rsidRPr="007B6B11" w:rsidRDefault="00FD0D7E" w:rsidP="004E02BE">
            <w:pPr>
              <w:pStyle w:val="Tabelazwyky"/>
            </w:pPr>
            <w:r w:rsidRPr="007B6B11">
              <w:t>3, 4</w:t>
            </w:r>
          </w:p>
        </w:tc>
        <w:tc>
          <w:tcPr>
            <w:tcW w:w="1084" w:type="dxa"/>
          </w:tcPr>
          <w:p w14:paraId="28232549" w14:textId="77777777" w:rsidR="00FD0D7E" w:rsidRPr="007B6B11" w:rsidRDefault="00FD0D7E" w:rsidP="004E02BE">
            <w:pPr>
              <w:pStyle w:val="Tabelazwyky"/>
            </w:pPr>
            <w:r w:rsidRPr="007B6B11">
              <w:t>Rafał Złoty</w:t>
            </w:r>
          </w:p>
        </w:tc>
        <w:tc>
          <w:tcPr>
            <w:tcW w:w="1196" w:type="dxa"/>
          </w:tcPr>
          <w:p w14:paraId="675A1CF0" w14:textId="77777777" w:rsidR="00FD0D7E" w:rsidRPr="007B6B11" w:rsidRDefault="00FD0D7E" w:rsidP="004E02BE">
            <w:pPr>
              <w:pStyle w:val="Tabelazwyky"/>
            </w:pPr>
            <w:r w:rsidRPr="007B6B11">
              <w:t>nd.</w:t>
            </w:r>
          </w:p>
        </w:tc>
      </w:tr>
      <w:tr w:rsidR="00FD0D7E" w:rsidRPr="007B6B11" w14:paraId="3E2ECF14" w14:textId="77777777" w:rsidTr="002D7C37">
        <w:tc>
          <w:tcPr>
            <w:tcW w:w="797" w:type="dxa"/>
          </w:tcPr>
          <w:p w14:paraId="4B782480" w14:textId="77777777" w:rsidR="00FD0D7E" w:rsidRPr="007B6B11" w:rsidRDefault="00FD0D7E" w:rsidP="004E02BE">
            <w:pPr>
              <w:pStyle w:val="Tabelazwyky"/>
            </w:pPr>
            <w:r w:rsidRPr="007B6B11">
              <w:t>1</w:t>
            </w:r>
          </w:p>
        </w:tc>
        <w:tc>
          <w:tcPr>
            <w:tcW w:w="877" w:type="dxa"/>
          </w:tcPr>
          <w:p w14:paraId="5B1D1213" w14:textId="77777777" w:rsidR="00FD0D7E" w:rsidRPr="007B6B11" w:rsidRDefault="00FD0D7E" w:rsidP="004E02BE">
            <w:pPr>
              <w:pStyle w:val="Tabelazwyky"/>
            </w:pPr>
            <w:r w:rsidRPr="007B6B11">
              <w:t>0</w:t>
            </w:r>
          </w:p>
        </w:tc>
        <w:tc>
          <w:tcPr>
            <w:tcW w:w="1326" w:type="dxa"/>
          </w:tcPr>
          <w:p w14:paraId="054B3900" w14:textId="77777777" w:rsidR="00FD0D7E" w:rsidRPr="007B6B11" w:rsidRDefault="00FD0D7E" w:rsidP="004E02BE">
            <w:pPr>
              <w:pStyle w:val="Tabelazwyky"/>
            </w:pPr>
            <w:r w:rsidRPr="007B6B11">
              <w:t>nd.</w:t>
            </w:r>
          </w:p>
        </w:tc>
        <w:tc>
          <w:tcPr>
            <w:tcW w:w="2400" w:type="dxa"/>
          </w:tcPr>
          <w:p w14:paraId="31D65D2A" w14:textId="77777777" w:rsidR="00FD0D7E" w:rsidRPr="007B6B11" w:rsidRDefault="00FD0D7E" w:rsidP="004E02BE">
            <w:pPr>
              <w:pStyle w:val="Tabelazwyky"/>
            </w:pPr>
            <w:r w:rsidRPr="007B6B11">
              <w:t>Wewnętrzna kontrola jakości po stronie Wykonawcy</w:t>
            </w:r>
          </w:p>
        </w:tc>
        <w:tc>
          <w:tcPr>
            <w:tcW w:w="720" w:type="dxa"/>
          </w:tcPr>
          <w:p w14:paraId="07C0D586" w14:textId="77777777" w:rsidR="00FD0D7E" w:rsidRPr="007B6B11" w:rsidRDefault="00FD0D7E" w:rsidP="004E02BE">
            <w:pPr>
              <w:pStyle w:val="Tabelazwyky"/>
            </w:pPr>
            <w:r w:rsidRPr="007B6B11">
              <w:t>We</w:t>
            </w:r>
          </w:p>
        </w:tc>
        <w:tc>
          <w:tcPr>
            <w:tcW w:w="1080" w:type="dxa"/>
          </w:tcPr>
          <w:p w14:paraId="0BCC312D" w14:textId="77777777" w:rsidR="00FD0D7E" w:rsidRPr="007B6B11" w:rsidRDefault="00FD0D7E" w:rsidP="004E02BE">
            <w:pPr>
              <w:pStyle w:val="Tabelazwyky"/>
            </w:pPr>
            <w:r w:rsidRPr="007B6B11">
              <w:t>W</w:t>
            </w:r>
          </w:p>
        </w:tc>
        <w:tc>
          <w:tcPr>
            <w:tcW w:w="1084" w:type="dxa"/>
          </w:tcPr>
          <w:p w14:paraId="3387475E" w14:textId="77777777" w:rsidR="00FD0D7E" w:rsidRPr="007B6B11" w:rsidRDefault="00FD0D7E" w:rsidP="004E02BE">
            <w:pPr>
              <w:pStyle w:val="Tabelazwyky"/>
            </w:pPr>
            <w:r w:rsidRPr="007B6B11">
              <w:t>Bogdan Schmidt</w:t>
            </w:r>
          </w:p>
        </w:tc>
        <w:tc>
          <w:tcPr>
            <w:tcW w:w="1196" w:type="dxa"/>
          </w:tcPr>
          <w:p w14:paraId="67C9A794" w14:textId="77777777" w:rsidR="00FD0D7E" w:rsidRPr="007B6B11" w:rsidRDefault="00FD0D7E" w:rsidP="004E02BE">
            <w:pPr>
              <w:pStyle w:val="Tabelazwyky"/>
            </w:pPr>
            <w:r w:rsidRPr="007B6B11">
              <w:t>2014-08-29</w:t>
            </w:r>
          </w:p>
        </w:tc>
      </w:tr>
      <w:tr w:rsidR="00FD0D7E" w:rsidRPr="007B6B11" w14:paraId="116A80E9" w14:textId="77777777" w:rsidTr="002D7C37">
        <w:tc>
          <w:tcPr>
            <w:tcW w:w="797" w:type="dxa"/>
          </w:tcPr>
          <w:p w14:paraId="24CB04D7" w14:textId="77777777" w:rsidR="00FD0D7E" w:rsidRPr="007B6B11" w:rsidRDefault="00FD0D7E" w:rsidP="004E02BE">
            <w:pPr>
              <w:pStyle w:val="Tabelazwyky"/>
            </w:pPr>
            <w:r w:rsidRPr="007B6B11">
              <w:t>1</w:t>
            </w:r>
          </w:p>
        </w:tc>
        <w:tc>
          <w:tcPr>
            <w:tcW w:w="877" w:type="dxa"/>
          </w:tcPr>
          <w:p w14:paraId="1B856607" w14:textId="77777777" w:rsidR="00FD0D7E" w:rsidRPr="007B6B11" w:rsidRDefault="00FD0D7E" w:rsidP="004E02BE">
            <w:pPr>
              <w:pStyle w:val="Tabelazwyky"/>
            </w:pPr>
            <w:r w:rsidRPr="007B6B11">
              <w:t>0</w:t>
            </w:r>
          </w:p>
        </w:tc>
        <w:tc>
          <w:tcPr>
            <w:tcW w:w="1326" w:type="dxa"/>
          </w:tcPr>
          <w:p w14:paraId="67A7DDAD" w14:textId="77777777" w:rsidR="00FD0D7E" w:rsidRPr="007B6B11" w:rsidRDefault="00FD0D7E" w:rsidP="004E02BE">
            <w:pPr>
              <w:pStyle w:val="Tabelazwyky"/>
            </w:pPr>
            <w:r w:rsidRPr="007B6B11">
              <w:t>2014-08-29</w:t>
            </w:r>
          </w:p>
        </w:tc>
        <w:tc>
          <w:tcPr>
            <w:tcW w:w="2400" w:type="dxa"/>
          </w:tcPr>
          <w:p w14:paraId="2DF02C76" w14:textId="77777777" w:rsidR="00FD0D7E" w:rsidRPr="007B6B11" w:rsidRDefault="00FD0D7E" w:rsidP="004E02BE">
            <w:pPr>
              <w:pStyle w:val="Tabelazwyky"/>
            </w:pPr>
            <w:r w:rsidRPr="007B6B11">
              <w:t>Przekazanie do kontroli po stronie Zamawiającego</w:t>
            </w:r>
          </w:p>
        </w:tc>
        <w:tc>
          <w:tcPr>
            <w:tcW w:w="720" w:type="dxa"/>
          </w:tcPr>
          <w:p w14:paraId="71E672F2" w14:textId="77777777" w:rsidR="00FD0D7E" w:rsidRPr="007B6B11" w:rsidRDefault="00FD0D7E" w:rsidP="004E02BE">
            <w:pPr>
              <w:pStyle w:val="Tabelazwyky"/>
            </w:pPr>
            <w:r w:rsidRPr="007B6B11">
              <w:t>nd.</w:t>
            </w:r>
          </w:p>
        </w:tc>
        <w:tc>
          <w:tcPr>
            <w:tcW w:w="1080" w:type="dxa"/>
          </w:tcPr>
          <w:p w14:paraId="30D4A414" w14:textId="77777777" w:rsidR="00FD0D7E" w:rsidRPr="007B6B11" w:rsidRDefault="00FD0D7E" w:rsidP="004E02BE">
            <w:pPr>
              <w:pStyle w:val="Tabelazwyky"/>
            </w:pPr>
            <w:r w:rsidRPr="007B6B11">
              <w:t>nd.</w:t>
            </w:r>
          </w:p>
        </w:tc>
        <w:tc>
          <w:tcPr>
            <w:tcW w:w="1084" w:type="dxa"/>
          </w:tcPr>
          <w:p w14:paraId="68A757F9" w14:textId="77777777" w:rsidR="00FD0D7E" w:rsidRPr="007B6B11" w:rsidRDefault="00FD0D7E" w:rsidP="004E02BE">
            <w:pPr>
              <w:pStyle w:val="Tabelazwyky"/>
            </w:pPr>
            <w:r w:rsidRPr="007B6B11">
              <w:t>Biuro Projektu Wykonawcy</w:t>
            </w:r>
          </w:p>
        </w:tc>
        <w:tc>
          <w:tcPr>
            <w:tcW w:w="1196" w:type="dxa"/>
          </w:tcPr>
          <w:p w14:paraId="76E6DAF3" w14:textId="77777777" w:rsidR="00FD0D7E" w:rsidRPr="007B6B11" w:rsidRDefault="00FD0D7E" w:rsidP="004E02BE">
            <w:pPr>
              <w:pStyle w:val="Tabelazwyky"/>
            </w:pPr>
            <w:r w:rsidRPr="007B6B11">
              <w:t>nd.</w:t>
            </w:r>
          </w:p>
        </w:tc>
      </w:tr>
      <w:tr w:rsidR="00FD0D7E" w:rsidRPr="007B6B11" w14:paraId="0105BB96" w14:textId="77777777" w:rsidTr="002D7C37">
        <w:tc>
          <w:tcPr>
            <w:tcW w:w="797" w:type="dxa"/>
          </w:tcPr>
          <w:p w14:paraId="3DE01C06" w14:textId="77777777" w:rsidR="00FD0D7E" w:rsidRPr="007B6B11" w:rsidRDefault="00FD0D7E" w:rsidP="004E02BE">
            <w:pPr>
              <w:pStyle w:val="Tabelazwyky"/>
            </w:pPr>
            <w:r w:rsidRPr="007B6B11">
              <w:t>1</w:t>
            </w:r>
          </w:p>
        </w:tc>
        <w:tc>
          <w:tcPr>
            <w:tcW w:w="877" w:type="dxa"/>
          </w:tcPr>
          <w:p w14:paraId="599FE08E" w14:textId="77777777" w:rsidR="00FD0D7E" w:rsidRPr="007B6B11" w:rsidRDefault="00FD0D7E" w:rsidP="004E02BE">
            <w:pPr>
              <w:pStyle w:val="Tabelazwyky"/>
            </w:pPr>
            <w:r w:rsidRPr="007B6B11">
              <w:t>1</w:t>
            </w:r>
          </w:p>
        </w:tc>
        <w:tc>
          <w:tcPr>
            <w:tcW w:w="1326" w:type="dxa"/>
          </w:tcPr>
          <w:p w14:paraId="65768146" w14:textId="77777777" w:rsidR="00FD0D7E" w:rsidRPr="007B6B11" w:rsidRDefault="00FD0D7E" w:rsidP="004E02BE">
            <w:pPr>
              <w:pStyle w:val="Tabelazwyky"/>
            </w:pPr>
            <w:r w:rsidRPr="007B6B11">
              <w:t>2014-10-06</w:t>
            </w:r>
          </w:p>
        </w:tc>
        <w:tc>
          <w:tcPr>
            <w:tcW w:w="2400" w:type="dxa"/>
          </w:tcPr>
          <w:p w14:paraId="0E4A4488" w14:textId="77777777" w:rsidR="00FD0D7E" w:rsidRPr="007B6B11" w:rsidRDefault="00FD0D7E" w:rsidP="004E02BE">
            <w:pPr>
              <w:pStyle w:val="Tabelazwyky"/>
            </w:pPr>
            <w:r w:rsidRPr="007B6B11">
              <w:t>Zmiany po uwagach Zamawiającego</w:t>
            </w:r>
          </w:p>
        </w:tc>
        <w:tc>
          <w:tcPr>
            <w:tcW w:w="720" w:type="dxa"/>
          </w:tcPr>
          <w:p w14:paraId="5233D0AC" w14:textId="77777777" w:rsidR="00FD0D7E" w:rsidRPr="007B6B11" w:rsidRDefault="00FD0D7E" w:rsidP="004E02BE">
            <w:pPr>
              <w:pStyle w:val="Tabelazwyky"/>
            </w:pPr>
            <w:r w:rsidRPr="007B6B11">
              <w:t>Z</w:t>
            </w:r>
          </w:p>
        </w:tc>
        <w:tc>
          <w:tcPr>
            <w:tcW w:w="1080" w:type="dxa"/>
          </w:tcPr>
          <w:p w14:paraId="28D94A53" w14:textId="77777777" w:rsidR="00FD0D7E" w:rsidRPr="007B6B11" w:rsidRDefault="00FD0D7E" w:rsidP="004E02BE">
            <w:pPr>
              <w:pStyle w:val="Tabelazwyky"/>
            </w:pPr>
            <w:r w:rsidRPr="007B6B11">
              <w:t>3</w:t>
            </w:r>
          </w:p>
        </w:tc>
        <w:tc>
          <w:tcPr>
            <w:tcW w:w="1084" w:type="dxa"/>
          </w:tcPr>
          <w:p w14:paraId="330524F3" w14:textId="77777777" w:rsidR="00FD0D7E" w:rsidRPr="007B6B11" w:rsidRDefault="00FD0D7E" w:rsidP="004E02BE">
            <w:pPr>
              <w:pStyle w:val="Tabelazwyky"/>
            </w:pPr>
            <w:r w:rsidRPr="007B6B11">
              <w:t>Rafał Złoty</w:t>
            </w:r>
          </w:p>
        </w:tc>
        <w:tc>
          <w:tcPr>
            <w:tcW w:w="1196" w:type="dxa"/>
          </w:tcPr>
          <w:p w14:paraId="67674D1A" w14:textId="77777777" w:rsidR="00FD0D7E" w:rsidRPr="007B6B11" w:rsidRDefault="00FD0D7E" w:rsidP="004E02BE">
            <w:pPr>
              <w:pStyle w:val="Tabelazwyky"/>
            </w:pPr>
            <w:r w:rsidRPr="007B6B11">
              <w:t>nd</w:t>
            </w:r>
          </w:p>
        </w:tc>
      </w:tr>
      <w:tr w:rsidR="00FD0D7E" w:rsidRPr="007B6B11" w14:paraId="32B7B4D1" w14:textId="77777777" w:rsidTr="002D7C37">
        <w:tc>
          <w:tcPr>
            <w:tcW w:w="797" w:type="dxa"/>
          </w:tcPr>
          <w:p w14:paraId="53FA1480" w14:textId="77777777" w:rsidR="00FD0D7E" w:rsidRPr="007B6B11" w:rsidRDefault="00FD0D7E" w:rsidP="004E02BE">
            <w:pPr>
              <w:pStyle w:val="Tabelazwyky"/>
            </w:pPr>
            <w:r w:rsidRPr="007B6B11">
              <w:t>1</w:t>
            </w:r>
          </w:p>
        </w:tc>
        <w:tc>
          <w:tcPr>
            <w:tcW w:w="877" w:type="dxa"/>
          </w:tcPr>
          <w:p w14:paraId="3BF15662" w14:textId="77777777" w:rsidR="00FD0D7E" w:rsidRPr="007B6B11" w:rsidRDefault="00FD0D7E" w:rsidP="004E02BE">
            <w:pPr>
              <w:pStyle w:val="Tabelazwyky"/>
            </w:pPr>
            <w:r w:rsidRPr="007B6B11">
              <w:t>1</w:t>
            </w:r>
          </w:p>
        </w:tc>
        <w:tc>
          <w:tcPr>
            <w:tcW w:w="1326" w:type="dxa"/>
          </w:tcPr>
          <w:p w14:paraId="348BB16A" w14:textId="77777777" w:rsidR="00FD0D7E" w:rsidRPr="007B6B11" w:rsidRDefault="00FD0D7E" w:rsidP="004E02BE">
            <w:pPr>
              <w:pStyle w:val="Tabelazwyky"/>
            </w:pPr>
            <w:r w:rsidRPr="007B6B11">
              <w:t>nd.</w:t>
            </w:r>
          </w:p>
        </w:tc>
        <w:tc>
          <w:tcPr>
            <w:tcW w:w="2400" w:type="dxa"/>
          </w:tcPr>
          <w:p w14:paraId="6E21F1BE" w14:textId="77777777" w:rsidR="00FD0D7E" w:rsidRPr="007B6B11" w:rsidRDefault="00FD0D7E" w:rsidP="004E02BE">
            <w:pPr>
              <w:pStyle w:val="Tabelazwyky"/>
            </w:pPr>
            <w:r w:rsidRPr="007B6B11">
              <w:t>Wewnętrzna kontrola jakości po stronie Wykonawcy</w:t>
            </w:r>
          </w:p>
        </w:tc>
        <w:tc>
          <w:tcPr>
            <w:tcW w:w="720" w:type="dxa"/>
          </w:tcPr>
          <w:p w14:paraId="2743F5BE" w14:textId="77777777" w:rsidR="00FD0D7E" w:rsidRPr="007B6B11" w:rsidRDefault="00FD0D7E" w:rsidP="004E02BE">
            <w:pPr>
              <w:pStyle w:val="Tabelazwyky"/>
            </w:pPr>
            <w:r w:rsidRPr="007B6B11">
              <w:t>We</w:t>
            </w:r>
          </w:p>
        </w:tc>
        <w:tc>
          <w:tcPr>
            <w:tcW w:w="1080" w:type="dxa"/>
          </w:tcPr>
          <w:p w14:paraId="75374D44" w14:textId="77777777" w:rsidR="00FD0D7E" w:rsidRPr="007B6B11" w:rsidRDefault="00FD0D7E" w:rsidP="004E02BE">
            <w:pPr>
              <w:pStyle w:val="Tabelazwyky"/>
            </w:pPr>
            <w:r w:rsidRPr="007B6B11">
              <w:t>W</w:t>
            </w:r>
          </w:p>
        </w:tc>
        <w:tc>
          <w:tcPr>
            <w:tcW w:w="1084" w:type="dxa"/>
          </w:tcPr>
          <w:p w14:paraId="659C2256" w14:textId="77777777" w:rsidR="00FD0D7E" w:rsidRPr="007B6B11" w:rsidRDefault="00FD0D7E" w:rsidP="004E02BE">
            <w:pPr>
              <w:pStyle w:val="Tabelazwyky"/>
            </w:pPr>
            <w:r w:rsidRPr="007B6B11">
              <w:t>Stefan Rozmus</w:t>
            </w:r>
          </w:p>
        </w:tc>
        <w:tc>
          <w:tcPr>
            <w:tcW w:w="1196" w:type="dxa"/>
          </w:tcPr>
          <w:p w14:paraId="31DE282B" w14:textId="77777777" w:rsidR="00FD0D7E" w:rsidRPr="007B6B11" w:rsidRDefault="00FD0D7E" w:rsidP="004E02BE">
            <w:pPr>
              <w:pStyle w:val="Tabelazwyky"/>
            </w:pPr>
            <w:r w:rsidRPr="007B6B11">
              <w:t>2014-10-15</w:t>
            </w:r>
          </w:p>
        </w:tc>
      </w:tr>
      <w:tr w:rsidR="00FD0D7E" w:rsidRPr="007B6B11" w14:paraId="4F18A596" w14:textId="77777777" w:rsidTr="002D7C37">
        <w:tc>
          <w:tcPr>
            <w:tcW w:w="797" w:type="dxa"/>
          </w:tcPr>
          <w:p w14:paraId="4CA07C6F" w14:textId="77777777" w:rsidR="00FD0D7E" w:rsidRPr="007B6B11" w:rsidRDefault="00FD0D7E" w:rsidP="004E02BE">
            <w:pPr>
              <w:pStyle w:val="Tabelazwyky"/>
            </w:pPr>
            <w:r w:rsidRPr="007B6B11">
              <w:t>1</w:t>
            </w:r>
          </w:p>
        </w:tc>
        <w:tc>
          <w:tcPr>
            <w:tcW w:w="877" w:type="dxa"/>
          </w:tcPr>
          <w:p w14:paraId="43D2853E" w14:textId="77777777" w:rsidR="00FD0D7E" w:rsidRPr="007B6B11" w:rsidRDefault="00FD0D7E" w:rsidP="004E02BE">
            <w:pPr>
              <w:pStyle w:val="Tabelazwyky"/>
            </w:pPr>
            <w:r w:rsidRPr="007B6B11">
              <w:t>1</w:t>
            </w:r>
          </w:p>
        </w:tc>
        <w:tc>
          <w:tcPr>
            <w:tcW w:w="1326" w:type="dxa"/>
          </w:tcPr>
          <w:p w14:paraId="7E4E69F8" w14:textId="77777777" w:rsidR="00FD0D7E" w:rsidRPr="007B6B11" w:rsidRDefault="00FD0D7E" w:rsidP="004E02BE">
            <w:pPr>
              <w:pStyle w:val="Tabelazwyky"/>
            </w:pPr>
            <w:r w:rsidRPr="007B6B11">
              <w:t>2014-10-15</w:t>
            </w:r>
          </w:p>
        </w:tc>
        <w:tc>
          <w:tcPr>
            <w:tcW w:w="2400" w:type="dxa"/>
          </w:tcPr>
          <w:p w14:paraId="2144561E" w14:textId="77777777" w:rsidR="00FD0D7E" w:rsidRPr="007B6B11" w:rsidRDefault="00FD0D7E" w:rsidP="004E02BE">
            <w:pPr>
              <w:pStyle w:val="Tabelazwyky"/>
            </w:pPr>
            <w:r w:rsidRPr="007B6B11">
              <w:t>Przekazanie do kontroli po stronie Zamawiającego</w:t>
            </w:r>
          </w:p>
        </w:tc>
        <w:tc>
          <w:tcPr>
            <w:tcW w:w="720" w:type="dxa"/>
          </w:tcPr>
          <w:p w14:paraId="55A87CA9" w14:textId="77777777" w:rsidR="00FD0D7E" w:rsidRPr="007B6B11" w:rsidRDefault="00FD0D7E" w:rsidP="004E02BE">
            <w:pPr>
              <w:pStyle w:val="Tabelazwyky"/>
            </w:pPr>
            <w:r w:rsidRPr="007B6B11">
              <w:t>nd.</w:t>
            </w:r>
          </w:p>
        </w:tc>
        <w:tc>
          <w:tcPr>
            <w:tcW w:w="1080" w:type="dxa"/>
          </w:tcPr>
          <w:p w14:paraId="3BC34F57" w14:textId="77777777" w:rsidR="00FD0D7E" w:rsidRPr="007B6B11" w:rsidRDefault="00FD0D7E" w:rsidP="004E02BE">
            <w:pPr>
              <w:pStyle w:val="Tabelazwyky"/>
            </w:pPr>
            <w:r w:rsidRPr="007B6B11">
              <w:t>nd.</w:t>
            </w:r>
          </w:p>
        </w:tc>
        <w:tc>
          <w:tcPr>
            <w:tcW w:w="1084" w:type="dxa"/>
          </w:tcPr>
          <w:p w14:paraId="4EC77E51" w14:textId="77777777" w:rsidR="00FD0D7E" w:rsidRPr="007B6B11" w:rsidRDefault="00FD0D7E" w:rsidP="004E02BE">
            <w:pPr>
              <w:pStyle w:val="Tabelazwyky"/>
            </w:pPr>
            <w:r w:rsidRPr="007B6B11">
              <w:t>Biuro Projektu Wykonawcy</w:t>
            </w:r>
          </w:p>
        </w:tc>
        <w:tc>
          <w:tcPr>
            <w:tcW w:w="1196" w:type="dxa"/>
          </w:tcPr>
          <w:p w14:paraId="5645CEBA" w14:textId="77777777" w:rsidR="00FD0D7E" w:rsidRPr="007B6B11" w:rsidRDefault="00FD0D7E" w:rsidP="004E02BE">
            <w:pPr>
              <w:pStyle w:val="Tabelazwyky"/>
            </w:pPr>
            <w:r w:rsidRPr="007B6B11">
              <w:t>nd.</w:t>
            </w:r>
          </w:p>
        </w:tc>
      </w:tr>
      <w:tr w:rsidR="002B2C0E" w:rsidRPr="007B6B11" w14:paraId="655ACED8" w14:textId="77777777" w:rsidTr="002D7C37">
        <w:tc>
          <w:tcPr>
            <w:tcW w:w="797" w:type="dxa"/>
          </w:tcPr>
          <w:p w14:paraId="7F955A88" w14:textId="77777777" w:rsidR="002B2C0E" w:rsidRPr="007B6B11" w:rsidRDefault="00FD0D7E" w:rsidP="004E02BE">
            <w:pPr>
              <w:pStyle w:val="Tabelazwyky"/>
            </w:pPr>
            <w:r w:rsidRPr="007B6B11">
              <w:t>1</w:t>
            </w:r>
          </w:p>
        </w:tc>
        <w:tc>
          <w:tcPr>
            <w:tcW w:w="877" w:type="dxa"/>
          </w:tcPr>
          <w:p w14:paraId="1FBF1AF4" w14:textId="77777777" w:rsidR="002B2C0E" w:rsidRPr="007B6B11" w:rsidRDefault="00753850" w:rsidP="004E02BE">
            <w:pPr>
              <w:pStyle w:val="Tabelazwyky"/>
            </w:pPr>
            <w:r w:rsidRPr="007B6B11">
              <w:t>2</w:t>
            </w:r>
          </w:p>
        </w:tc>
        <w:tc>
          <w:tcPr>
            <w:tcW w:w="1326" w:type="dxa"/>
          </w:tcPr>
          <w:p w14:paraId="0179CCC0" w14:textId="77777777" w:rsidR="002B2C0E" w:rsidRPr="007B6B11" w:rsidRDefault="002B2C0E" w:rsidP="004E02BE">
            <w:pPr>
              <w:pStyle w:val="Tabelazwyky"/>
            </w:pPr>
            <w:r w:rsidRPr="007B6B11">
              <w:t>2014-12-11</w:t>
            </w:r>
          </w:p>
        </w:tc>
        <w:tc>
          <w:tcPr>
            <w:tcW w:w="2400" w:type="dxa"/>
          </w:tcPr>
          <w:p w14:paraId="38B08784" w14:textId="77777777" w:rsidR="002B2C0E" w:rsidRPr="007B6B11" w:rsidRDefault="00FD0D7E" w:rsidP="004E02BE">
            <w:pPr>
              <w:pStyle w:val="Tabelazwyky"/>
            </w:pPr>
            <w:r w:rsidRPr="007B6B11">
              <w:t xml:space="preserve">Wersja dokumentu utworzona na podstawie dokumentu </w:t>
            </w:r>
            <w:r w:rsidR="002B2C0E" w:rsidRPr="007B6B11">
              <w:t>Specyfikacja XML dla podmiotów w zakresie elektronicznej obsługi deklaracji dla podatku akcyzowego</w:t>
            </w:r>
            <w:r w:rsidR="00753850" w:rsidRPr="007B6B11">
              <w:t>, wersja 1.1</w:t>
            </w:r>
            <w:r w:rsidR="002B2C0E" w:rsidRPr="007B6B11">
              <w:t xml:space="preserve"> (plik ZF2-PRT-KXML-</w:t>
            </w:r>
            <w:r w:rsidR="002B2C0E" w:rsidRPr="007B6B11">
              <w:lastRenderedPageBreak/>
              <w:t>AKC4_v1.1.doc) odebranego w Fazie 1</w:t>
            </w:r>
          </w:p>
        </w:tc>
        <w:tc>
          <w:tcPr>
            <w:tcW w:w="720" w:type="dxa"/>
          </w:tcPr>
          <w:p w14:paraId="674B9B68" w14:textId="77777777" w:rsidR="002B2C0E" w:rsidRPr="007B6B11" w:rsidRDefault="00FD0D7E" w:rsidP="004E02BE">
            <w:pPr>
              <w:pStyle w:val="Tabelazwyky"/>
            </w:pPr>
            <w:r w:rsidRPr="007B6B11">
              <w:lastRenderedPageBreak/>
              <w:t>W, Z</w:t>
            </w:r>
          </w:p>
        </w:tc>
        <w:tc>
          <w:tcPr>
            <w:tcW w:w="1080" w:type="dxa"/>
          </w:tcPr>
          <w:p w14:paraId="5A95E2E2" w14:textId="77777777" w:rsidR="002B2C0E" w:rsidRPr="007B6B11" w:rsidRDefault="002B2C0E" w:rsidP="004E02BE">
            <w:pPr>
              <w:pStyle w:val="Tabelazwyky"/>
            </w:pPr>
            <w:r w:rsidRPr="007B6B11">
              <w:t>W</w:t>
            </w:r>
          </w:p>
        </w:tc>
        <w:tc>
          <w:tcPr>
            <w:tcW w:w="1084" w:type="dxa"/>
          </w:tcPr>
          <w:p w14:paraId="432DECD7" w14:textId="77777777" w:rsidR="002B2C0E" w:rsidRPr="007B6B11" w:rsidRDefault="002B2C0E" w:rsidP="004E02BE">
            <w:pPr>
              <w:pStyle w:val="Tabelazwyky"/>
            </w:pPr>
            <w:r w:rsidRPr="007B6B11">
              <w:t xml:space="preserve">Rafał Złoty </w:t>
            </w:r>
          </w:p>
        </w:tc>
        <w:tc>
          <w:tcPr>
            <w:tcW w:w="1196" w:type="dxa"/>
          </w:tcPr>
          <w:p w14:paraId="53E3CDCB" w14:textId="77777777" w:rsidR="002B2C0E" w:rsidRPr="007B6B11" w:rsidRDefault="00F07C7E" w:rsidP="004E02BE">
            <w:pPr>
              <w:pStyle w:val="Tabelazwyky"/>
            </w:pPr>
            <w:r w:rsidRPr="007B6B11">
              <w:t>nd.</w:t>
            </w:r>
          </w:p>
        </w:tc>
      </w:tr>
      <w:tr w:rsidR="00DD260F" w:rsidRPr="007B6B11" w14:paraId="6BBB0D5D" w14:textId="77777777" w:rsidTr="002D7C37">
        <w:tc>
          <w:tcPr>
            <w:tcW w:w="797" w:type="dxa"/>
          </w:tcPr>
          <w:p w14:paraId="67BE1619" w14:textId="77777777" w:rsidR="00DD260F" w:rsidRPr="007B6B11" w:rsidRDefault="00DD260F" w:rsidP="004E02BE">
            <w:pPr>
              <w:pStyle w:val="Tabelazwyky"/>
            </w:pPr>
            <w:r w:rsidRPr="007B6B11">
              <w:t>1</w:t>
            </w:r>
          </w:p>
        </w:tc>
        <w:tc>
          <w:tcPr>
            <w:tcW w:w="877" w:type="dxa"/>
          </w:tcPr>
          <w:p w14:paraId="0262B0ED" w14:textId="77777777" w:rsidR="00DD260F" w:rsidRPr="007B6B11" w:rsidRDefault="00DD260F" w:rsidP="004E02BE">
            <w:pPr>
              <w:pStyle w:val="Tabelazwyky"/>
            </w:pPr>
            <w:r w:rsidRPr="007B6B11">
              <w:t>2</w:t>
            </w:r>
          </w:p>
        </w:tc>
        <w:tc>
          <w:tcPr>
            <w:tcW w:w="1326" w:type="dxa"/>
          </w:tcPr>
          <w:p w14:paraId="1F2A2088" w14:textId="77777777" w:rsidR="00DD260F" w:rsidRPr="007B6B11" w:rsidRDefault="00DD260F" w:rsidP="004E02BE">
            <w:pPr>
              <w:pStyle w:val="Tabelazwyky"/>
            </w:pPr>
            <w:r w:rsidRPr="007B6B11">
              <w:t>nd.</w:t>
            </w:r>
          </w:p>
        </w:tc>
        <w:tc>
          <w:tcPr>
            <w:tcW w:w="2400" w:type="dxa"/>
          </w:tcPr>
          <w:p w14:paraId="2E2ED03C" w14:textId="77777777" w:rsidR="00DD260F" w:rsidRPr="007B6B11" w:rsidRDefault="00DD260F" w:rsidP="004E02BE">
            <w:pPr>
              <w:pStyle w:val="Tabelazwyky"/>
            </w:pPr>
            <w:r w:rsidRPr="007B6B11">
              <w:t>Wewnętrzna kontrola jakości po stronie Wykonawcy</w:t>
            </w:r>
          </w:p>
        </w:tc>
        <w:tc>
          <w:tcPr>
            <w:tcW w:w="720" w:type="dxa"/>
          </w:tcPr>
          <w:p w14:paraId="54F75B92" w14:textId="77777777" w:rsidR="00DD260F" w:rsidRPr="007B6B11" w:rsidRDefault="00DD260F" w:rsidP="004E02BE">
            <w:pPr>
              <w:pStyle w:val="Tabelazwyky"/>
            </w:pPr>
            <w:r w:rsidRPr="007B6B11">
              <w:t>We</w:t>
            </w:r>
          </w:p>
        </w:tc>
        <w:tc>
          <w:tcPr>
            <w:tcW w:w="1080" w:type="dxa"/>
          </w:tcPr>
          <w:p w14:paraId="3080DEB6" w14:textId="77777777" w:rsidR="00DD260F" w:rsidRPr="007B6B11" w:rsidRDefault="00DD260F" w:rsidP="004E02BE">
            <w:pPr>
              <w:pStyle w:val="Tabelazwyky"/>
            </w:pPr>
            <w:r w:rsidRPr="007B6B11">
              <w:t>W</w:t>
            </w:r>
          </w:p>
        </w:tc>
        <w:tc>
          <w:tcPr>
            <w:tcW w:w="1084" w:type="dxa"/>
          </w:tcPr>
          <w:p w14:paraId="5AECAA75" w14:textId="77777777" w:rsidR="00DD260F" w:rsidRPr="007B6B11" w:rsidRDefault="00DD260F" w:rsidP="004E02BE">
            <w:pPr>
              <w:pStyle w:val="Tabelazwyky"/>
            </w:pPr>
            <w:r w:rsidRPr="007B6B11">
              <w:t>Stefan Rozmus</w:t>
            </w:r>
          </w:p>
        </w:tc>
        <w:tc>
          <w:tcPr>
            <w:tcW w:w="1196" w:type="dxa"/>
          </w:tcPr>
          <w:p w14:paraId="44542923" w14:textId="77777777" w:rsidR="00DD260F" w:rsidRPr="007B6B11" w:rsidRDefault="00DD260F" w:rsidP="004E02BE">
            <w:pPr>
              <w:pStyle w:val="Tabelazwyky"/>
            </w:pPr>
            <w:r w:rsidRPr="007B6B11">
              <w:t>2014-12-12</w:t>
            </w:r>
          </w:p>
        </w:tc>
      </w:tr>
      <w:tr w:rsidR="00DD260F" w:rsidRPr="007B6B11" w14:paraId="2F2CAD06" w14:textId="77777777" w:rsidTr="002D7C37">
        <w:tc>
          <w:tcPr>
            <w:tcW w:w="797" w:type="dxa"/>
          </w:tcPr>
          <w:p w14:paraId="01FC86F9" w14:textId="77777777" w:rsidR="00DD260F" w:rsidRPr="007B6B11" w:rsidRDefault="00DD260F" w:rsidP="004E02BE">
            <w:pPr>
              <w:pStyle w:val="Tabelazwyky"/>
            </w:pPr>
            <w:r w:rsidRPr="007B6B11">
              <w:t>1</w:t>
            </w:r>
          </w:p>
        </w:tc>
        <w:tc>
          <w:tcPr>
            <w:tcW w:w="877" w:type="dxa"/>
          </w:tcPr>
          <w:p w14:paraId="4FD2BE5F" w14:textId="77777777" w:rsidR="00DD260F" w:rsidRPr="007B6B11" w:rsidRDefault="00DD260F" w:rsidP="004E02BE">
            <w:pPr>
              <w:pStyle w:val="Tabelazwyky"/>
            </w:pPr>
            <w:r w:rsidRPr="007B6B11">
              <w:t>3</w:t>
            </w:r>
          </w:p>
        </w:tc>
        <w:tc>
          <w:tcPr>
            <w:tcW w:w="1326" w:type="dxa"/>
          </w:tcPr>
          <w:p w14:paraId="62DE1A07" w14:textId="77777777" w:rsidR="00DD260F" w:rsidRPr="007B6B11" w:rsidRDefault="00DD260F" w:rsidP="004E02BE">
            <w:pPr>
              <w:pStyle w:val="Tabelazwyky"/>
            </w:pPr>
            <w:r w:rsidRPr="007B6B11">
              <w:t>2015-03-05</w:t>
            </w:r>
          </w:p>
        </w:tc>
        <w:tc>
          <w:tcPr>
            <w:tcW w:w="2400" w:type="dxa"/>
          </w:tcPr>
          <w:p w14:paraId="7D997560" w14:textId="77777777" w:rsidR="00DD260F" w:rsidRPr="007B6B11" w:rsidRDefault="00DD260F" w:rsidP="004E02BE">
            <w:pPr>
              <w:pStyle w:val="Tabelazwyky"/>
            </w:pPr>
            <w:r w:rsidRPr="007B6B11">
              <w:t>Zmiany po uwagach Zamawiającego</w:t>
            </w:r>
          </w:p>
        </w:tc>
        <w:tc>
          <w:tcPr>
            <w:tcW w:w="720" w:type="dxa"/>
          </w:tcPr>
          <w:p w14:paraId="0338E73A" w14:textId="77777777" w:rsidR="00DD260F" w:rsidRPr="007B6B11" w:rsidRDefault="00DD260F" w:rsidP="004E02BE">
            <w:pPr>
              <w:pStyle w:val="Tabelazwyky"/>
            </w:pPr>
            <w:r w:rsidRPr="007B6B11">
              <w:t>Z</w:t>
            </w:r>
          </w:p>
        </w:tc>
        <w:tc>
          <w:tcPr>
            <w:tcW w:w="1080" w:type="dxa"/>
          </w:tcPr>
          <w:p w14:paraId="390B5F95" w14:textId="77777777" w:rsidR="00DD260F" w:rsidRPr="007B6B11" w:rsidRDefault="00DD260F" w:rsidP="004E02BE">
            <w:pPr>
              <w:pStyle w:val="Tabelazwyky"/>
            </w:pPr>
            <w:r w:rsidRPr="007B6B11">
              <w:t>3</w:t>
            </w:r>
          </w:p>
        </w:tc>
        <w:tc>
          <w:tcPr>
            <w:tcW w:w="1084" w:type="dxa"/>
          </w:tcPr>
          <w:p w14:paraId="045EA3DD" w14:textId="77777777" w:rsidR="00DD260F" w:rsidRPr="007B6B11" w:rsidRDefault="00DD260F" w:rsidP="004E02BE">
            <w:pPr>
              <w:pStyle w:val="Tabelazwyky"/>
            </w:pPr>
            <w:r w:rsidRPr="007B6B11">
              <w:t>Rafał Złoty</w:t>
            </w:r>
          </w:p>
        </w:tc>
        <w:tc>
          <w:tcPr>
            <w:tcW w:w="1196" w:type="dxa"/>
          </w:tcPr>
          <w:p w14:paraId="3DC0F967" w14:textId="77777777" w:rsidR="00DD260F" w:rsidRPr="007B6B11" w:rsidRDefault="00DD260F" w:rsidP="004E02BE">
            <w:pPr>
              <w:pStyle w:val="Tabelazwyky"/>
            </w:pPr>
            <w:r w:rsidRPr="007B6B11">
              <w:t>nd</w:t>
            </w:r>
          </w:p>
        </w:tc>
      </w:tr>
      <w:tr w:rsidR="00DD260F" w:rsidRPr="007B6B11" w14:paraId="0F13FF53" w14:textId="77777777" w:rsidTr="002D7C37">
        <w:tc>
          <w:tcPr>
            <w:tcW w:w="797" w:type="dxa"/>
          </w:tcPr>
          <w:p w14:paraId="5FF69964" w14:textId="77777777" w:rsidR="00DD260F" w:rsidRPr="007B6B11" w:rsidRDefault="00DD260F" w:rsidP="004E02BE">
            <w:pPr>
              <w:pStyle w:val="Tabelazwyky"/>
            </w:pPr>
            <w:r w:rsidRPr="007B6B11">
              <w:t>1</w:t>
            </w:r>
          </w:p>
        </w:tc>
        <w:tc>
          <w:tcPr>
            <w:tcW w:w="877" w:type="dxa"/>
          </w:tcPr>
          <w:p w14:paraId="126785D8" w14:textId="77777777" w:rsidR="00DD260F" w:rsidRPr="007B6B11" w:rsidRDefault="00DD260F" w:rsidP="004E02BE">
            <w:pPr>
              <w:pStyle w:val="Tabelazwyky"/>
            </w:pPr>
            <w:r w:rsidRPr="007B6B11">
              <w:t>3</w:t>
            </w:r>
          </w:p>
        </w:tc>
        <w:tc>
          <w:tcPr>
            <w:tcW w:w="1326" w:type="dxa"/>
          </w:tcPr>
          <w:p w14:paraId="28867441" w14:textId="77777777" w:rsidR="00DD260F" w:rsidRPr="007B6B11" w:rsidRDefault="00DD260F" w:rsidP="004E02BE">
            <w:pPr>
              <w:pStyle w:val="Tabelazwyky"/>
            </w:pPr>
            <w:r w:rsidRPr="007B6B11">
              <w:t>nd.</w:t>
            </w:r>
          </w:p>
        </w:tc>
        <w:tc>
          <w:tcPr>
            <w:tcW w:w="2400" w:type="dxa"/>
          </w:tcPr>
          <w:p w14:paraId="4926B1B6" w14:textId="77777777" w:rsidR="00DD260F" w:rsidRPr="007B6B11" w:rsidRDefault="00DD260F" w:rsidP="004E02BE">
            <w:pPr>
              <w:pStyle w:val="Tabelazwyky"/>
            </w:pPr>
            <w:r w:rsidRPr="007B6B11">
              <w:t>Wewnętrzna kontrola jakości po stronie Wykonawcy</w:t>
            </w:r>
          </w:p>
        </w:tc>
        <w:tc>
          <w:tcPr>
            <w:tcW w:w="720" w:type="dxa"/>
          </w:tcPr>
          <w:p w14:paraId="6C7C739F" w14:textId="77777777" w:rsidR="00DD260F" w:rsidRPr="007B6B11" w:rsidRDefault="00DD260F" w:rsidP="004E02BE">
            <w:pPr>
              <w:pStyle w:val="Tabelazwyky"/>
            </w:pPr>
            <w:r w:rsidRPr="007B6B11">
              <w:t>We</w:t>
            </w:r>
          </w:p>
        </w:tc>
        <w:tc>
          <w:tcPr>
            <w:tcW w:w="1080" w:type="dxa"/>
          </w:tcPr>
          <w:p w14:paraId="7D6C992A" w14:textId="77777777" w:rsidR="00DD260F" w:rsidRPr="007B6B11" w:rsidRDefault="00DD260F" w:rsidP="004E02BE">
            <w:pPr>
              <w:pStyle w:val="Tabelazwyky"/>
            </w:pPr>
            <w:r w:rsidRPr="007B6B11">
              <w:t>W</w:t>
            </w:r>
          </w:p>
        </w:tc>
        <w:tc>
          <w:tcPr>
            <w:tcW w:w="1084" w:type="dxa"/>
          </w:tcPr>
          <w:p w14:paraId="4A3CCA95" w14:textId="77777777" w:rsidR="00DD260F" w:rsidRPr="007B6B11" w:rsidRDefault="00DD260F" w:rsidP="004E02BE">
            <w:pPr>
              <w:pStyle w:val="Tabelazwyky"/>
            </w:pPr>
            <w:r w:rsidRPr="007B6B11">
              <w:t>Stefan Rozmus</w:t>
            </w:r>
          </w:p>
        </w:tc>
        <w:tc>
          <w:tcPr>
            <w:tcW w:w="1196" w:type="dxa"/>
          </w:tcPr>
          <w:p w14:paraId="19348661" w14:textId="77777777" w:rsidR="00DD260F" w:rsidRPr="007B6B11" w:rsidRDefault="00DD260F" w:rsidP="004E02BE">
            <w:pPr>
              <w:pStyle w:val="Tabelazwyky"/>
            </w:pPr>
            <w:r w:rsidRPr="007B6B11">
              <w:t>2015-03-05</w:t>
            </w:r>
          </w:p>
        </w:tc>
      </w:tr>
      <w:tr w:rsidR="00480A01" w:rsidRPr="007B6B11" w14:paraId="44BA8EF9" w14:textId="77777777" w:rsidTr="002D7C37">
        <w:tc>
          <w:tcPr>
            <w:tcW w:w="797" w:type="dxa"/>
          </w:tcPr>
          <w:p w14:paraId="0D36BC97" w14:textId="77777777" w:rsidR="00480A01" w:rsidRPr="007B6B11" w:rsidRDefault="00480A01" w:rsidP="004E02BE">
            <w:pPr>
              <w:pStyle w:val="Tabelazwyky"/>
            </w:pPr>
            <w:r w:rsidRPr="007B6B11">
              <w:t>1</w:t>
            </w:r>
          </w:p>
        </w:tc>
        <w:tc>
          <w:tcPr>
            <w:tcW w:w="877" w:type="dxa"/>
          </w:tcPr>
          <w:p w14:paraId="07EDB17E" w14:textId="77777777" w:rsidR="00480A01" w:rsidRPr="007B6B11" w:rsidRDefault="00480A01" w:rsidP="004E02BE">
            <w:pPr>
              <w:pStyle w:val="Tabelazwyky"/>
            </w:pPr>
            <w:r w:rsidRPr="007B6B11">
              <w:t>4</w:t>
            </w:r>
          </w:p>
        </w:tc>
        <w:tc>
          <w:tcPr>
            <w:tcW w:w="1326" w:type="dxa"/>
          </w:tcPr>
          <w:p w14:paraId="44BEF0EF" w14:textId="77777777" w:rsidR="00480A01" w:rsidRPr="007B6B11" w:rsidRDefault="00480A01" w:rsidP="004E02BE">
            <w:pPr>
              <w:pStyle w:val="Tabelazwyky"/>
            </w:pPr>
            <w:r w:rsidRPr="007B6B11">
              <w:t>2015-04-15</w:t>
            </w:r>
          </w:p>
        </w:tc>
        <w:tc>
          <w:tcPr>
            <w:tcW w:w="2400" w:type="dxa"/>
          </w:tcPr>
          <w:p w14:paraId="6C2DE992" w14:textId="77777777" w:rsidR="00480A01" w:rsidRPr="007B6B11" w:rsidRDefault="00480A01" w:rsidP="004E02BE">
            <w:pPr>
              <w:pStyle w:val="Tabelazwyky"/>
            </w:pPr>
            <w:r w:rsidRPr="007B6B11">
              <w:t>Zmiany po uwagach Zamawiającego</w:t>
            </w:r>
          </w:p>
        </w:tc>
        <w:tc>
          <w:tcPr>
            <w:tcW w:w="720" w:type="dxa"/>
          </w:tcPr>
          <w:p w14:paraId="386683B2" w14:textId="77777777" w:rsidR="00480A01" w:rsidRPr="007B6B11" w:rsidRDefault="00480A01" w:rsidP="004E02BE">
            <w:pPr>
              <w:pStyle w:val="Tabelazwyky"/>
            </w:pPr>
            <w:r w:rsidRPr="007B6B11">
              <w:t>Z</w:t>
            </w:r>
          </w:p>
        </w:tc>
        <w:tc>
          <w:tcPr>
            <w:tcW w:w="1080" w:type="dxa"/>
          </w:tcPr>
          <w:p w14:paraId="4FD70EAB" w14:textId="77777777" w:rsidR="00480A01" w:rsidRPr="007B6B11" w:rsidRDefault="00480A01" w:rsidP="004E02BE">
            <w:pPr>
              <w:pStyle w:val="Tabelazwyky"/>
            </w:pPr>
            <w:r w:rsidRPr="007B6B11">
              <w:t>3</w:t>
            </w:r>
          </w:p>
        </w:tc>
        <w:tc>
          <w:tcPr>
            <w:tcW w:w="1084" w:type="dxa"/>
          </w:tcPr>
          <w:p w14:paraId="085A8925" w14:textId="77777777" w:rsidR="00480A01" w:rsidRPr="007B6B11" w:rsidRDefault="00480A01" w:rsidP="004E02BE">
            <w:pPr>
              <w:pStyle w:val="Tabelazwyky"/>
            </w:pPr>
            <w:r w:rsidRPr="007B6B11">
              <w:t>Rafał Złoty</w:t>
            </w:r>
          </w:p>
        </w:tc>
        <w:tc>
          <w:tcPr>
            <w:tcW w:w="1196" w:type="dxa"/>
          </w:tcPr>
          <w:p w14:paraId="144C0DD0" w14:textId="77777777" w:rsidR="00480A01" w:rsidRPr="007B6B11" w:rsidRDefault="00480A01" w:rsidP="004E02BE">
            <w:pPr>
              <w:pStyle w:val="Tabelazwyky"/>
            </w:pPr>
            <w:r w:rsidRPr="007B6B11">
              <w:t>nd</w:t>
            </w:r>
          </w:p>
        </w:tc>
      </w:tr>
      <w:tr w:rsidR="003F5F81" w:rsidRPr="007B6B11" w14:paraId="5E8ADC08" w14:textId="77777777" w:rsidTr="002D7C37">
        <w:tc>
          <w:tcPr>
            <w:tcW w:w="797" w:type="dxa"/>
          </w:tcPr>
          <w:p w14:paraId="440BB8F4" w14:textId="77777777" w:rsidR="003F5F81" w:rsidRPr="007B6B11" w:rsidRDefault="003F5F81" w:rsidP="004E02BE">
            <w:pPr>
              <w:pStyle w:val="Tabelazwyky"/>
            </w:pPr>
            <w:r w:rsidRPr="007B6B11">
              <w:t>1</w:t>
            </w:r>
          </w:p>
        </w:tc>
        <w:tc>
          <w:tcPr>
            <w:tcW w:w="877" w:type="dxa"/>
          </w:tcPr>
          <w:p w14:paraId="10C341F5" w14:textId="77777777" w:rsidR="003F5F81" w:rsidRPr="007B6B11" w:rsidRDefault="003F5F81" w:rsidP="004E02BE">
            <w:pPr>
              <w:pStyle w:val="Tabelazwyky"/>
            </w:pPr>
            <w:r w:rsidRPr="007B6B11">
              <w:t>4</w:t>
            </w:r>
          </w:p>
        </w:tc>
        <w:tc>
          <w:tcPr>
            <w:tcW w:w="1326" w:type="dxa"/>
          </w:tcPr>
          <w:p w14:paraId="2DC61B43" w14:textId="77777777" w:rsidR="003F5F81" w:rsidRPr="007B6B11" w:rsidRDefault="003F5F81" w:rsidP="004E02BE">
            <w:pPr>
              <w:pStyle w:val="Tabelazwyky"/>
            </w:pPr>
            <w:r w:rsidRPr="007B6B11">
              <w:t>nd.</w:t>
            </w:r>
          </w:p>
        </w:tc>
        <w:tc>
          <w:tcPr>
            <w:tcW w:w="2400" w:type="dxa"/>
          </w:tcPr>
          <w:p w14:paraId="2410A937" w14:textId="77777777" w:rsidR="003F5F81" w:rsidRPr="007B6B11" w:rsidRDefault="003F5F81" w:rsidP="004E02BE">
            <w:pPr>
              <w:pStyle w:val="Tabelazwyky"/>
            </w:pPr>
            <w:r w:rsidRPr="007B6B11">
              <w:t>Wewnętrzna kontrola jakości po stronie Wykonawcy</w:t>
            </w:r>
          </w:p>
        </w:tc>
        <w:tc>
          <w:tcPr>
            <w:tcW w:w="720" w:type="dxa"/>
          </w:tcPr>
          <w:p w14:paraId="2E386E96" w14:textId="77777777" w:rsidR="003F5F81" w:rsidRPr="007B6B11" w:rsidRDefault="003F5F81" w:rsidP="004E02BE">
            <w:pPr>
              <w:pStyle w:val="Tabelazwyky"/>
            </w:pPr>
            <w:r w:rsidRPr="007B6B11">
              <w:t>We</w:t>
            </w:r>
          </w:p>
        </w:tc>
        <w:tc>
          <w:tcPr>
            <w:tcW w:w="1080" w:type="dxa"/>
          </w:tcPr>
          <w:p w14:paraId="45F72E88" w14:textId="77777777" w:rsidR="003F5F81" w:rsidRPr="007B6B11" w:rsidRDefault="003F5F81" w:rsidP="004E02BE">
            <w:pPr>
              <w:pStyle w:val="Tabelazwyky"/>
            </w:pPr>
            <w:r w:rsidRPr="007B6B11">
              <w:t>W</w:t>
            </w:r>
          </w:p>
        </w:tc>
        <w:tc>
          <w:tcPr>
            <w:tcW w:w="1084" w:type="dxa"/>
          </w:tcPr>
          <w:p w14:paraId="36C10088" w14:textId="77777777" w:rsidR="003F5F81" w:rsidRPr="007B6B11" w:rsidRDefault="003F5F81" w:rsidP="004E02BE">
            <w:pPr>
              <w:pStyle w:val="Tabelazwyky"/>
            </w:pPr>
            <w:r w:rsidRPr="007B6B11">
              <w:t>Stefan Rozmus</w:t>
            </w:r>
          </w:p>
        </w:tc>
        <w:tc>
          <w:tcPr>
            <w:tcW w:w="1196" w:type="dxa"/>
          </w:tcPr>
          <w:p w14:paraId="253E352E" w14:textId="77777777" w:rsidR="003F5F81" w:rsidRPr="007B6B11" w:rsidRDefault="003F5F81" w:rsidP="004E02BE">
            <w:pPr>
              <w:pStyle w:val="Tabelazwyky"/>
            </w:pPr>
            <w:r w:rsidRPr="007B6B11">
              <w:t>2015-04-20</w:t>
            </w:r>
          </w:p>
        </w:tc>
      </w:tr>
      <w:tr w:rsidR="0062348F" w:rsidRPr="007B6B11" w14:paraId="155BC0FF" w14:textId="77777777" w:rsidTr="002D7C37">
        <w:tc>
          <w:tcPr>
            <w:tcW w:w="797" w:type="dxa"/>
          </w:tcPr>
          <w:p w14:paraId="10281333" w14:textId="77777777" w:rsidR="0062348F" w:rsidRPr="007B6B11" w:rsidRDefault="0062348F" w:rsidP="004E02BE">
            <w:pPr>
              <w:pStyle w:val="Tabelazwyky"/>
            </w:pPr>
            <w:r w:rsidRPr="007B6B11">
              <w:t>1</w:t>
            </w:r>
          </w:p>
        </w:tc>
        <w:tc>
          <w:tcPr>
            <w:tcW w:w="877" w:type="dxa"/>
          </w:tcPr>
          <w:p w14:paraId="6C753B67" w14:textId="77777777" w:rsidR="0062348F" w:rsidRPr="007B6B11" w:rsidRDefault="0062348F" w:rsidP="004E02BE">
            <w:pPr>
              <w:pStyle w:val="Tabelazwyky"/>
            </w:pPr>
            <w:r w:rsidRPr="007B6B11">
              <w:t>5</w:t>
            </w:r>
          </w:p>
        </w:tc>
        <w:tc>
          <w:tcPr>
            <w:tcW w:w="1326" w:type="dxa"/>
          </w:tcPr>
          <w:p w14:paraId="6874E13E" w14:textId="77777777" w:rsidR="0062348F" w:rsidRPr="007B6B11" w:rsidRDefault="0062348F" w:rsidP="004E02BE">
            <w:pPr>
              <w:pStyle w:val="Tabelazwyky"/>
            </w:pPr>
            <w:r w:rsidRPr="007B6B11">
              <w:t>2015-05-20</w:t>
            </w:r>
          </w:p>
        </w:tc>
        <w:tc>
          <w:tcPr>
            <w:tcW w:w="2400" w:type="dxa"/>
          </w:tcPr>
          <w:p w14:paraId="66F1E70E" w14:textId="77777777" w:rsidR="0062348F" w:rsidRPr="007B6B11" w:rsidRDefault="0062348F" w:rsidP="004E02BE">
            <w:pPr>
              <w:pStyle w:val="Tabelazwyky"/>
            </w:pPr>
            <w:r w:rsidRPr="007B6B11">
              <w:t>Zmiany po uwagach Zamawiającego</w:t>
            </w:r>
          </w:p>
        </w:tc>
        <w:tc>
          <w:tcPr>
            <w:tcW w:w="720" w:type="dxa"/>
          </w:tcPr>
          <w:p w14:paraId="6939F4A0" w14:textId="77777777" w:rsidR="0062348F" w:rsidRPr="007B6B11" w:rsidRDefault="0062348F" w:rsidP="004E02BE">
            <w:pPr>
              <w:pStyle w:val="Tabelazwyky"/>
            </w:pPr>
            <w:r w:rsidRPr="007B6B11">
              <w:t>Z</w:t>
            </w:r>
          </w:p>
        </w:tc>
        <w:tc>
          <w:tcPr>
            <w:tcW w:w="1080" w:type="dxa"/>
          </w:tcPr>
          <w:p w14:paraId="6F6A9795" w14:textId="77777777" w:rsidR="0062348F" w:rsidRPr="007B6B11" w:rsidRDefault="0062348F" w:rsidP="004E02BE">
            <w:pPr>
              <w:pStyle w:val="Tabelazwyky"/>
            </w:pPr>
            <w:r w:rsidRPr="007B6B11">
              <w:t>3</w:t>
            </w:r>
            <w:r w:rsidR="009F7F5D" w:rsidRPr="007B6B11">
              <w:t>.6</w:t>
            </w:r>
          </w:p>
        </w:tc>
        <w:tc>
          <w:tcPr>
            <w:tcW w:w="1084" w:type="dxa"/>
          </w:tcPr>
          <w:p w14:paraId="674619D3" w14:textId="77777777" w:rsidR="0062348F" w:rsidRPr="007B6B11" w:rsidRDefault="0062348F" w:rsidP="004E02BE">
            <w:pPr>
              <w:pStyle w:val="Tabelazwyky"/>
            </w:pPr>
            <w:r w:rsidRPr="007B6B11">
              <w:t>Rafał Złoty</w:t>
            </w:r>
          </w:p>
        </w:tc>
        <w:tc>
          <w:tcPr>
            <w:tcW w:w="1196" w:type="dxa"/>
          </w:tcPr>
          <w:p w14:paraId="0759A6AC" w14:textId="77777777" w:rsidR="0062348F" w:rsidRPr="007B6B11" w:rsidRDefault="0062348F" w:rsidP="004E02BE">
            <w:pPr>
              <w:pStyle w:val="Tabelazwyky"/>
            </w:pPr>
            <w:r w:rsidRPr="007B6B11">
              <w:t>nd</w:t>
            </w:r>
          </w:p>
        </w:tc>
      </w:tr>
      <w:tr w:rsidR="00653CD4" w:rsidRPr="007B6B11" w14:paraId="69E1BF94" w14:textId="77777777" w:rsidTr="002D7C37">
        <w:tc>
          <w:tcPr>
            <w:tcW w:w="797" w:type="dxa"/>
          </w:tcPr>
          <w:p w14:paraId="7C07A610" w14:textId="77777777" w:rsidR="00653CD4" w:rsidRPr="007B6B11" w:rsidRDefault="000E1E6E" w:rsidP="004E02BE">
            <w:pPr>
              <w:pStyle w:val="Tabelazwyky"/>
            </w:pPr>
            <w:r w:rsidRPr="007B6B11">
              <w:t>1</w:t>
            </w:r>
          </w:p>
        </w:tc>
        <w:tc>
          <w:tcPr>
            <w:tcW w:w="877" w:type="dxa"/>
          </w:tcPr>
          <w:p w14:paraId="4C7AB331" w14:textId="77777777" w:rsidR="00653CD4" w:rsidRPr="007B6B11" w:rsidRDefault="000E1E6E" w:rsidP="004E02BE">
            <w:pPr>
              <w:pStyle w:val="Tabelazwyky"/>
            </w:pPr>
            <w:r w:rsidRPr="007B6B11">
              <w:t>6</w:t>
            </w:r>
          </w:p>
        </w:tc>
        <w:tc>
          <w:tcPr>
            <w:tcW w:w="1326" w:type="dxa"/>
          </w:tcPr>
          <w:p w14:paraId="1A39308D" w14:textId="77777777" w:rsidR="00653CD4" w:rsidRPr="007B6B11" w:rsidRDefault="00653CD4" w:rsidP="004E02BE">
            <w:pPr>
              <w:pStyle w:val="Tabelazwyky"/>
            </w:pPr>
            <w:r w:rsidRPr="007B6B11">
              <w:t>2015-06-16</w:t>
            </w:r>
          </w:p>
        </w:tc>
        <w:tc>
          <w:tcPr>
            <w:tcW w:w="2400" w:type="dxa"/>
          </w:tcPr>
          <w:p w14:paraId="1F084B38" w14:textId="77777777" w:rsidR="00653CD4" w:rsidRPr="007B6B11" w:rsidRDefault="000E1E6E" w:rsidP="004E02BE">
            <w:pPr>
              <w:pStyle w:val="Tabelazwyky"/>
            </w:pPr>
            <w:r w:rsidRPr="007B6B11">
              <w:t>Zmiany po uwagach Zamawiającego</w:t>
            </w:r>
          </w:p>
        </w:tc>
        <w:tc>
          <w:tcPr>
            <w:tcW w:w="720" w:type="dxa"/>
          </w:tcPr>
          <w:p w14:paraId="1C3A6D73" w14:textId="77777777" w:rsidR="00653CD4" w:rsidRPr="007B6B11" w:rsidRDefault="00653CD4" w:rsidP="004E02BE">
            <w:pPr>
              <w:pStyle w:val="Tabelazwyky"/>
            </w:pPr>
          </w:p>
        </w:tc>
        <w:tc>
          <w:tcPr>
            <w:tcW w:w="1080" w:type="dxa"/>
          </w:tcPr>
          <w:p w14:paraId="0885A0E8" w14:textId="77777777" w:rsidR="00653CD4" w:rsidRPr="007B6B11" w:rsidRDefault="00653CD4" w:rsidP="004E02BE">
            <w:pPr>
              <w:pStyle w:val="Tabelazwyky"/>
            </w:pPr>
          </w:p>
        </w:tc>
        <w:tc>
          <w:tcPr>
            <w:tcW w:w="1084" w:type="dxa"/>
          </w:tcPr>
          <w:p w14:paraId="097AACBE" w14:textId="77777777" w:rsidR="00653CD4" w:rsidRPr="007B6B11" w:rsidRDefault="00653CD4" w:rsidP="004E02BE">
            <w:pPr>
              <w:pStyle w:val="Tabelazwyky"/>
            </w:pPr>
            <w:r w:rsidRPr="007B6B11">
              <w:t>Rafał Złoty</w:t>
            </w:r>
          </w:p>
        </w:tc>
        <w:tc>
          <w:tcPr>
            <w:tcW w:w="1196" w:type="dxa"/>
          </w:tcPr>
          <w:p w14:paraId="42419AF0" w14:textId="77777777" w:rsidR="00653CD4" w:rsidRPr="007B6B11" w:rsidRDefault="00653CD4" w:rsidP="004E02BE">
            <w:pPr>
              <w:pStyle w:val="Tabelazwyky"/>
            </w:pPr>
            <w:r w:rsidRPr="007B6B11">
              <w:t>nd</w:t>
            </w:r>
          </w:p>
        </w:tc>
      </w:tr>
      <w:tr w:rsidR="000E1E6E" w:rsidRPr="007B6B11" w14:paraId="4573F756" w14:textId="77777777" w:rsidTr="002D7C37">
        <w:tc>
          <w:tcPr>
            <w:tcW w:w="797" w:type="dxa"/>
          </w:tcPr>
          <w:p w14:paraId="147F7B2B" w14:textId="77777777" w:rsidR="000E1E6E" w:rsidRPr="007B6B11" w:rsidRDefault="000E1E6E" w:rsidP="004E02BE">
            <w:pPr>
              <w:pStyle w:val="Tabelazwyky"/>
            </w:pPr>
            <w:r w:rsidRPr="007B6B11">
              <w:t>1</w:t>
            </w:r>
          </w:p>
        </w:tc>
        <w:tc>
          <w:tcPr>
            <w:tcW w:w="877" w:type="dxa"/>
          </w:tcPr>
          <w:p w14:paraId="79A4D165" w14:textId="77777777" w:rsidR="000E1E6E" w:rsidRPr="007B6B11" w:rsidRDefault="000E1E6E" w:rsidP="004E02BE">
            <w:pPr>
              <w:pStyle w:val="Tabelazwyky"/>
            </w:pPr>
            <w:r w:rsidRPr="007B6B11">
              <w:t>6</w:t>
            </w:r>
          </w:p>
        </w:tc>
        <w:tc>
          <w:tcPr>
            <w:tcW w:w="1326" w:type="dxa"/>
          </w:tcPr>
          <w:p w14:paraId="43021969" w14:textId="77777777" w:rsidR="000E1E6E" w:rsidRPr="007B6B11" w:rsidRDefault="000E1E6E" w:rsidP="004E02BE">
            <w:pPr>
              <w:pStyle w:val="Tabelazwyky"/>
            </w:pPr>
            <w:r w:rsidRPr="007B6B11">
              <w:t>nd.</w:t>
            </w:r>
          </w:p>
        </w:tc>
        <w:tc>
          <w:tcPr>
            <w:tcW w:w="2400" w:type="dxa"/>
          </w:tcPr>
          <w:p w14:paraId="4295A597" w14:textId="77777777" w:rsidR="000E1E6E" w:rsidRPr="007B6B11" w:rsidRDefault="000E1E6E" w:rsidP="004E02BE">
            <w:pPr>
              <w:pStyle w:val="Tabelazwyky"/>
            </w:pPr>
            <w:r w:rsidRPr="007B6B11">
              <w:t>Wewnętrzna kontrola jakości po stronie Wykonawcy</w:t>
            </w:r>
          </w:p>
        </w:tc>
        <w:tc>
          <w:tcPr>
            <w:tcW w:w="720" w:type="dxa"/>
          </w:tcPr>
          <w:p w14:paraId="01FE6089" w14:textId="77777777" w:rsidR="000E1E6E" w:rsidRPr="007B6B11" w:rsidRDefault="000E1E6E" w:rsidP="004E02BE">
            <w:pPr>
              <w:pStyle w:val="Tabelazwyky"/>
            </w:pPr>
            <w:r w:rsidRPr="007B6B11">
              <w:t>We</w:t>
            </w:r>
          </w:p>
        </w:tc>
        <w:tc>
          <w:tcPr>
            <w:tcW w:w="1080" w:type="dxa"/>
          </w:tcPr>
          <w:p w14:paraId="16CA109C" w14:textId="77777777" w:rsidR="000E1E6E" w:rsidRPr="007B6B11" w:rsidRDefault="000E1E6E" w:rsidP="004E02BE">
            <w:pPr>
              <w:pStyle w:val="Tabelazwyky"/>
            </w:pPr>
            <w:r w:rsidRPr="007B6B11">
              <w:t>W</w:t>
            </w:r>
          </w:p>
        </w:tc>
        <w:tc>
          <w:tcPr>
            <w:tcW w:w="1084" w:type="dxa"/>
          </w:tcPr>
          <w:p w14:paraId="60EBE3EC" w14:textId="77777777" w:rsidR="000E1E6E" w:rsidRPr="007B6B11" w:rsidRDefault="000E1E6E" w:rsidP="004E02BE">
            <w:pPr>
              <w:pStyle w:val="Tabelazwyky"/>
            </w:pPr>
            <w:r w:rsidRPr="007B6B11">
              <w:t>Stefan Rozmus</w:t>
            </w:r>
          </w:p>
        </w:tc>
        <w:tc>
          <w:tcPr>
            <w:tcW w:w="1196" w:type="dxa"/>
          </w:tcPr>
          <w:p w14:paraId="5493CEDE" w14:textId="77777777" w:rsidR="000E1E6E" w:rsidRPr="007B6B11" w:rsidRDefault="000E1E6E" w:rsidP="004E02BE">
            <w:pPr>
              <w:pStyle w:val="Tabelazwyky"/>
            </w:pPr>
            <w:r w:rsidRPr="007B6B11">
              <w:t>2015-06-24</w:t>
            </w:r>
          </w:p>
        </w:tc>
      </w:tr>
      <w:tr w:rsidR="00E076C0" w:rsidRPr="007B6B11" w14:paraId="65ECB1AA" w14:textId="77777777" w:rsidTr="002D7C37">
        <w:tc>
          <w:tcPr>
            <w:tcW w:w="797" w:type="dxa"/>
          </w:tcPr>
          <w:p w14:paraId="0CE46C2C" w14:textId="77777777" w:rsidR="00E076C0" w:rsidRPr="007B6B11" w:rsidRDefault="00E076C0" w:rsidP="004E02BE">
            <w:pPr>
              <w:pStyle w:val="Tabelazwyky"/>
            </w:pPr>
            <w:r w:rsidRPr="007B6B11">
              <w:t>1</w:t>
            </w:r>
          </w:p>
        </w:tc>
        <w:tc>
          <w:tcPr>
            <w:tcW w:w="877" w:type="dxa"/>
          </w:tcPr>
          <w:p w14:paraId="321683DD" w14:textId="77777777" w:rsidR="00E076C0" w:rsidRPr="007B6B11" w:rsidRDefault="00E076C0" w:rsidP="004E02BE">
            <w:pPr>
              <w:pStyle w:val="Tabelazwyky"/>
            </w:pPr>
            <w:r w:rsidRPr="007B6B11">
              <w:t>7</w:t>
            </w:r>
          </w:p>
        </w:tc>
        <w:tc>
          <w:tcPr>
            <w:tcW w:w="1326" w:type="dxa"/>
          </w:tcPr>
          <w:p w14:paraId="24CD91C0" w14:textId="77777777" w:rsidR="00E076C0" w:rsidRPr="007B6B11" w:rsidRDefault="00E076C0" w:rsidP="004E02BE">
            <w:pPr>
              <w:pStyle w:val="Tabelazwyky"/>
            </w:pPr>
            <w:r w:rsidRPr="007B6B11">
              <w:t>2015-08-19</w:t>
            </w:r>
          </w:p>
        </w:tc>
        <w:tc>
          <w:tcPr>
            <w:tcW w:w="2400" w:type="dxa"/>
          </w:tcPr>
          <w:p w14:paraId="7D5D2BC4" w14:textId="77777777" w:rsidR="00E076C0" w:rsidRPr="007B6B11" w:rsidRDefault="00E076C0" w:rsidP="004E02BE">
            <w:pPr>
              <w:pStyle w:val="Tabelazwyky"/>
            </w:pPr>
            <w:r w:rsidRPr="007B6B11">
              <w:t>Aktualizacja.</w:t>
            </w:r>
          </w:p>
        </w:tc>
        <w:tc>
          <w:tcPr>
            <w:tcW w:w="720" w:type="dxa"/>
          </w:tcPr>
          <w:p w14:paraId="7A65072B" w14:textId="77777777" w:rsidR="00E076C0" w:rsidRPr="007B6B11" w:rsidRDefault="00E076C0" w:rsidP="004E02BE">
            <w:pPr>
              <w:pStyle w:val="Tabelazwyky"/>
            </w:pPr>
            <w:r w:rsidRPr="007B6B11">
              <w:t>We</w:t>
            </w:r>
          </w:p>
        </w:tc>
        <w:tc>
          <w:tcPr>
            <w:tcW w:w="1080" w:type="dxa"/>
          </w:tcPr>
          <w:p w14:paraId="10D0FE53" w14:textId="77777777" w:rsidR="00E076C0" w:rsidRPr="007B6B11" w:rsidRDefault="00E076C0" w:rsidP="004E02BE">
            <w:pPr>
              <w:pStyle w:val="Tabelazwyky"/>
            </w:pPr>
            <w:r w:rsidRPr="007B6B11">
              <w:t>3</w:t>
            </w:r>
          </w:p>
        </w:tc>
        <w:tc>
          <w:tcPr>
            <w:tcW w:w="1084" w:type="dxa"/>
          </w:tcPr>
          <w:p w14:paraId="3CB979D0" w14:textId="77777777" w:rsidR="00E076C0" w:rsidRPr="007B6B11" w:rsidRDefault="00E076C0" w:rsidP="004E02BE">
            <w:pPr>
              <w:pStyle w:val="Tabelazwyky"/>
            </w:pPr>
            <w:r w:rsidRPr="007B6B11">
              <w:t>Marcin Lora</w:t>
            </w:r>
          </w:p>
        </w:tc>
        <w:tc>
          <w:tcPr>
            <w:tcW w:w="1196" w:type="dxa"/>
          </w:tcPr>
          <w:p w14:paraId="3282FB3A" w14:textId="77777777" w:rsidR="00E076C0" w:rsidRPr="007B6B11" w:rsidRDefault="00E076C0" w:rsidP="004E02BE">
            <w:pPr>
              <w:pStyle w:val="Tabelazwyky"/>
            </w:pPr>
            <w:r w:rsidRPr="007B6B11">
              <w:t>nd</w:t>
            </w:r>
          </w:p>
        </w:tc>
      </w:tr>
      <w:tr w:rsidR="00946944" w:rsidRPr="007B6B11" w14:paraId="2BFBB425" w14:textId="77777777" w:rsidTr="002D7C37">
        <w:tc>
          <w:tcPr>
            <w:tcW w:w="797" w:type="dxa"/>
          </w:tcPr>
          <w:p w14:paraId="4468BF8B" w14:textId="77777777" w:rsidR="00946944" w:rsidRPr="007B6B11" w:rsidRDefault="00946944" w:rsidP="004E02BE">
            <w:pPr>
              <w:pStyle w:val="Tabelazwyky"/>
            </w:pPr>
            <w:r w:rsidRPr="007B6B11">
              <w:t>1</w:t>
            </w:r>
          </w:p>
        </w:tc>
        <w:tc>
          <w:tcPr>
            <w:tcW w:w="877" w:type="dxa"/>
          </w:tcPr>
          <w:p w14:paraId="018909D9" w14:textId="77777777" w:rsidR="00946944" w:rsidRPr="007B6B11" w:rsidRDefault="00946944" w:rsidP="004E02BE">
            <w:pPr>
              <w:pStyle w:val="Tabelazwyky"/>
            </w:pPr>
            <w:r w:rsidRPr="007B6B11">
              <w:t>8</w:t>
            </w:r>
          </w:p>
        </w:tc>
        <w:tc>
          <w:tcPr>
            <w:tcW w:w="1326" w:type="dxa"/>
          </w:tcPr>
          <w:p w14:paraId="014B6EDA" w14:textId="77777777" w:rsidR="00946944" w:rsidRPr="007B6B11" w:rsidRDefault="00946944" w:rsidP="004E02BE">
            <w:pPr>
              <w:pStyle w:val="Tabelazwyky"/>
            </w:pPr>
            <w:r w:rsidRPr="007B6B11">
              <w:t>2016-01-15</w:t>
            </w:r>
          </w:p>
        </w:tc>
        <w:tc>
          <w:tcPr>
            <w:tcW w:w="2400" w:type="dxa"/>
          </w:tcPr>
          <w:p w14:paraId="45E84A55" w14:textId="77777777" w:rsidR="00946944" w:rsidRPr="007B6B11" w:rsidRDefault="00946944" w:rsidP="004E02BE">
            <w:pPr>
              <w:pStyle w:val="Tabelazwyky"/>
            </w:pPr>
            <w:r w:rsidRPr="007B6B11">
              <w:t xml:space="preserve">Wersja dokumentu utworzona na podstawie dokumentu Specyfikacja XML dla podmiotów w zakresie elektronicznej obsługi deklaracji dla podatku akcyzowego, wersja 1.7 </w:t>
            </w:r>
            <w:r w:rsidR="004209C1" w:rsidRPr="007B6B11">
              <w:t>wytworzonego</w:t>
            </w:r>
            <w:r w:rsidRPr="007B6B11">
              <w:t xml:space="preserve"> w Fazie 2</w:t>
            </w:r>
          </w:p>
        </w:tc>
        <w:tc>
          <w:tcPr>
            <w:tcW w:w="720" w:type="dxa"/>
          </w:tcPr>
          <w:p w14:paraId="7B787980" w14:textId="77777777" w:rsidR="00946944" w:rsidRPr="007B6B11" w:rsidRDefault="00946944" w:rsidP="004E02BE">
            <w:pPr>
              <w:pStyle w:val="Tabelazwyky"/>
            </w:pPr>
            <w:r w:rsidRPr="007B6B11">
              <w:t>Z, We</w:t>
            </w:r>
          </w:p>
        </w:tc>
        <w:tc>
          <w:tcPr>
            <w:tcW w:w="1080" w:type="dxa"/>
          </w:tcPr>
          <w:p w14:paraId="57DA1431" w14:textId="77777777" w:rsidR="00946944" w:rsidRPr="007B6B11" w:rsidRDefault="00946944" w:rsidP="004E02BE">
            <w:pPr>
              <w:pStyle w:val="Tabelazwyky"/>
            </w:pPr>
            <w:r w:rsidRPr="007B6B11">
              <w:t>W</w:t>
            </w:r>
          </w:p>
        </w:tc>
        <w:tc>
          <w:tcPr>
            <w:tcW w:w="1084" w:type="dxa"/>
          </w:tcPr>
          <w:p w14:paraId="64457CD5" w14:textId="77777777" w:rsidR="00946944" w:rsidRPr="007B6B11" w:rsidRDefault="00946944" w:rsidP="004E02BE">
            <w:pPr>
              <w:pStyle w:val="Tabelazwyky"/>
            </w:pPr>
            <w:r w:rsidRPr="007B6B11">
              <w:t>Bogdan Schmidt</w:t>
            </w:r>
          </w:p>
        </w:tc>
        <w:tc>
          <w:tcPr>
            <w:tcW w:w="1196" w:type="dxa"/>
          </w:tcPr>
          <w:p w14:paraId="58D2D9D5" w14:textId="77777777" w:rsidR="00946944" w:rsidRPr="007B6B11" w:rsidRDefault="00946944" w:rsidP="004E02BE">
            <w:pPr>
              <w:pStyle w:val="Tabelazwyky"/>
            </w:pPr>
            <w:r w:rsidRPr="007B6B11">
              <w:t>nd</w:t>
            </w:r>
          </w:p>
        </w:tc>
      </w:tr>
      <w:tr w:rsidR="00946944" w:rsidRPr="007B6B11" w14:paraId="4D5AB8E6" w14:textId="77777777" w:rsidTr="002D7C37">
        <w:tc>
          <w:tcPr>
            <w:tcW w:w="797" w:type="dxa"/>
          </w:tcPr>
          <w:p w14:paraId="723ABB44" w14:textId="77777777" w:rsidR="00946944" w:rsidRPr="007B6B11" w:rsidRDefault="00946944" w:rsidP="004E02BE">
            <w:pPr>
              <w:pStyle w:val="Tabelazwyky"/>
            </w:pPr>
            <w:r w:rsidRPr="007B6B11">
              <w:t>1</w:t>
            </w:r>
          </w:p>
        </w:tc>
        <w:tc>
          <w:tcPr>
            <w:tcW w:w="877" w:type="dxa"/>
          </w:tcPr>
          <w:p w14:paraId="522F1903" w14:textId="77777777" w:rsidR="00946944" w:rsidRPr="007B6B11" w:rsidRDefault="00946944" w:rsidP="004E02BE">
            <w:pPr>
              <w:pStyle w:val="Tabelazwyky"/>
            </w:pPr>
            <w:r w:rsidRPr="007B6B11">
              <w:t>8</w:t>
            </w:r>
          </w:p>
        </w:tc>
        <w:tc>
          <w:tcPr>
            <w:tcW w:w="1326" w:type="dxa"/>
          </w:tcPr>
          <w:p w14:paraId="73DF64EC" w14:textId="77777777" w:rsidR="00946944" w:rsidRPr="007B6B11" w:rsidRDefault="00946944" w:rsidP="004E02BE">
            <w:pPr>
              <w:pStyle w:val="Tabelazwyky"/>
            </w:pPr>
            <w:r w:rsidRPr="007B6B11">
              <w:t>2016-01-29</w:t>
            </w:r>
          </w:p>
        </w:tc>
        <w:tc>
          <w:tcPr>
            <w:tcW w:w="2400" w:type="dxa"/>
          </w:tcPr>
          <w:p w14:paraId="5C2FB3F5" w14:textId="77777777" w:rsidR="00946944" w:rsidRPr="007B6B11" w:rsidRDefault="00946944" w:rsidP="004E02BE">
            <w:pPr>
              <w:pStyle w:val="Tabelazwyky"/>
            </w:pPr>
            <w:r w:rsidRPr="007B6B11">
              <w:t>Aktualizacja</w:t>
            </w:r>
          </w:p>
        </w:tc>
        <w:tc>
          <w:tcPr>
            <w:tcW w:w="720" w:type="dxa"/>
          </w:tcPr>
          <w:p w14:paraId="2D17B285" w14:textId="77777777" w:rsidR="00946944" w:rsidRPr="007B6B11" w:rsidRDefault="00946944" w:rsidP="004E02BE">
            <w:pPr>
              <w:pStyle w:val="Tabelazwyky"/>
            </w:pPr>
            <w:r w:rsidRPr="007B6B11">
              <w:t>Z</w:t>
            </w:r>
          </w:p>
        </w:tc>
        <w:tc>
          <w:tcPr>
            <w:tcW w:w="1080" w:type="dxa"/>
          </w:tcPr>
          <w:p w14:paraId="01285D1B" w14:textId="77777777" w:rsidR="00946944" w:rsidRPr="007B6B11" w:rsidRDefault="00946944" w:rsidP="004E02BE">
            <w:pPr>
              <w:pStyle w:val="Tabelazwyky"/>
            </w:pPr>
            <w:r w:rsidRPr="007B6B11">
              <w:t>W</w:t>
            </w:r>
          </w:p>
        </w:tc>
        <w:tc>
          <w:tcPr>
            <w:tcW w:w="1084" w:type="dxa"/>
          </w:tcPr>
          <w:p w14:paraId="04887E8C" w14:textId="77777777" w:rsidR="00946944" w:rsidRPr="007B6B11" w:rsidRDefault="00946944" w:rsidP="004E02BE">
            <w:pPr>
              <w:pStyle w:val="Tabelazwyky"/>
            </w:pPr>
            <w:r w:rsidRPr="007B6B11">
              <w:t>Andrzej Ligudziński</w:t>
            </w:r>
          </w:p>
        </w:tc>
        <w:tc>
          <w:tcPr>
            <w:tcW w:w="1196" w:type="dxa"/>
          </w:tcPr>
          <w:p w14:paraId="036B7B02" w14:textId="77777777" w:rsidR="00946944" w:rsidRPr="007B6B11" w:rsidRDefault="00946944" w:rsidP="004E02BE">
            <w:pPr>
              <w:pStyle w:val="Tabelazwyky"/>
            </w:pPr>
            <w:r w:rsidRPr="007B6B11">
              <w:t>nd</w:t>
            </w:r>
          </w:p>
        </w:tc>
      </w:tr>
      <w:tr w:rsidR="00946944" w:rsidRPr="007B6B11" w14:paraId="149D7BF3" w14:textId="77777777" w:rsidTr="002D7C37">
        <w:tc>
          <w:tcPr>
            <w:tcW w:w="797" w:type="dxa"/>
          </w:tcPr>
          <w:p w14:paraId="2C7440D3" w14:textId="77777777" w:rsidR="00946944" w:rsidRPr="007B6B11" w:rsidRDefault="00946944" w:rsidP="004E02BE">
            <w:pPr>
              <w:pStyle w:val="Tabelazwyky"/>
            </w:pPr>
            <w:r w:rsidRPr="007B6B11">
              <w:t>1</w:t>
            </w:r>
          </w:p>
        </w:tc>
        <w:tc>
          <w:tcPr>
            <w:tcW w:w="877" w:type="dxa"/>
          </w:tcPr>
          <w:p w14:paraId="02E7AAEF" w14:textId="77777777" w:rsidR="00946944" w:rsidRPr="007B6B11" w:rsidRDefault="00946944" w:rsidP="004E02BE">
            <w:pPr>
              <w:pStyle w:val="Tabelazwyky"/>
            </w:pPr>
            <w:r w:rsidRPr="007B6B11">
              <w:t>9</w:t>
            </w:r>
          </w:p>
        </w:tc>
        <w:tc>
          <w:tcPr>
            <w:tcW w:w="1326" w:type="dxa"/>
          </w:tcPr>
          <w:p w14:paraId="0C9542DB" w14:textId="77777777" w:rsidR="00946944" w:rsidRPr="007B6B11" w:rsidRDefault="00946944" w:rsidP="004E02BE">
            <w:pPr>
              <w:pStyle w:val="Tabelazwyky"/>
            </w:pPr>
            <w:r w:rsidRPr="007B6B11">
              <w:t>2016-02-04</w:t>
            </w:r>
          </w:p>
        </w:tc>
        <w:tc>
          <w:tcPr>
            <w:tcW w:w="2400" w:type="dxa"/>
          </w:tcPr>
          <w:p w14:paraId="55328F98" w14:textId="77777777" w:rsidR="00946944" w:rsidRPr="007B6B11" w:rsidRDefault="00946944" w:rsidP="004E02BE">
            <w:pPr>
              <w:pStyle w:val="Tabelazwyky"/>
            </w:pPr>
            <w:r w:rsidRPr="007B6B11">
              <w:t>Aktualizacja</w:t>
            </w:r>
          </w:p>
        </w:tc>
        <w:tc>
          <w:tcPr>
            <w:tcW w:w="720" w:type="dxa"/>
          </w:tcPr>
          <w:p w14:paraId="0FBBA85B" w14:textId="77777777" w:rsidR="00946944" w:rsidRPr="007B6B11" w:rsidRDefault="00946944" w:rsidP="004E02BE">
            <w:pPr>
              <w:pStyle w:val="Tabelazwyky"/>
            </w:pPr>
            <w:r w:rsidRPr="007B6B11">
              <w:t>Z</w:t>
            </w:r>
          </w:p>
        </w:tc>
        <w:tc>
          <w:tcPr>
            <w:tcW w:w="1080" w:type="dxa"/>
          </w:tcPr>
          <w:p w14:paraId="2D367610" w14:textId="77777777" w:rsidR="00946944" w:rsidRPr="007B6B11" w:rsidRDefault="00946944" w:rsidP="004E02BE">
            <w:pPr>
              <w:pStyle w:val="Tabelazwyky"/>
            </w:pPr>
            <w:r w:rsidRPr="007B6B11">
              <w:t>3.7.2</w:t>
            </w:r>
          </w:p>
        </w:tc>
        <w:tc>
          <w:tcPr>
            <w:tcW w:w="1084" w:type="dxa"/>
          </w:tcPr>
          <w:p w14:paraId="1D5C16D6" w14:textId="77777777" w:rsidR="00946944" w:rsidRPr="007B6B11" w:rsidRDefault="00946944" w:rsidP="004E02BE">
            <w:pPr>
              <w:pStyle w:val="Tabelazwyky"/>
            </w:pPr>
            <w:r w:rsidRPr="007B6B11">
              <w:t>Andrzej Ligudziński</w:t>
            </w:r>
          </w:p>
        </w:tc>
        <w:tc>
          <w:tcPr>
            <w:tcW w:w="1196" w:type="dxa"/>
          </w:tcPr>
          <w:p w14:paraId="70E4CD1B" w14:textId="77777777" w:rsidR="00946944" w:rsidRPr="007B6B11" w:rsidRDefault="00946944" w:rsidP="004E02BE">
            <w:pPr>
              <w:pStyle w:val="Tabelazwyky"/>
            </w:pPr>
            <w:r w:rsidRPr="007B6B11">
              <w:t>nd</w:t>
            </w:r>
          </w:p>
        </w:tc>
      </w:tr>
      <w:tr w:rsidR="00337FE3" w:rsidRPr="007B6B11" w14:paraId="550F7952" w14:textId="77777777" w:rsidTr="002D7C37">
        <w:tc>
          <w:tcPr>
            <w:tcW w:w="797" w:type="dxa"/>
          </w:tcPr>
          <w:p w14:paraId="78A8C58F" w14:textId="77777777" w:rsidR="00337FE3" w:rsidRPr="007B6B11" w:rsidRDefault="00337FE3" w:rsidP="004E02BE">
            <w:pPr>
              <w:pStyle w:val="Tabelazwyky"/>
            </w:pPr>
            <w:r w:rsidRPr="007B6B11">
              <w:t>1</w:t>
            </w:r>
          </w:p>
        </w:tc>
        <w:tc>
          <w:tcPr>
            <w:tcW w:w="877" w:type="dxa"/>
          </w:tcPr>
          <w:p w14:paraId="7DAFE632" w14:textId="77777777" w:rsidR="00337FE3" w:rsidRPr="007B6B11" w:rsidRDefault="00337FE3" w:rsidP="004E02BE">
            <w:pPr>
              <w:pStyle w:val="Tabelazwyky"/>
            </w:pPr>
            <w:r w:rsidRPr="007B6B11">
              <w:t>9.1</w:t>
            </w:r>
          </w:p>
        </w:tc>
        <w:tc>
          <w:tcPr>
            <w:tcW w:w="1326" w:type="dxa"/>
          </w:tcPr>
          <w:p w14:paraId="601F180E" w14:textId="77777777" w:rsidR="00337FE3" w:rsidRPr="007B6B11" w:rsidRDefault="00337FE3" w:rsidP="004E02BE">
            <w:pPr>
              <w:pStyle w:val="Tabelazwyky"/>
            </w:pPr>
            <w:r w:rsidRPr="007B6B11">
              <w:t>2017-01-31</w:t>
            </w:r>
          </w:p>
        </w:tc>
        <w:tc>
          <w:tcPr>
            <w:tcW w:w="2400" w:type="dxa"/>
          </w:tcPr>
          <w:p w14:paraId="23EAAFB9" w14:textId="77777777" w:rsidR="00337FE3" w:rsidRPr="007B6B11" w:rsidRDefault="00337FE3" w:rsidP="004E02BE">
            <w:pPr>
              <w:pStyle w:val="Tabelazwyky"/>
            </w:pPr>
            <w:r w:rsidRPr="007B6B11">
              <w:t>Aktualizacja wz z KAS</w:t>
            </w:r>
          </w:p>
        </w:tc>
        <w:tc>
          <w:tcPr>
            <w:tcW w:w="720" w:type="dxa"/>
          </w:tcPr>
          <w:p w14:paraId="7D640F7D" w14:textId="77777777" w:rsidR="00337FE3" w:rsidRPr="007B6B11" w:rsidRDefault="00337FE3" w:rsidP="004E02BE">
            <w:pPr>
              <w:pStyle w:val="Tabelazwyky"/>
            </w:pPr>
            <w:r w:rsidRPr="007B6B11">
              <w:t>Z</w:t>
            </w:r>
          </w:p>
        </w:tc>
        <w:tc>
          <w:tcPr>
            <w:tcW w:w="1080" w:type="dxa"/>
          </w:tcPr>
          <w:p w14:paraId="02B332F6" w14:textId="77777777" w:rsidR="00337FE3" w:rsidRPr="007B6B11" w:rsidRDefault="00337FE3" w:rsidP="004E02BE">
            <w:pPr>
              <w:pStyle w:val="Tabelazwyky"/>
            </w:pPr>
            <w:r w:rsidRPr="007B6B11">
              <w:t>Pkt. 1.4; 3.1</w:t>
            </w:r>
          </w:p>
        </w:tc>
        <w:tc>
          <w:tcPr>
            <w:tcW w:w="1084" w:type="dxa"/>
          </w:tcPr>
          <w:p w14:paraId="2FB6C748" w14:textId="77777777" w:rsidR="00337FE3" w:rsidRPr="007B6B11" w:rsidRDefault="00337FE3" w:rsidP="004E02BE">
            <w:pPr>
              <w:pStyle w:val="Tabelazwyky"/>
            </w:pPr>
            <w:r w:rsidRPr="007B6B11">
              <w:t>Bogdan Schmidt</w:t>
            </w:r>
          </w:p>
        </w:tc>
        <w:tc>
          <w:tcPr>
            <w:tcW w:w="1196" w:type="dxa"/>
          </w:tcPr>
          <w:p w14:paraId="1207ECAE" w14:textId="77777777" w:rsidR="00337FE3" w:rsidRPr="007B6B11" w:rsidRDefault="00337FE3" w:rsidP="004E02BE">
            <w:pPr>
              <w:pStyle w:val="Tabelazwyky"/>
            </w:pPr>
            <w:r w:rsidRPr="007B6B11">
              <w:t>nd</w:t>
            </w:r>
          </w:p>
        </w:tc>
      </w:tr>
      <w:tr w:rsidR="00663F02" w:rsidRPr="007B6B11" w14:paraId="48C87BED" w14:textId="77777777" w:rsidTr="002D7C37">
        <w:tc>
          <w:tcPr>
            <w:tcW w:w="797" w:type="dxa"/>
          </w:tcPr>
          <w:p w14:paraId="4DAE1BC6" w14:textId="77777777" w:rsidR="00663F02" w:rsidRPr="007B6B11" w:rsidRDefault="00663F02" w:rsidP="004E02BE">
            <w:pPr>
              <w:pStyle w:val="Tabelazwyky"/>
            </w:pPr>
            <w:r w:rsidRPr="007B6B11">
              <w:lastRenderedPageBreak/>
              <w:t>1</w:t>
            </w:r>
          </w:p>
        </w:tc>
        <w:tc>
          <w:tcPr>
            <w:tcW w:w="877" w:type="dxa"/>
          </w:tcPr>
          <w:p w14:paraId="2B6C64BB" w14:textId="77777777" w:rsidR="00663F02" w:rsidRPr="007B6B11" w:rsidRDefault="00663F02" w:rsidP="004E02BE">
            <w:pPr>
              <w:pStyle w:val="Tabelazwyky"/>
            </w:pPr>
            <w:r w:rsidRPr="007B6B11">
              <w:t>10</w:t>
            </w:r>
          </w:p>
        </w:tc>
        <w:tc>
          <w:tcPr>
            <w:tcW w:w="1326" w:type="dxa"/>
          </w:tcPr>
          <w:p w14:paraId="78611FB0" w14:textId="77777777" w:rsidR="00663F02" w:rsidRPr="007B6B11" w:rsidRDefault="00663F02" w:rsidP="004E02BE">
            <w:pPr>
              <w:pStyle w:val="Tabelazwyky"/>
            </w:pPr>
            <w:r w:rsidRPr="007B6B11">
              <w:t>2017-01-31</w:t>
            </w:r>
          </w:p>
        </w:tc>
        <w:tc>
          <w:tcPr>
            <w:tcW w:w="2400" w:type="dxa"/>
          </w:tcPr>
          <w:p w14:paraId="4109A743" w14:textId="77777777" w:rsidR="00663F02" w:rsidRPr="007B6B11" w:rsidRDefault="00663F02" w:rsidP="004E02BE">
            <w:pPr>
              <w:pStyle w:val="Tabelazwyky"/>
            </w:pPr>
            <w:r w:rsidRPr="007B6B11">
              <w:t>Aktualizacja schematów do wersji 3_0</w:t>
            </w:r>
          </w:p>
        </w:tc>
        <w:tc>
          <w:tcPr>
            <w:tcW w:w="720" w:type="dxa"/>
          </w:tcPr>
          <w:p w14:paraId="2A6286CA" w14:textId="77777777" w:rsidR="00663F02" w:rsidRPr="007B6B11" w:rsidRDefault="00663F02" w:rsidP="004E02BE">
            <w:pPr>
              <w:pStyle w:val="Tabelazwyky"/>
            </w:pPr>
            <w:r w:rsidRPr="007B6B11">
              <w:t>Z</w:t>
            </w:r>
          </w:p>
        </w:tc>
        <w:tc>
          <w:tcPr>
            <w:tcW w:w="1080" w:type="dxa"/>
          </w:tcPr>
          <w:p w14:paraId="20D9B7DF" w14:textId="77777777" w:rsidR="00663F02" w:rsidRPr="007B6B11" w:rsidRDefault="00663F02" w:rsidP="004E02BE">
            <w:pPr>
              <w:pStyle w:val="Tabelazwyky"/>
            </w:pPr>
            <w:r w:rsidRPr="007B6B11">
              <w:t>W</w:t>
            </w:r>
          </w:p>
        </w:tc>
        <w:tc>
          <w:tcPr>
            <w:tcW w:w="1084" w:type="dxa"/>
          </w:tcPr>
          <w:p w14:paraId="5B6F9A3C" w14:textId="77777777" w:rsidR="00663F02" w:rsidRPr="007B6B11" w:rsidRDefault="00663F02" w:rsidP="004E02BE">
            <w:pPr>
              <w:pStyle w:val="Tabelazwyky"/>
            </w:pPr>
            <w:r w:rsidRPr="007B6B11">
              <w:t>Wojciech Salamon</w:t>
            </w:r>
          </w:p>
        </w:tc>
        <w:tc>
          <w:tcPr>
            <w:tcW w:w="1196" w:type="dxa"/>
          </w:tcPr>
          <w:p w14:paraId="637CE0C9" w14:textId="77777777" w:rsidR="00663F02" w:rsidRPr="007B6B11" w:rsidRDefault="00663F02" w:rsidP="004E02BE">
            <w:pPr>
              <w:pStyle w:val="Tabelazwyky"/>
            </w:pPr>
            <w:r w:rsidRPr="007B6B11">
              <w:t>nd</w:t>
            </w:r>
          </w:p>
        </w:tc>
      </w:tr>
      <w:tr w:rsidR="00023012" w:rsidRPr="007B6B11" w14:paraId="21D930E3" w14:textId="77777777" w:rsidTr="002D7C37">
        <w:tc>
          <w:tcPr>
            <w:tcW w:w="797" w:type="dxa"/>
          </w:tcPr>
          <w:p w14:paraId="4E470512" w14:textId="77777777" w:rsidR="00023012" w:rsidRPr="007B6B11" w:rsidRDefault="00023012" w:rsidP="004E02BE">
            <w:pPr>
              <w:pStyle w:val="Tabelazwyky"/>
            </w:pPr>
            <w:r w:rsidRPr="007B6B11">
              <w:t>1</w:t>
            </w:r>
          </w:p>
        </w:tc>
        <w:tc>
          <w:tcPr>
            <w:tcW w:w="877" w:type="dxa"/>
          </w:tcPr>
          <w:p w14:paraId="159A5271" w14:textId="77777777" w:rsidR="00023012" w:rsidRPr="007B6B11" w:rsidRDefault="00003B75" w:rsidP="004E02BE">
            <w:pPr>
              <w:pStyle w:val="Tabelazwyky"/>
            </w:pPr>
            <w:r w:rsidRPr="007B6B11">
              <w:t>11</w:t>
            </w:r>
          </w:p>
        </w:tc>
        <w:tc>
          <w:tcPr>
            <w:tcW w:w="1326" w:type="dxa"/>
          </w:tcPr>
          <w:p w14:paraId="5C5976CA" w14:textId="77777777" w:rsidR="00023012" w:rsidRPr="007B6B11" w:rsidRDefault="00023012" w:rsidP="004E02BE">
            <w:pPr>
              <w:pStyle w:val="Tabelazwyky"/>
            </w:pPr>
            <w:r w:rsidRPr="007B6B11">
              <w:t>201</w:t>
            </w:r>
            <w:r w:rsidR="00130986" w:rsidRPr="007B6B11">
              <w:t>9</w:t>
            </w:r>
            <w:r w:rsidRPr="007B6B11">
              <w:t>-</w:t>
            </w:r>
            <w:r w:rsidR="00130986" w:rsidRPr="007B6B11">
              <w:t>02</w:t>
            </w:r>
            <w:r w:rsidRPr="007B6B11">
              <w:t>-</w:t>
            </w:r>
            <w:r w:rsidR="00130986" w:rsidRPr="007B6B11">
              <w:t>0</w:t>
            </w:r>
            <w:r w:rsidR="002F4A7D" w:rsidRPr="007B6B11">
              <w:t>6</w:t>
            </w:r>
          </w:p>
        </w:tc>
        <w:tc>
          <w:tcPr>
            <w:tcW w:w="2400" w:type="dxa"/>
          </w:tcPr>
          <w:p w14:paraId="6F2F16FF" w14:textId="77777777" w:rsidR="00023012" w:rsidRPr="007B6B11" w:rsidRDefault="00023012" w:rsidP="004E02BE">
            <w:pPr>
              <w:pStyle w:val="Tabelazwyky"/>
            </w:pPr>
            <w:r w:rsidRPr="007B6B11">
              <w:t>Aktualizacja dokumentu z uwzględnieniem zmian schematów.</w:t>
            </w:r>
          </w:p>
        </w:tc>
        <w:tc>
          <w:tcPr>
            <w:tcW w:w="720" w:type="dxa"/>
          </w:tcPr>
          <w:p w14:paraId="7C9218E3" w14:textId="77777777" w:rsidR="00023012" w:rsidRPr="007B6B11" w:rsidRDefault="00023012" w:rsidP="004E02BE">
            <w:pPr>
              <w:pStyle w:val="Tabelazwyky"/>
            </w:pPr>
            <w:r w:rsidRPr="007B6B11">
              <w:t>Z</w:t>
            </w:r>
          </w:p>
        </w:tc>
        <w:tc>
          <w:tcPr>
            <w:tcW w:w="1080" w:type="dxa"/>
          </w:tcPr>
          <w:p w14:paraId="0BD1BE2B" w14:textId="77777777" w:rsidR="00023012" w:rsidRPr="007B6B11" w:rsidRDefault="002F4A7D" w:rsidP="004E02BE">
            <w:pPr>
              <w:pStyle w:val="Tabelazwyky"/>
            </w:pPr>
            <w:r w:rsidRPr="007B6B11">
              <w:t>3; 3.7</w:t>
            </w:r>
          </w:p>
        </w:tc>
        <w:tc>
          <w:tcPr>
            <w:tcW w:w="1084" w:type="dxa"/>
          </w:tcPr>
          <w:p w14:paraId="08793B49" w14:textId="77777777" w:rsidR="00023012" w:rsidRPr="007B6B11" w:rsidRDefault="00023012" w:rsidP="004E02BE">
            <w:pPr>
              <w:pStyle w:val="Tabelazwyky"/>
            </w:pPr>
            <w:r w:rsidRPr="007B6B11">
              <w:t>Joanna Rzeźnicka (Aplikacje Krytyczne Sp. z o.o.)</w:t>
            </w:r>
          </w:p>
        </w:tc>
        <w:tc>
          <w:tcPr>
            <w:tcW w:w="1196" w:type="dxa"/>
          </w:tcPr>
          <w:p w14:paraId="2DE413D2" w14:textId="77777777" w:rsidR="00023012" w:rsidRPr="007B6B11" w:rsidRDefault="00023012" w:rsidP="004E02BE">
            <w:pPr>
              <w:pStyle w:val="Tabelazwyky"/>
            </w:pPr>
            <w:r w:rsidRPr="007B6B11">
              <w:t>nd</w:t>
            </w:r>
          </w:p>
        </w:tc>
      </w:tr>
      <w:tr w:rsidR="00B9273E" w:rsidRPr="007B6B11" w14:paraId="7374CCDC" w14:textId="77777777" w:rsidTr="002D7C37">
        <w:tc>
          <w:tcPr>
            <w:tcW w:w="797" w:type="dxa"/>
          </w:tcPr>
          <w:p w14:paraId="243546E3" w14:textId="77777777" w:rsidR="00B9273E" w:rsidRPr="007B6B11" w:rsidRDefault="00B9273E" w:rsidP="004E02BE">
            <w:pPr>
              <w:pStyle w:val="Tabelazwyky"/>
            </w:pPr>
            <w:r w:rsidRPr="007B6B11">
              <w:t>1</w:t>
            </w:r>
          </w:p>
        </w:tc>
        <w:tc>
          <w:tcPr>
            <w:tcW w:w="877" w:type="dxa"/>
          </w:tcPr>
          <w:p w14:paraId="2AED44D0" w14:textId="77777777" w:rsidR="00B9273E" w:rsidRPr="007B6B11" w:rsidRDefault="00003B75" w:rsidP="004E02BE">
            <w:pPr>
              <w:pStyle w:val="Tabelazwyky"/>
            </w:pPr>
            <w:r w:rsidRPr="007B6B11">
              <w:t>11.1</w:t>
            </w:r>
          </w:p>
        </w:tc>
        <w:tc>
          <w:tcPr>
            <w:tcW w:w="1326" w:type="dxa"/>
          </w:tcPr>
          <w:p w14:paraId="6B75AAF0" w14:textId="77777777" w:rsidR="00B9273E" w:rsidRPr="007B6B11" w:rsidRDefault="00B9273E" w:rsidP="004E02BE">
            <w:pPr>
              <w:pStyle w:val="Tabelazwyky"/>
            </w:pPr>
            <w:r w:rsidRPr="007B6B11">
              <w:t>2019-03-12</w:t>
            </w:r>
          </w:p>
        </w:tc>
        <w:tc>
          <w:tcPr>
            <w:tcW w:w="2400" w:type="dxa"/>
          </w:tcPr>
          <w:p w14:paraId="1C2BAF0D" w14:textId="77777777" w:rsidR="00B9273E" w:rsidRPr="007B6B11" w:rsidRDefault="00B9273E" w:rsidP="004E02BE">
            <w:pPr>
              <w:pStyle w:val="Tabelazwyky"/>
            </w:pPr>
            <w:r w:rsidRPr="007B6B11">
              <w:t>Zmiana tylu dla atrybutu numberOfGoods.</w:t>
            </w:r>
          </w:p>
        </w:tc>
        <w:tc>
          <w:tcPr>
            <w:tcW w:w="720" w:type="dxa"/>
          </w:tcPr>
          <w:p w14:paraId="52E754EC" w14:textId="77777777" w:rsidR="00B9273E" w:rsidRPr="007B6B11" w:rsidRDefault="00B9273E" w:rsidP="004E02BE">
            <w:pPr>
              <w:pStyle w:val="Tabelazwyky"/>
            </w:pPr>
            <w:r w:rsidRPr="007B6B11">
              <w:t>Z</w:t>
            </w:r>
          </w:p>
        </w:tc>
        <w:tc>
          <w:tcPr>
            <w:tcW w:w="1080" w:type="dxa"/>
          </w:tcPr>
          <w:p w14:paraId="0FB1BB5A" w14:textId="77777777" w:rsidR="00B9273E" w:rsidRPr="007B6B11" w:rsidRDefault="00B9273E" w:rsidP="004E02BE">
            <w:pPr>
              <w:pStyle w:val="Tabelazwyky"/>
            </w:pPr>
            <w:r w:rsidRPr="007B6B11">
              <w:t>3.12</w:t>
            </w:r>
          </w:p>
        </w:tc>
        <w:tc>
          <w:tcPr>
            <w:tcW w:w="1084" w:type="dxa"/>
          </w:tcPr>
          <w:p w14:paraId="306D2877" w14:textId="77777777" w:rsidR="00B9273E" w:rsidRPr="007B6B11" w:rsidRDefault="00B9273E" w:rsidP="004E02BE">
            <w:pPr>
              <w:pStyle w:val="Tabelazwyky"/>
            </w:pPr>
            <w:r w:rsidRPr="007B6B11">
              <w:t>Joanna Rzeźnicka (Aplikacje Krytyczne Sp. z o.o.)</w:t>
            </w:r>
          </w:p>
        </w:tc>
        <w:tc>
          <w:tcPr>
            <w:tcW w:w="1196" w:type="dxa"/>
          </w:tcPr>
          <w:p w14:paraId="66B61C9E" w14:textId="77777777" w:rsidR="00B9273E" w:rsidRPr="007B6B11" w:rsidRDefault="00B9273E" w:rsidP="004E02BE">
            <w:pPr>
              <w:pStyle w:val="Tabelazwyky"/>
            </w:pPr>
            <w:r w:rsidRPr="007B6B11">
              <w:t>nd</w:t>
            </w:r>
          </w:p>
        </w:tc>
      </w:tr>
      <w:tr w:rsidR="00B75BA4" w:rsidRPr="007B6B11" w14:paraId="64D185D0" w14:textId="77777777" w:rsidTr="002D7C37">
        <w:tc>
          <w:tcPr>
            <w:tcW w:w="797" w:type="dxa"/>
          </w:tcPr>
          <w:p w14:paraId="62E4109A" w14:textId="77777777" w:rsidR="00B75BA4" w:rsidRPr="007B6B11" w:rsidRDefault="00B75BA4" w:rsidP="004E02BE">
            <w:pPr>
              <w:pStyle w:val="Tabelazwyky"/>
            </w:pPr>
            <w:r w:rsidRPr="007B6B11">
              <w:t>1</w:t>
            </w:r>
          </w:p>
        </w:tc>
        <w:tc>
          <w:tcPr>
            <w:tcW w:w="877" w:type="dxa"/>
          </w:tcPr>
          <w:p w14:paraId="625DC760" w14:textId="77777777" w:rsidR="00B75BA4" w:rsidRPr="007B6B11" w:rsidRDefault="00003B75" w:rsidP="004E02BE">
            <w:pPr>
              <w:pStyle w:val="Tabelazwyky"/>
            </w:pPr>
            <w:r w:rsidRPr="007B6B11">
              <w:t>12</w:t>
            </w:r>
          </w:p>
        </w:tc>
        <w:tc>
          <w:tcPr>
            <w:tcW w:w="1326" w:type="dxa"/>
          </w:tcPr>
          <w:p w14:paraId="42B68923" w14:textId="77777777" w:rsidR="00B75BA4" w:rsidRPr="007B6B11" w:rsidRDefault="00B75BA4" w:rsidP="004E02BE">
            <w:pPr>
              <w:pStyle w:val="Tabelazwyky"/>
            </w:pPr>
            <w:r w:rsidRPr="007B6B11">
              <w:t>2019-03-22</w:t>
            </w:r>
          </w:p>
        </w:tc>
        <w:tc>
          <w:tcPr>
            <w:tcW w:w="2400" w:type="dxa"/>
          </w:tcPr>
          <w:p w14:paraId="6FB7E6B1" w14:textId="77777777" w:rsidR="00B75BA4" w:rsidRPr="007B6B11" w:rsidRDefault="00B75BA4" w:rsidP="004E02BE">
            <w:pPr>
              <w:pStyle w:val="Tabelazwyky"/>
            </w:pPr>
            <w:r w:rsidRPr="007B6B11">
              <w:t>Aktualizacja podrozdziału 3.8.2.</w:t>
            </w:r>
          </w:p>
        </w:tc>
        <w:tc>
          <w:tcPr>
            <w:tcW w:w="720" w:type="dxa"/>
          </w:tcPr>
          <w:p w14:paraId="7D1A127A" w14:textId="77777777" w:rsidR="00B75BA4" w:rsidRPr="007B6B11" w:rsidRDefault="00B75BA4" w:rsidP="004E02BE">
            <w:pPr>
              <w:pStyle w:val="Tabelazwyky"/>
            </w:pPr>
            <w:r w:rsidRPr="007B6B11">
              <w:t>Z</w:t>
            </w:r>
          </w:p>
        </w:tc>
        <w:tc>
          <w:tcPr>
            <w:tcW w:w="1080" w:type="dxa"/>
          </w:tcPr>
          <w:p w14:paraId="6C43CE06" w14:textId="77777777" w:rsidR="00B75BA4" w:rsidRPr="007B6B11" w:rsidRDefault="00B75BA4" w:rsidP="004E02BE">
            <w:pPr>
              <w:pStyle w:val="Tabelazwyky"/>
            </w:pPr>
            <w:r w:rsidRPr="007B6B11">
              <w:t>3.8.2</w:t>
            </w:r>
          </w:p>
        </w:tc>
        <w:tc>
          <w:tcPr>
            <w:tcW w:w="1084" w:type="dxa"/>
          </w:tcPr>
          <w:p w14:paraId="0043B831" w14:textId="77777777" w:rsidR="00B75BA4" w:rsidRPr="007B6B11" w:rsidRDefault="00B75BA4" w:rsidP="004E02BE">
            <w:pPr>
              <w:pStyle w:val="Tabelazwyky"/>
            </w:pPr>
            <w:r w:rsidRPr="007B6B11">
              <w:t>Joanna Rzeźnicka (Aplikacje Krytyczne Sp. z o.o.)</w:t>
            </w:r>
          </w:p>
        </w:tc>
        <w:tc>
          <w:tcPr>
            <w:tcW w:w="1196" w:type="dxa"/>
          </w:tcPr>
          <w:p w14:paraId="40FDD497" w14:textId="77777777" w:rsidR="00B75BA4" w:rsidRPr="007B6B11" w:rsidRDefault="00B75BA4" w:rsidP="004E02BE">
            <w:pPr>
              <w:pStyle w:val="Tabelazwyky"/>
            </w:pPr>
            <w:r w:rsidRPr="007B6B11">
              <w:t>nd</w:t>
            </w:r>
          </w:p>
        </w:tc>
      </w:tr>
      <w:tr w:rsidR="00CE29CD" w:rsidRPr="007B6B11" w14:paraId="79061BEF" w14:textId="77777777" w:rsidTr="002D7C37">
        <w:tc>
          <w:tcPr>
            <w:tcW w:w="797" w:type="dxa"/>
          </w:tcPr>
          <w:p w14:paraId="5507666F" w14:textId="77777777" w:rsidR="00CE29CD" w:rsidRPr="007B6B11" w:rsidRDefault="00CE29CD" w:rsidP="004E02BE">
            <w:pPr>
              <w:pStyle w:val="Tabelazwyky"/>
            </w:pPr>
            <w:r w:rsidRPr="007B6B11">
              <w:t>1</w:t>
            </w:r>
          </w:p>
        </w:tc>
        <w:tc>
          <w:tcPr>
            <w:tcW w:w="877" w:type="dxa"/>
          </w:tcPr>
          <w:p w14:paraId="17F1A36B" w14:textId="77777777" w:rsidR="00CE29CD" w:rsidRPr="007B6B11" w:rsidRDefault="00CE29CD" w:rsidP="004E02BE">
            <w:pPr>
              <w:pStyle w:val="Tabelazwyky"/>
            </w:pPr>
            <w:r w:rsidRPr="007B6B11">
              <w:t>12.1</w:t>
            </w:r>
          </w:p>
        </w:tc>
        <w:tc>
          <w:tcPr>
            <w:tcW w:w="1326" w:type="dxa"/>
          </w:tcPr>
          <w:p w14:paraId="2C16F359" w14:textId="77777777" w:rsidR="00CE29CD" w:rsidRPr="007B6B11" w:rsidRDefault="00CE29CD" w:rsidP="004E02BE">
            <w:pPr>
              <w:pStyle w:val="Tabelazwyky"/>
            </w:pPr>
            <w:r w:rsidRPr="007B6B11">
              <w:t>2019-05-29</w:t>
            </w:r>
          </w:p>
        </w:tc>
        <w:tc>
          <w:tcPr>
            <w:tcW w:w="2400" w:type="dxa"/>
          </w:tcPr>
          <w:p w14:paraId="07826F02" w14:textId="77777777" w:rsidR="00CE29CD" w:rsidRPr="007B6B11" w:rsidRDefault="00CE29CD" w:rsidP="004E02BE">
            <w:pPr>
              <w:pStyle w:val="Tabelazwyky"/>
            </w:pPr>
            <w:r w:rsidRPr="007B6B11">
              <w:t>Zmiana wartości dla atrybutu taxMin (decimal(6, 2))</w:t>
            </w:r>
          </w:p>
        </w:tc>
        <w:tc>
          <w:tcPr>
            <w:tcW w:w="720" w:type="dxa"/>
          </w:tcPr>
          <w:p w14:paraId="31E952C1" w14:textId="77777777" w:rsidR="00CE29CD" w:rsidRPr="007B6B11" w:rsidRDefault="00CE29CD" w:rsidP="004E02BE">
            <w:pPr>
              <w:pStyle w:val="Tabelazwyky"/>
            </w:pPr>
            <w:r w:rsidRPr="007B6B11">
              <w:t>Z</w:t>
            </w:r>
          </w:p>
        </w:tc>
        <w:tc>
          <w:tcPr>
            <w:tcW w:w="1080" w:type="dxa"/>
          </w:tcPr>
          <w:p w14:paraId="5F188456" w14:textId="77777777" w:rsidR="00CE29CD" w:rsidRPr="007B6B11" w:rsidRDefault="00CE29CD" w:rsidP="004E02BE">
            <w:pPr>
              <w:pStyle w:val="Tabelazwyky"/>
            </w:pPr>
            <w:r w:rsidRPr="007B6B11">
              <w:t>3.6.5</w:t>
            </w:r>
          </w:p>
        </w:tc>
        <w:tc>
          <w:tcPr>
            <w:tcW w:w="1084" w:type="dxa"/>
          </w:tcPr>
          <w:p w14:paraId="4A99C95C" w14:textId="77777777" w:rsidR="00CE29CD" w:rsidRPr="007B6B11" w:rsidRDefault="00CE29CD" w:rsidP="004E02BE">
            <w:pPr>
              <w:pStyle w:val="Tabelazwyky"/>
            </w:pPr>
            <w:r w:rsidRPr="007B6B11">
              <w:t>Joanna Rzeźnicka (Aplikacje Krytyczne Sp. z o.o.)</w:t>
            </w:r>
          </w:p>
        </w:tc>
        <w:tc>
          <w:tcPr>
            <w:tcW w:w="1196" w:type="dxa"/>
          </w:tcPr>
          <w:p w14:paraId="08CE9A67" w14:textId="77777777" w:rsidR="00CE29CD" w:rsidRPr="007B6B11" w:rsidRDefault="00CE29CD" w:rsidP="004E02BE">
            <w:pPr>
              <w:pStyle w:val="Tabelazwyky"/>
            </w:pPr>
            <w:r w:rsidRPr="007B6B11">
              <w:t>Nd</w:t>
            </w:r>
          </w:p>
        </w:tc>
      </w:tr>
      <w:tr w:rsidR="005C4C55" w:rsidRPr="007B6B11" w14:paraId="16E23535" w14:textId="77777777" w:rsidTr="002D7C37">
        <w:tc>
          <w:tcPr>
            <w:tcW w:w="797" w:type="dxa"/>
          </w:tcPr>
          <w:p w14:paraId="7A6A9AB4" w14:textId="77777777" w:rsidR="005C4C55" w:rsidRPr="007B6B11" w:rsidRDefault="005C4C55" w:rsidP="004E02BE">
            <w:pPr>
              <w:pStyle w:val="Tabelazwyky"/>
            </w:pPr>
            <w:r w:rsidRPr="007B6B11">
              <w:t>1</w:t>
            </w:r>
          </w:p>
        </w:tc>
        <w:tc>
          <w:tcPr>
            <w:tcW w:w="877" w:type="dxa"/>
          </w:tcPr>
          <w:p w14:paraId="66BDE765" w14:textId="77777777" w:rsidR="005C4C55" w:rsidRPr="007B6B11" w:rsidRDefault="00003B75" w:rsidP="004E02BE">
            <w:pPr>
              <w:pStyle w:val="Tabelazwyky"/>
            </w:pPr>
            <w:r w:rsidRPr="007B6B11">
              <w:t>12.</w:t>
            </w:r>
            <w:r w:rsidR="00CE29CD" w:rsidRPr="007B6B11">
              <w:t>2</w:t>
            </w:r>
          </w:p>
        </w:tc>
        <w:tc>
          <w:tcPr>
            <w:tcW w:w="1326" w:type="dxa"/>
          </w:tcPr>
          <w:p w14:paraId="1E62FF36" w14:textId="77777777" w:rsidR="005C4C55" w:rsidRPr="007B6B11" w:rsidRDefault="00CE29CD" w:rsidP="004E02BE">
            <w:pPr>
              <w:pStyle w:val="Tabelazwyky"/>
            </w:pPr>
            <w:r w:rsidRPr="007B6B11">
              <w:t>2019-09-25</w:t>
            </w:r>
          </w:p>
        </w:tc>
        <w:tc>
          <w:tcPr>
            <w:tcW w:w="2400" w:type="dxa"/>
          </w:tcPr>
          <w:p w14:paraId="56E57536" w14:textId="77777777" w:rsidR="005C4C55" w:rsidRPr="007B6B11" w:rsidRDefault="00CE29CD" w:rsidP="004E02BE">
            <w:pPr>
              <w:pStyle w:val="Tabelazwyky"/>
            </w:pPr>
            <w:r w:rsidRPr="007B6B11">
              <w:t>Zmiana reguły i terminu obowiązywania wersji</w:t>
            </w:r>
          </w:p>
        </w:tc>
        <w:tc>
          <w:tcPr>
            <w:tcW w:w="720" w:type="dxa"/>
          </w:tcPr>
          <w:p w14:paraId="3BCE741B" w14:textId="77777777" w:rsidR="005C4C55" w:rsidRPr="007B6B11" w:rsidRDefault="005C4C55" w:rsidP="004E02BE">
            <w:pPr>
              <w:pStyle w:val="Tabelazwyky"/>
            </w:pPr>
            <w:r w:rsidRPr="007B6B11">
              <w:t>Z</w:t>
            </w:r>
          </w:p>
        </w:tc>
        <w:tc>
          <w:tcPr>
            <w:tcW w:w="1080" w:type="dxa"/>
          </w:tcPr>
          <w:p w14:paraId="7A490154" w14:textId="77777777" w:rsidR="005C4C55" w:rsidRPr="007B6B11" w:rsidRDefault="00CE29CD" w:rsidP="004E02BE">
            <w:pPr>
              <w:pStyle w:val="Tabelazwyky"/>
            </w:pPr>
            <w:r w:rsidRPr="007B6B11">
              <w:t>1.3</w:t>
            </w:r>
          </w:p>
        </w:tc>
        <w:tc>
          <w:tcPr>
            <w:tcW w:w="1084" w:type="dxa"/>
          </w:tcPr>
          <w:p w14:paraId="5DC4E555" w14:textId="77777777" w:rsidR="005C4C55" w:rsidRPr="007B6B11" w:rsidRDefault="00CE29CD" w:rsidP="004E02BE">
            <w:pPr>
              <w:pStyle w:val="Tabelazwyky"/>
            </w:pPr>
            <w:r w:rsidRPr="007B6B11">
              <w:t>B.Schmidt</w:t>
            </w:r>
          </w:p>
        </w:tc>
        <w:tc>
          <w:tcPr>
            <w:tcW w:w="1196" w:type="dxa"/>
          </w:tcPr>
          <w:p w14:paraId="659EC46B" w14:textId="77777777" w:rsidR="005C4C55" w:rsidRPr="007B6B11" w:rsidRDefault="00BE551F" w:rsidP="004E02BE">
            <w:pPr>
              <w:pStyle w:val="Tabelazwyky"/>
            </w:pPr>
            <w:r w:rsidRPr="007B6B11">
              <w:t>N</w:t>
            </w:r>
            <w:r w:rsidR="005C4C55" w:rsidRPr="007B6B11">
              <w:t>d</w:t>
            </w:r>
          </w:p>
        </w:tc>
      </w:tr>
      <w:tr w:rsidR="00444BD3" w:rsidRPr="007B6B11" w14:paraId="22C3910A" w14:textId="77777777" w:rsidTr="002D7C37">
        <w:tc>
          <w:tcPr>
            <w:tcW w:w="797" w:type="dxa"/>
          </w:tcPr>
          <w:p w14:paraId="7F200126" w14:textId="77777777" w:rsidR="00444BD3" w:rsidRPr="007B6B11" w:rsidRDefault="00444BD3" w:rsidP="004E02BE">
            <w:pPr>
              <w:pStyle w:val="Tabelazwyky"/>
            </w:pPr>
            <w:r w:rsidRPr="007B6B11">
              <w:t>1</w:t>
            </w:r>
          </w:p>
        </w:tc>
        <w:tc>
          <w:tcPr>
            <w:tcW w:w="877" w:type="dxa"/>
          </w:tcPr>
          <w:p w14:paraId="09D91947" w14:textId="77777777" w:rsidR="00444BD3" w:rsidRPr="007B6B11" w:rsidRDefault="00444BD3" w:rsidP="004E02BE">
            <w:pPr>
              <w:pStyle w:val="Tabelazwyky"/>
            </w:pPr>
            <w:r w:rsidRPr="007B6B11">
              <w:t>13</w:t>
            </w:r>
          </w:p>
        </w:tc>
        <w:tc>
          <w:tcPr>
            <w:tcW w:w="1326" w:type="dxa"/>
          </w:tcPr>
          <w:p w14:paraId="68AB5FAE" w14:textId="77777777" w:rsidR="00444BD3" w:rsidRPr="007B6B11" w:rsidRDefault="00444BD3" w:rsidP="004E02BE">
            <w:pPr>
              <w:pStyle w:val="Tabelazwyky"/>
            </w:pPr>
            <w:r w:rsidRPr="007B6B11">
              <w:t>2019-09-25</w:t>
            </w:r>
          </w:p>
        </w:tc>
        <w:tc>
          <w:tcPr>
            <w:tcW w:w="2400" w:type="dxa"/>
          </w:tcPr>
          <w:p w14:paraId="11827A78" w14:textId="77777777" w:rsidR="00444BD3" w:rsidRPr="007B6B11" w:rsidRDefault="00444BD3" w:rsidP="004E02BE">
            <w:pPr>
              <w:pStyle w:val="Tabelazwyky"/>
            </w:pPr>
            <w:r w:rsidRPr="007B6B11">
              <w:t>Aktualizacja</w:t>
            </w:r>
          </w:p>
        </w:tc>
        <w:tc>
          <w:tcPr>
            <w:tcW w:w="720" w:type="dxa"/>
          </w:tcPr>
          <w:p w14:paraId="55A1026B" w14:textId="77777777" w:rsidR="00444BD3" w:rsidRPr="007B6B11" w:rsidRDefault="00444BD3" w:rsidP="004E02BE">
            <w:pPr>
              <w:pStyle w:val="Tabelazwyky"/>
            </w:pPr>
            <w:r w:rsidRPr="007B6B11">
              <w:t>Z</w:t>
            </w:r>
          </w:p>
        </w:tc>
        <w:tc>
          <w:tcPr>
            <w:tcW w:w="1080" w:type="dxa"/>
          </w:tcPr>
          <w:p w14:paraId="1CE69EE3" w14:textId="77777777" w:rsidR="00444BD3" w:rsidRPr="007B6B11" w:rsidRDefault="00444BD3" w:rsidP="004E02BE">
            <w:pPr>
              <w:pStyle w:val="Tabelazwyky"/>
            </w:pPr>
            <w:r w:rsidRPr="007B6B11">
              <w:t>3,4</w:t>
            </w:r>
          </w:p>
        </w:tc>
        <w:tc>
          <w:tcPr>
            <w:tcW w:w="1084" w:type="dxa"/>
          </w:tcPr>
          <w:p w14:paraId="566A200A" w14:textId="77777777" w:rsidR="00444BD3" w:rsidRPr="007B6B11" w:rsidRDefault="00444BD3" w:rsidP="004E02BE">
            <w:pPr>
              <w:pStyle w:val="Tabelazwyky"/>
            </w:pPr>
            <w:r w:rsidRPr="007B6B11">
              <w:t>Sławomir Krupa</w:t>
            </w:r>
          </w:p>
        </w:tc>
        <w:tc>
          <w:tcPr>
            <w:tcW w:w="1196" w:type="dxa"/>
          </w:tcPr>
          <w:p w14:paraId="405BF49A" w14:textId="77777777" w:rsidR="00444BD3" w:rsidRPr="007B6B11" w:rsidRDefault="00444BD3" w:rsidP="004E02BE">
            <w:pPr>
              <w:pStyle w:val="Tabelazwyky"/>
            </w:pPr>
            <w:r w:rsidRPr="007B6B11">
              <w:t>nd</w:t>
            </w:r>
          </w:p>
        </w:tc>
      </w:tr>
      <w:tr w:rsidR="00A1046F" w:rsidRPr="007B6B11" w14:paraId="293F48F5" w14:textId="77777777" w:rsidTr="002D7C37">
        <w:tc>
          <w:tcPr>
            <w:tcW w:w="797" w:type="dxa"/>
          </w:tcPr>
          <w:p w14:paraId="439FDEFC" w14:textId="77777777" w:rsidR="00A1046F" w:rsidRPr="007B6B11" w:rsidRDefault="00A1046F" w:rsidP="004E02BE">
            <w:pPr>
              <w:pStyle w:val="Tabelazwyky"/>
            </w:pPr>
            <w:r w:rsidRPr="007B6B11">
              <w:t>1</w:t>
            </w:r>
          </w:p>
        </w:tc>
        <w:tc>
          <w:tcPr>
            <w:tcW w:w="877" w:type="dxa"/>
          </w:tcPr>
          <w:p w14:paraId="673A45C8" w14:textId="77777777" w:rsidR="00A1046F" w:rsidRPr="007B6B11" w:rsidRDefault="00A1046F" w:rsidP="004E02BE">
            <w:pPr>
              <w:pStyle w:val="Tabelazwyky"/>
            </w:pPr>
            <w:r w:rsidRPr="007B6B11">
              <w:t>13.1</w:t>
            </w:r>
          </w:p>
        </w:tc>
        <w:tc>
          <w:tcPr>
            <w:tcW w:w="1326" w:type="dxa"/>
          </w:tcPr>
          <w:p w14:paraId="4193FA80" w14:textId="77777777" w:rsidR="00A1046F" w:rsidRPr="007B6B11" w:rsidRDefault="00A1046F" w:rsidP="004E02BE">
            <w:pPr>
              <w:pStyle w:val="Tabelazwyky"/>
            </w:pPr>
            <w:r w:rsidRPr="007B6B11">
              <w:t>2021-09-16</w:t>
            </w:r>
          </w:p>
        </w:tc>
        <w:tc>
          <w:tcPr>
            <w:tcW w:w="2400" w:type="dxa"/>
          </w:tcPr>
          <w:p w14:paraId="64FDC91B" w14:textId="77777777" w:rsidR="00A1046F" w:rsidRPr="007B6B11" w:rsidRDefault="00A1046F" w:rsidP="004E02BE">
            <w:pPr>
              <w:pStyle w:val="Tabelazwyky"/>
            </w:pPr>
            <w:r w:rsidRPr="007B6B11">
              <w:t>Zmiana reguły i terminu obowiązywania wersji, zgodnie z WZ9</w:t>
            </w:r>
          </w:p>
        </w:tc>
        <w:tc>
          <w:tcPr>
            <w:tcW w:w="720" w:type="dxa"/>
          </w:tcPr>
          <w:p w14:paraId="7718EB05" w14:textId="77777777" w:rsidR="00A1046F" w:rsidRPr="007B6B11" w:rsidRDefault="00A1046F" w:rsidP="004E02BE">
            <w:pPr>
              <w:pStyle w:val="Tabelazwyky"/>
            </w:pPr>
            <w:r w:rsidRPr="007B6B11">
              <w:t>Z</w:t>
            </w:r>
          </w:p>
        </w:tc>
        <w:tc>
          <w:tcPr>
            <w:tcW w:w="1080" w:type="dxa"/>
          </w:tcPr>
          <w:p w14:paraId="11FD1355" w14:textId="77777777" w:rsidR="00A1046F" w:rsidRPr="007B6B11" w:rsidRDefault="00A1046F" w:rsidP="004E02BE">
            <w:pPr>
              <w:pStyle w:val="Tabelazwyky"/>
            </w:pPr>
            <w:r w:rsidRPr="007B6B11">
              <w:t>1.3</w:t>
            </w:r>
          </w:p>
        </w:tc>
        <w:tc>
          <w:tcPr>
            <w:tcW w:w="1084" w:type="dxa"/>
          </w:tcPr>
          <w:p w14:paraId="34DB68BD" w14:textId="77777777" w:rsidR="00A1046F" w:rsidRPr="007B6B11" w:rsidRDefault="00A1046F" w:rsidP="004E02BE">
            <w:pPr>
              <w:pStyle w:val="Tabelazwyky"/>
            </w:pPr>
            <w:r w:rsidRPr="007B6B11">
              <w:t>B.Schmidt</w:t>
            </w:r>
          </w:p>
        </w:tc>
        <w:tc>
          <w:tcPr>
            <w:tcW w:w="1196" w:type="dxa"/>
          </w:tcPr>
          <w:p w14:paraId="604DF1BA" w14:textId="77777777" w:rsidR="00A1046F" w:rsidRPr="007B6B11" w:rsidRDefault="00A1046F" w:rsidP="004E02BE">
            <w:pPr>
              <w:pStyle w:val="Tabelazwyky"/>
            </w:pPr>
            <w:r w:rsidRPr="007B6B11">
              <w:t>nd</w:t>
            </w:r>
          </w:p>
        </w:tc>
      </w:tr>
      <w:tr w:rsidR="006841CC" w:rsidRPr="007B6B11" w14:paraId="18D7CE9C" w14:textId="77777777" w:rsidTr="002D7C37">
        <w:tc>
          <w:tcPr>
            <w:tcW w:w="797" w:type="dxa"/>
          </w:tcPr>
          <w:p w14:paraId="7D2785F4" w14:textId="77777777" w:rsidR="006841CC" w:rsidRPr="007B6B11" w:rsidRDefault="006841CC" w:rsidP="004E02BE">
            <w:pPr>
              <w:pStyle w:val="Tabelazwyky"/>
            </w:pPr>
            <w:r w:rsidRPr="007B6B11">
              <w:t>1</w:t>
            </w:r>
          </w:p>
        </w:tc>
        <w:tc>
          <w:tcPr>
            <w:tcW w:w="877" w:type="dxa"/>
          </w:tcPr>
          <w:p w14:paraId="704AD6E7" w14:textId="77777777" w:rsidR="006841CC" w:rsidRPr="007B6B11" w:rsidRDefault="006841CC" w:rsidP="004E02BE">
            <w:pPr>
              <w:pStyle w:val="Tabelazwyky"/>
            </w:pPr>
            <w:r w:rsidRPr="007B6B11">
              <w:t>14</w:t>
            </w:r>
          </w:p>
        </w:tc>
        <w:tc>
          <w:tcPr>
            <w:tcW w:w="1326" w:type="dxa"/>
          </w:tcPr>
          <w:p w14:paraId="0223401A" w14:textId="77777777" w:rsidR="006841CC" w:rsidRPr="007B6B11" w:rsidRDefault="006841CC" w:rsidP="004E02BE">
            <w:pPr>
              <w:pStyle w:val="Tabelazwyky"/>
            </w:pPr>
            <w:r w:rsidRPr="007B6B11">
              <w:t>2021-09-19</w:t>
            </w:r>
          </w:p>
        </w:tc>
        <w:tc>
          <w:tcPr>
            <w:tcW w:w="2400" w:type="dxa"/>
          </w:tcPr>
          <w:p w14:paraId="1D5ED361" w14:textId="4BE23429" w:rsidR="006841CC" w:rsidRPr="007B6B11" w:rsidRDefault="006841CC" w:rsidP="004E02BE">
            <w:pPr>
              <w:pStyle w:val="Tabelazwyky"/>
            </w:pPr>
            <w:r w:rsidRPr="007B6B11">
              <w:t xml:space="preserve">Zmiany wynikające z WZ9, zmiany w załącznikach L i M, nowa </w:t>
            </w:r>
            <w:r w:rsidR="00DF7937" w:rsidRPr="007B6B11">
              <w:t>wersja</w:t>
            </w:r>
          </w:p>
        </w:tc>
        <w:tc>
          <w:tcPr>
            <w:tcW w:w="720" w:type="dxa"/>
          </w:tcPr>
          <w:p w14:paraId="59DFF0FA" w14:textId="77777777" w:rsidR="006841CC" w:rsidRPr="007B6B11" w:rsidRDefault="006841CC" w:rsidP="004E02BE">
            <w:pPr>
              <w:pStyle w:val="Tabelazwyky"/>
            </w:pPr>
            <w:r w:rsidRPr="007B6B11">
              <w:t>Z</w:t>
            </w:r>
          </w:p>
        </w:tc>
        <w:tc>
          <w:tcPr>
            <w:tcW w:w="1080" w:type="dxa"/>
          </w:tcPr>
          <w:p w14:paraId="7F2C9543" w14:textId="77777777" w:rsidR="006841CC" w:rsidRPr="007B6B11" w:rsidRDefault="006841CC" w:rsidP="004E02BE">
            <w:pPr>
              <w:pStyle w:val="Tabelazwyky"/>
            </w:pPr>
            <w:r w:rsidRPr="007B6B11">
              <w:t>1.3</w:t>
            </w:r>
          </w:p>
        </w:tc>
        <w:tc>
          <w:tcPr>
            <w:tcW w:w="1084" w:type="dxa"/>
          </w:tcPr>
          <w:p w14:paraId="6C672180" w14:textId="77777777" w:rsidR="006841CC" w:rsidRPr="007B6B11" w:rsidRDefault="006841CC" w:rsidP="004E02BE">
            <w:pPr>
              <w:pStyle w:val="Tabelazwyky"/>
            </w:pPr>
            <w:r w:rsidRPr="007B6B11">
              <w:t>B.Schmidt</w:t>
            </w:r>
          </w:p>
        </w:tc>
        <w:tc>
          <w:tcPr>
            <w:tcW w:w="1196" w:type="dxa"/>
          </w:tcPr>
          <w:p w14:paraId="4B7D1692" w14:textId="77777777" w:rsidR="006841CC" w:rsidRPr="007B6B11" w:rsidRDefault="006841CC" w:rsidP="004E02BE">
            <w:pPr>
              <w:pStyle w:val="Tabelazwyky"/>
            </w:pPr>
            <w:r w:rsidRPr="007B6B11">
              <w:t>nd</w:t>
            </w:r>
          </w:p>
        </w:tc>
      </w:tr>
      <w:tr w:rsidR="00C71BBB" w:rsidRPr="007B6B11" w14:paraId="17F8D24E" w14:textId="77777777" w:rsidTr="002D7C37">
        <w:tc>
          <w:tcPr>
            <w:tcW w:w="797" w:type="dxa"/>
          </w:tcPr>
          <w:p w14:paraId="3169A269" w14:textId="77777777" w:rsidR="00C71BBB" w:rsidRPr="007B6B11" w:rsidRDefault="00C71BBB" w:rsidP="004E02BE">
            <w:pPr>
              <w:pStyle w:val="Tabelazwyky"/>
            </w:pPr>
            <w:r w:rsidRPr="007B6B11">
              <w:lastRenderedPageBreak/>
              <w:t>1</w:t>
            </w:r>
          </w:p>
        </w:tc>
        <w:tc>
          <w:tcPr>
            <w:tcW w:w="877" w:type="dxa"/>
          </w:tcPr>
          <w:p w14:paraId="3C885F33" w14:textId="77777777" w:rsidR="00C71BBB" w:rsidRPr="007B6B11" w:rsidRDefault="00C71BBB" w:rsidP="004E02BE">
            <w:pPr>
              <w:pStyle w:val="Tabelazwyky"/>
            </w:pPr>
            <w:r w:rsidRPr="007B6B11">
              <w:t>14.1</w:t>
            </w:r>
          </w:p>
        </w:tc>
        <w:tc>
          <w:tcPr>
            <w:tcW w:w="1326" w:type="dxa"/>
          </w:tcPr>
          <w:p w14:paraId="56B90530" w14:textId="77777777" w:rsidR="00C71BBB" w:rsidRPr="007B6B11" w:rsidRDefault="00C71BBB" w:rsidP="004E02BE">
            <w:pPr>
              <w:pStyle w:val="Tabelazwyky"/>
            </w:pPr>
            <w:r w:rsidRPr="007B6B11">
              <w:t>2022-01-31</w:t>
            </w:r>
          </w:p>
        </w:tc>
        <w:tc>
          <w:tcPr>
            <w:tcW w:w="2400" w:type="dxa"/>
          </w:tcPr>
          <w:p w14:paraId="1308DE3A" w14:textId="77777777" w:rsidR="00C71BBB" w:rsidRPr="007B6B11" w:rsidRDefault="00C71BBB" w:rsidP="004E02BE">
            <w:pPr>
              <w:pStyle w:val="Tabelazwyky"/>
            </w:pPr>
            <w:r w:rsidRPr="007B6B11">
              <w:t>Zmiana reguły i terminu obowiązywania wersji, zgodnie z WZ9</w:t>
            </w:r>
          </w:p>
        </w:tc>
        <w:tc>
          <w:tcPr>
            <w:tcW w:w="720" w:type="dxa"/>
          </w:tcPr>
          <w:p w14:paraId="56421E1A" w14:textId="77777777" w:rsidR="00C71BBB" w:rsidRPr="007B6B11" w:rsidRDefault="00C71BBB" w:rsidP="004E02BE">
            <w:pPr>
              <w:pStyle w:val="Tabelazwyky"/>
            </w:pPr>
            <w:r w:rsidRPr="007B6B11">
              <w:t>Z</w:t>
            </w:r>
          </w:p>
        </w:tc>
        <w:tc>
          <w:tcPr>
            <w:tcW w:w="1080" w:type="dxa"/>
          </w:tcPr>
          <w:p w14:paraId="4189ACC7" w14:textId="77777777" w:rsidR="00C71BBB" w:rsidRPr="007B6B11" w:rsidRDefault="00C71BBB" w:rsidP="004E02BE">
            <w:pPr>
              <w:pStyle w:val="Tabelazwyky"/>
            </w:pPr>
            <w:r w:rsidRPr="007B6B11">
              <w:t>1.3; 3.1</w:t>
            </w:r>
          </w:p>
        </w:tc>
        <w:tc>
          <w:tcPr>
            <w:tcW w:w="1084" w:type="dxa"/>
          </w:tcPr>
          <w:p w14:paraId="59B62642" w14:textId="77777777" w:rsidR="00C71BBB" w:rsidRPr="007B6B11" w:rsidRDefault="00C71BBB" w:rsidP="004E02BE">
            <w:pPr>
              <w:pStyle w:val="Tabelazwyky"/>
            </w:pPr>
            <w:r w:rsidRPr="007B6B11">
              <w:t>B.Schmidt</w:t>
            </w:r>
          </w:p>
        </w:tc>
        <w:tc>
          <w:tcPr>
            <w:tcW w:w="1196" w:type="dxa"/>
          </w:tcPr>
          <w:p w14:paraId="3BE69542" w14:textId="77777777" w:rsidR="00C71BBB" w:rsidRPr="007B6B11" w:rsidRDefault="00C71BBB" w:rsidP="004E02BE">
            <w:pPr>
              <w:pStyle w:val="Tabelazwyky"/>
            </w:pPr>
            <w:r w:rsidRPr="007B6B11">
              <w:t>nd</w:t>
            </w:r>
          </w:p>
        </w:tc>
      </w:tr>
      <w:tr w:rsidR="00C71BBB" w:rsidRPr="007B6B11" w14:paraId="7B47D554" w14:textId="77777777" w:rsidTr="002D7C37">
        <w:tc>
          <w:tcPr>
            <w:tcW w:w="797" w:type="dxa"/>
          </w:tcPr>
          <w:p w14:paraId="3FA8BF32" w14:textId="77777777" w:rsidR="00C71BBB" w:rsidRPr="007B6B11" w:rsidRDefault="00C71BBB" w:rsidP="004E02BE">
            <w:pPr>
              <w:pStyle w:val="Tabelazwyky"/>
            </w:pPr>
            <w:r w:rsidRPr="007B6B11">
              <w:t>1</w:t>
            </w:r>
          </w:p>
        </w:tc>
        <w:tc>
          <w:tcPr>
            <w:tcW w:w="877" w:type="dxa"/>
          </w:tcPr>
          <w:p w14:paraId="47BBB83B" w14:textId="312BA98B" w:rsidR="00C71BBB" w:rsidRPr="007B6B11" w:rsidRDefault="00C71BBB" w:rsidP="004E02BE">
            <w:pPr>
              <w:pStyle w:val="Tabelazwyky"/>
            </w:pPr>
            <w:r w:rsidRPr="007B6B11">
              <w:t>15</w:t>
            </w:r>
          </w:p>
        </w:tc>
        <w:tc>
          <w:tcPr>
            <w:tcW w:w="1326" w:type="dxa"/>
          </w:tcPr>
          <w:p w14:paraId="07978BD3" w14:textId="77777777" w:rsidR="00C71BBB" w:rsidRPr="007B6B11" w:rsidRDefault="00C71BBB" w:rsidP="004E02BE">
            <w:pPr>
              <w:pStyle w:val="Tabelazwyky"/>
            </w:pPr>
            <w:r w:rsidRPr="007B6B11">
              <w:t>2022-01-31</w:t>
            </w:r>
          </w:p>
        </w:tc>
        <w:tc>
          <w:tcPr>
            <w:tcW w:w="2400" w:type="dxa"/>
          </w:tcPr>
          <w:p w14:paraId="5BDBCFB4" w14:textId="64506E35" w:rsidR="00C71BBB" w:rsidRPr="007B6B11" w:rsidRDefault="00C71BBB" w:rsidP="004E02BE">
            <w:pPr>
              <w:pStyle w:val="Tabelazwyky"/>
            </w:pPr>
            <w:r w:rsidRPr="007B6B11">
              <w:t>Zmiany wynikające z WZ37, nowa wersji dla całości</w:t>
            </w:r>
          </w:p>
        </w:tc>
        <w:tc>
          <w:tcPr>
            <w:tcW w:w="720" w:type="dxa"/>
          </w:tcPr>
          <w:p w14:paraId="1ABC131F" w14:textId="77777777" w:rsidR="00C71BBB" w:rsidRPr="007B6B11" w:rsidRDefault="00C71BBB" w:rsidP="004E02BE">
            <w:pPr>
              <w:pStyle w:val="Tabelazwyky"/>
            </w:pPr>
            <w:r w:rsidRPr="007B6B11">
              <w:t>Z</w:t>
            </w:r>
          </w:p>
        </w:tc>
        <w:tc>
          <w:tcPr>
            <w:tcW w:w="1080" w:type="dxa"/>
          </w:tcPr>
          <w:p w14:paraId="3C3640DD" w14:textId="3F80F75B" w:rsidR="00C71BBB" w:rsidRPr="007B6B11" w:rsidRDefault="00C71BBB" w:rsidP="004E02BE">
            <w:pPr>
              <w:pStyle w:val="Tabelazwyky"/>
            </w:pPr>
            <w:r w:rsidRPr="007B6B11">
              <w:t>W</w:t>
            </w:r>
          </w:p>
        </w:tc>
        <w:tc>
          <w:tcPr>
            <w:tcW w:w="1084" w:type="dxa"/>
          </w:tcPr>
          <w:p w14:paraId="08632565" w14:textId="77777777" w:rsidR="00C71BBB" w:rsidRPr="007B6B11" w:rsidRDefault="00C71BBB" w:rsidP="004E02BE">
            <w:pPr>
              <w:pStyle w:val="Tabelazwyky"/>
            </w:pPr>
            <w:r w:rsidRPr="007B6B11">
              <w:t>B.Schmidt</w:t>
            </w:r>
          </w:p>
        </w:tc>
        <w:tc>
          <w:tcPr>
            <w:tcW w:w="1196" w:type="dxa"/>
          </w:tcPr>
          <w:p w14:paraId="5E9E55A0" w14:textId="77777777" w:rsidR="00C71BBB" w:rsidRPr="007B6B11" w:rsidRDefault="00C71BBB" w:rsidP="004E02BE">
            <w:pPr>
              <w:pStyle w:val="Tabelazwyky"/>
            </w:pPr>
            <w:r w:rsidRPr="007B6B11">
              <w:t>nd</w:t>
            </w:r>
          </w:p>
        </w:tc>
      </w:tr>
      <w:tr w:rsidR="00C71BBB" w:rsidRPr="007B6B11" w14:paraId="68E8F534" w14:textId="77777777" w:rsidTr="002D7C37">
        <w:tc>
          <w:tcPr>
            <w:tcW w:w="797" w:type="dxa"/>
          </w:tcPr>
          <w:p w14:paraId="7BDEB76A" w14:textId="77777777" w:rsidR="00C71BBB" w:rsidRPr="007B6B11" w:rsidRDefault="00C71BBB" w:rsidP="004E02BE">
            <w:pPr>
              <w:pStyle w:val="Tabelazwyky"/>
            </w:pPr>
            <w:r w:rsidRPr="007B6B11">
              <w:t>1</w:t>
            </w:r>
          </w:p>
        </w:tc>
        <w:tc>
          <w:tcPr>
            <w:tcW w:w="877" w:type="dxa"/>
          </w:tcPr>
          <w:p w14:paraId="2A2F6A99" w14:textId="73140D6A" w:rsidR="00C71BBB" w:rsidRPr="007B6B11" w:rsidRDefault="00C71BBB" w:rsidP="004E02BE">
            <w:pPr>
              <w:pStyle w:val="Tabelazwyky"/>
            </w:pPr>
            <w:r w:rsidRPr="007B6B11">
              <w:t>15</w:t>
            </w:r>
          </w:p>
        </w:tc>
        <w:tc>
          <w:tcPr>
            <w:tcW w:w="1326" w:type="dxa"/>
          </w:tcPr>
          <w:p w14:paraId="78194A9E" w14:textId="6F76E8FE" w:rsidR="00C71BBB" w:rsidRPr="007B6B11" w:rsidRDefault="00C71BBB" w:rsidP="004E02BE">
            <w:pPr>
              <w:pStyle w:val="Tabelazwyky"/>
            </w:pPr>
            <w:r w:rsidRPr="007B6B11">
              <w:t>nd.</w:t>
            </w:r>
          </w:p>
        </w:tc>
        <w:tc>
          <w:tcPr>
            <w:tcW w:w="2400" w:type="dxa"/>
          </w:tcPr>
          <w:p w14:paraId="7D5083D5" w14:textId="7FD46908" w:rsidR="00C71BBB" w:rsidRPr="007B6B11" w:rsidRDefault="00C71BBB" w:rsidP="004E02BE">
            <w:pPr>
              <w:pStyle w:val="Tabelazwyky"/>
            </w:pPr>
            <w:r w:rsidRPr="007B6B11">
              <w:t>Wewnętrzna kontrola jakości po stronie Wykonawcy</w:t>
            </w:r>
            <w:r w:rsidR="00DF7937" w:rsidRPr="007B6B11">
              <w:t>. Przekazanie do kontroli po stronie Zamawiającego</w:t>
            </w:r>
          </w:p>
        </w:tc>
        <w:tc>
          <w:tcPr>
            <w:tcW w:w="720" w:type="dxa"/>
          </w:tcPr>
          <w:p w14:paraId="14DE8D13" w14:textId="24C9A638" w:rsidR="00C71BBB" w:rsidRPr="007B6B11" w:rsidRDefault="00C71BBB" w:rsidP="004E02BE">
            <w:pPr>
              <w:pStyle w:val="Tabelazwyky"/>
            </w:pPr>
            <w:r w:rsidRPr="007B6B11">
              <w:t>We</w:t>
            </w:r>
          </w:p>
        </w:tc>
        <w:tc>
          <w:tcPr>
            <w:tcW w:w="1080" w:type="dxa"/>
          </w:tcPr>
          <w:p w14:paraId="38D6CDC5" w14:textId="318AFF28" w:rsidR="00C71BBB" w:rsidRPr="007B6B11" w:rsidRDefault="00C71BBB" w:rsidP="004E02BE">
            <w:pPr>
              <w:pStyle w:val="Tabelazwyky"/>
            </w:pPr>
            <w:r w:rsidRPr="007B6B11">
              <w:t>W</w:t>
            </w:r>
          </w:p>
        </w:tc>
        <w:tc>
          <w:tcPr>
            <w:tcW w:w="1084" w:type="dxa"/>
          </w:tcPr>
          <w:p w14:paraId="23A0DD6D" w14:textId="3B361953" w:rsidR="00C71BBB" w:rsidRPr="007B6B11" w:rsidRDefault="00C71BBB" w:rsidP="004E02BE">
            <w:pPr>
              <w:pStyle w:val="Tabelazwyky"/>
            </w:pPr>
            <w:r w:rsidRPr="007B6B11">
              <w:t>Katarzyna Roszak</w:t>
            </w:r>
          </w:p>
        </w:tc>
        <w:tc>
          <w:tcPr>
            <w:tcW w:w="1196" w:type="dxa"/>
          </w:tcPr>
          <w:p w14:paraId="6D5B76C9" w14:textId="4B56AE37" w:rsidR="00C71BBB" w:rsidRPr="007B6B11" w:rsidRDefault="00C71BBB" w:rsidP="004E02BE">
            <w:pPr>
              <w:pStyle w:val="Tabelazwyky"/>
            </w:pPr>
            <w:r w:rsidRPr="007B6B11">
              <w:t>2022-0</w:t>
            </w:r>
            <w:r w:rsidR="00DF7937" w:rsidRPr="007B6B11">
              <w:t>3</w:t>
            </w:r>
            <w:r w:rsidRPr="007B6B11">
              <w:t>-</w:t>
            </w:r>
            <w:r w:rsidR="00DF7937" w:rsidRPr="007B6B11">
              <w:t>07</w:t>
            </w:r>
          </w:p>
        </w:tc>
      </w:tr>
      <w:tr w:rsidR="009215F0" w:rsidRPr="007B6B11" w14:paraId="61BFDC75" w14:textId="77777777" w:rsidTr="00CE24A8">
        <w:tc>
          <w:tcPr>
            <w:tcW w:w="797" w:type="dxa"/>
          </w:tcPr>
          <w:p w14:paraId="0F9B5309" w14:textId="77777777" w:rsidR="009215F0" w:rsidRPr="007B6B11" w:rsidRDefault="009215F0" w:rsidP="004E02BE">
            <w:pPr>
              <w:pStyle w:val="Tabelazwyky"/>
            </w:pPr>
            <w:r w:rsidRPr="007B6B11">
              <w:t>1</w:t>
            </w:r>
          </w:p>
        </w:tc>
        <w:tc>
          <w:tcPr>
            <w:tcW w:w="877" w:type="dxa"/>
          </w:tcPr>
          <w:p w14:paraId="54CD2F79" w14:textId="060BF52E" w:rsidR="009215F0" w:rsidRPr="007B6B11" w:rsidRDefault="009215F0" w:rsidP="004E02BE">
            <w:pPr>
              <w:pStyle w:val="Tabelazwyky"/>
            </w:pPr>
            <w:r w:rsidRPr="007B6B11">
              <w:t>15.1</w:t>
            </w:r>
          </w:p>
        </w:tc>
        <w:tc>
          <w:tcPr>
            <w:tcW w:w="1326" w:type="dxa"/>
          </w:tcPr>
          <w:p w14:paraId="5EA31F6E" w14:textId="07EBC19E" w:rsidR="009215F0" w:rsidRPr="007B6B11" w:rsidRDefault="009215F0" w:rsidP="004E02BE">
            <w:pPr>
              <w:pStyle w:val="Tabelazwyky"/>
            </w:pPr>
            <w:r w:rsidRPr="007B6B11">
              <w:t>2022-0</w:t>
            </w:r>
            <w:r w:rsidR="001556C5" w:rsidRPr="007B6B11">
              <w:t>6</w:t>
            </w:r>
            <w:r w:rsidRPr="007B6B11">
              <w:t>-</w:t>
            </w:r>
            <w:r w:rsidR="001556C5" w:rsidRPr="007B6B11">
              <w:t>08</w:t>
            </w:r>
          </w:p>
        </w:tc>
        <w:tc>
          <w:tcPr>
            <w:tcW w:w="2400" w:type="dxa"/>
          </w:tcPr>
          <w:p w14:paraId="32F99D12" w14:textId="73F1B497" w:rsidR="009215F0" w:rsidRPr="007B6B11" w:rsidRDefault="001556C5" w:rsidP="004E02BE">
            <w:pPr>
              <w:pStyle w:val="Tabelazwyky"/>
            </w:pPr>
            <w:r w:rsidRPr="007B6B11">
              <w:t xml:space="preserve">Poprawa zapisów dla AKC-4 zał. E </w:t>
            </w:r>
          </w:p>
        </w:tc>
        <w:tc>
          <w:tcPr>
            <w:tcW w:w="720" w:type="dxa"/>
          </w:tcPr>
          <w:p w14:paraId="2D0B9AC6" w14:textId="77777777" w:rsidR="009215F0" w:rsidRPr="007B6B11" w:rsidRDefault="009215F0" w:rsidP="004E02BE">
            <w:pPr>
              <w:pStyle w:val="Tabelazwyky"/>
            </w:pPr>
            <w:r w:rsidRPr="007B6B11">
              <w:t>Z</w:t>
            </w:r>
          </w:p>
        </w:tc>
        <w:tc>
          <w:tcPr>
            <w:tcW w:w="1080" w:type="dxa"/>
          </w:tcPr>
          <w:p w14:paraId="313D729A" w14:textId="0FBD805A" w:rsidR="009215F0" w:rsidRPr="007B6B11" w:rsidRDefault="00315893" w:rsidP="004E02BE">
            <w:pPr>
              <w:pStyle w:val="Tabelazwyky"/>
            </w:pPr>
            <w:r w:rsidRPr="007B6B11">
              <w:t>Tabela 68</w:t>
            </w:r>
          </w:p>
        </w:tc>
        <w:tc>
          <w:tcPr>
            <w:tcW w:w="1084" w:type="dxa"/>
          </w:tcPr>
          <w:p w14:paraId="1D623B2A" w14:textId="77777777" w:rsidR="009215F0" w:rsidRPr="007B6B11" w:rsidRDefault="009215F0" w:rsidP="004E02BE">
            <w:pPr>
              <w:pStyle w:val="Tabelazwyky"/>
            </w:pPr>
            <w:r w:rsidRPr="007B6B11">
              <w:t>B.Schmidt</w:t>
            </w:r>
          </w:p>
        </w:tc>
        <w:tc>
          <w:tcPr>
            <w:tcW w:w="1196" w:type="dxa"/>
          </w:tcPr>
          <w:p w14:paraId="5C847D18" w14:textId="77777777" w:rsidR="009215F0" w:rsidRPr="007B6B11" w:rsidRDefault="009215F0" w:rsidP="004E02BE">
            <w:pPr>
              <w:pStyle w:val="Tabelazwyky"/>
            </w:pPr>
            <w:r w:rsidRPr="007B6B11">
              <w:t>nd</w:t>
            </w:r>
          </w:p>
        </w:tc>
      </w:tr>
      <w:tr w:rsidR="009215F0" w:rsidRPr="007B6B11" w14:paraId="763E6D65" w14:textId="77777777" w:rsidTr="00CE24A8">
        <w:tc>
          <w:tcPr>
            <w:tcW w:w="797" w:type="dxa"/>
          </w:tcPr>
          <w:p w14:paraId="18794D12" w14:textId="77777777" w:rsidR="009215F0" w:rsidRPr="007B6B11" w:rsidRDefault="009215F0" w:rsidP="004E02BE">
            <w:pPr>
              <w:pStyle w:val="Tabelazwyky"/>
            </w:pPr>
            <w:r w:rsidRPr="007B6B11">
              <w:t>1</w:t>
            </w:r>
          </w:p>
        </w:tc>
        <w:tc>
          <w:tcPr>
            <w:tcW w:w="877" w:type="dxa"/>
          </w:tcPr>
          <w:p w14:paraId="008E79D8" w14:textId="35E190D0" w:rsidR="009215F0" w:rsidRPr="007B6B11" w:rsidRDefault="009215F0" w:rsidP="004E02BE">
            <w:pPr>
              <w:pStyle w:val="Tabelazwyky"/>
            </w:pPr>
            <w:r w:rsidRPr="007B6B11">
              <w:t>15.1</w:t>
            </w:r>
          </w:p>
        </w:tc>
        <w:tc>
          <w:tcPr>
            <w:tcW w:w="1326" w:type="dxa"/>
          </w:tcPr>
          <w:p w14:paraId="74E4FFD3" w14:textId="77777777" w:rsidR="009215F0" w:rsidRPr="007B6B11" w:rsidRDefault="009215F0" w:rsidP="004E02BE">
            <w:pPr>
              <w:pStyle w:val="Tabelazwyky"/>
            </w:pPr>
            <w:r w:rsidRPr="007B6B11">
              <w:t>nd.</w:t>
            </w:r>
          </w:p>
        </w:tc>
        <w:tc>
          <w:tcPr>
            <w:tcW w:w="2400" w:type="dxa"/>
          </w:tcPr>
          <w:p w14:paraId="10372FE0" w14:textId="77777777" w:rsidR="009215F0" w:rsidRPr="007B6B11" w:rsidRDefault="009215F0" w:rsidP="004E02BE">
            <w:pPr>
              <w:pStyle w:val="Tabelazwyky"/>
            </w:pPr>
            <w:r w:rsidRPr="007B6B11">
              <w:t>Wewnętrzna kontrola jakości po stronie Wykonawcy. Przekazanie do kontroli po stronie Zamawiającego</w:t>
            </w:r>
          </w:p>
        </w:tc>
        <w:tc>
          <w:tcPr>
            <w:tcW w:w="720" w:type="dxa"/>
          </w:tcPr>
          <w:p w14:paraId="30346AE2" w14:textId="77777777" w:rsidR="009215F0" w:rsidRPr="007B6B11" w:rsidRDefault="009215F0" w:rsidP="004E02BE">
            <w:pPr>
              <w:pStyle w:val="Tabelazwyky"/>
            </w:pPr>
            <w:r w:rsidRPr="007B6B11">
              <w:t>We</w:t>
            </w:r>
          </w:p>
        </w:tc>
        <w:tc>
          <w:tcPr>
            <w:tcW w:w="1080" w:type="dxa"/>
          </w:tcPr>
          <w:p w14:paraId="65F53704" w14:textId="77777777" w:rsidR="009215F0" w:rsidRPr="007B6B11" w:rsidRDefault="009215F0" w:rsidP="004E02BE">
            <w:pPr>
              <w:pStyle w:val="Tabelazwyky"/>
            </w:pPr>
            <w:r w:rsidRPr="007B6B11">
              <w:t>W</w:t>
            </w:r>
          </w:p>
        </w:tc>
        <w:tc>
          <w:tcPr>
            <w:tcW w:w="1084" w:type="dxa"/>
          </w:tcPr>
          <w:p w14:paraId="0B4C8945" w14:textId="77777777" w:rsidR="009215F0" w:rsidRPr="007B6B11" w:rsidRDefault="009215F0" w:rsidP="004E02BE">
            <w:pPr>
              <w:pStyle w:val="Tabelazwyky"/>
            </w:pPr>
            <w:r w:rsidRPr="007B6B11">
              <w:t>Katarzyna Roszak</w:t>
            </w:r>
          </w:p>
        </w:tc>
        <w:tc>
          <w:tcPr>
            <w:tcW w:w="1196" w:type="dxa"/>
          </w:tcPr>
          <w:p w14:paraId="123AD65D" w14:textId="4B25747A" w:rsidR="009215F0" w:rsidRPr="007B6B11" w:rsidRDefault="009215F0" w:rsidP="004E02BE">
            <w:pPr>
              <w:pStyle w:val="Tabelazwyky"/>
            </w:pPr>
            <w:r w:rsidRPr="007B6B11">
              <w:t>2022-0</w:t>
            </w:r>
            <w:r w:rsidR="001556C5" w:rsidRPr="007B6B11">
              <w:t>6</w:t>
            </w:r>
            <w:r w:rsidRPr="007B6B11">
              <w:t>-0</w:t>
            </w:r>
            <w:r w:rsidR="001556C5" w:rsidRPr="007B6B11">
              <w:t>8</w:t>
            </w:r>
          </w:p>
        </w:tc>
      </w:tr>
      <w:tr w:rsidR="00A856F3" w:rsidRPr="007B6B11" w14:paraId="4321A743" w14:textId="77777777" w:rsidTr="00A856F3">
        <w:tblPrEx>
          <w:tblLook w:val="04A0" w:firstRow="1" w:lastRow="0" w:firstColumn="1" w:lastColumn="0" w:noHBand="0" w:noVBand="1"/>
        </w:tblPrEx>
        <w:tc>
          <w:tcPr>
            <w:tcW w:w="797" w:type="dxa"/>
          </w:tcPr>
          <w:p w14:paraId="72F7B7E2" w14:textId="77777777" w:rsidR="00A856F3" w:rsidRPr="007B6B11" w:rsidRDefault="00A856F3" w:rsidP="004E02BE">
            <w:pPr>
              <w:pStyle w:val="Tabelazwyky"/>
            </w:pPr>
            <w:bookmarkStart w:id="11" w:name="_Hlk115186499"/>
            <w:r w:rsidRPr="007B6B11">
              <w:t>1</w:t>
            </w:r>
          </w:p>
        </w:tc>
        <w:tc>
          <w:tcPr>
            <w:tcW w:w="877" w:type="dxa"/>
          </w:tcPr>
          <w:p w14:paraId="245659FB" w14:textId="4A1C41A9" w:rsidR="00A856F3" w:rsidRPr="007B6B11" w:rsidRDefault="00A856F3" w:rsidP="004E02BE">
            <w:pPr>
              <w:pStyle w:val="Tabelazwyky"/>
            </w:pPr>
            <w:r w:rsidRPr="007B6B11">
              <w:t>15.2</w:t>
            </w:r>
          </w:p>
        </w:tc>
        <w:tc>
          <w:tcPr>
            <w:tcW w:w="1326" w:type="dxa"/>
          </w:tcPr>
          <w:p w14:paraId="1FC6B5D9" w14:textId="40CD34B0" w:rsidR="00A856F3" w:rsidRPr="007B6B11" w:rsidRDefault="00A856F3" w:rsidP="004E02BE">
            <w:pPr>
              <w:pStyle w:val="Tabelazwyky"/>
            </w:pPr>
            <w:r w:rsidRPr="007B6B11">
              <w:t>2022-09-27</w:t>
            </w:r>
          </w:p>
        </w:tc>
        <w:tc>
          <w:tcPr>
            <w:tcW w:w="2400" w:type="dxa"/>
          </w:tcPr>
          <w:p w14:paraId="253AFA22" w14:textId="54F2DB68" w:rsidR="00A856F3" w:rsidRPr="007B6B11" w:rsidRDefault="00A856F3" w:rsidP="004E02BE">
            <w:pPr>
              <w:pStyle w:val="Tabelazwyky"/>
            </w:pPr>
            <w:r w:rsidRPr="007B6B11">
              <w:t>Zmiana reguły i terminu obowiązywania wersji, zgodnie z WZ84</w:t>
            </w:r>
          </w:p>
        </w:tc>
        <w:tc>
          <w:tcPr>
            <w:tcW w:w="720" w:type="dxa"/>
          </w:tcPr>
          <w:p w14:paraId="629ABBF2" w14:textId="77777777" w:rsidR="00A856F3" w:rsidRPr="007B6B11" w:rsidRDefault="00A856F3" w:rsidP="004E02BE">
            <w:pPr>
              <w:pStyle w:val="Tabelazwyky"/>
            </w:pPr>
            <w:r w:rsidRPr="007B6B11">
              <w:t>Z</w:t>
            </w:r>
          </w:p>
        </w:tc>
        <w:tc>
          <w:tcPr>
            <w:tcW w:w="1080" w:type="dxa"/>
          </w:tcPr>
          <w:p w14:paraId="65292BB2" w14:textId="77777777" w:rsidR="00A856F3" w:rsidRPr="007B6B11" w:rsidRDefault="00A856F3" w:rsidP="004E02BE">
            <w:pPr>
              <w:pStyle w:val="Tabelazwyky"/>
            </w:pPr>
            <w:r w:rsidRPr="007B6B11">
              <w:t>1.3; 3.1</w:t>
            </w:r>
          </w:p>
        </w:tc>
        <w:tc>
          <w:tcPr>
            <w:tcW w:w="1084" w:type="dxa"/>
          </w:tcPr>
          <w:p w14:paraId="777E445F" w14:textId="77777777" w:rsidR="00A856F3" w:rsidRPr="007B6B11" w:rsidRDefault="00A856F3" w:rsidP="004E02BE">
            <w:pPr>
              <w:pStyle w:val="Tabelazwyky"/>
            </w:pPr>
            <w:r w:rsidRPr="007B6B11">
              <w:t>B.Schmidt</w:t>
            </w:r>
          </w:p>
        </w:tc>
        <w:tc>
          <w:tcPr>
            <w:tcW w:w="1196" w:type="dxa"/>
          </w:tcPr>
          <w:p w14:paraId="4211E241" w14:textId="77777777" w:rsidR="00A856F3" w:rsidRPr="007B6B11" w:rsidRDefault="00A856F3" w:rsidP="004E02BE">
            <w:pPr>
              <w:pStyle w:val="Tabelazwyky"/>
            </w:pPr>
            <w:r w:rsidRPr="007B6B11">
              <w:t>nd</w:t>
            </w:r>
          </w:p>
        </w:tc>
      </w:tr>
    </w:tbl>
    <w:bookmarkEnd w:id="11"/>
    <w:p w14:paraId="4C13B337" w14:textId="045AB82B" w:rsidR="00A45A2F" w:rsidRPr="007B6B11" w:rsidRDefault="00B65AA5" w:rsidP="004E02BE">
      <w:r w:rsidRPr="007B6B11">
        <w:t xml:space="preserve"> </w:t>
      </w:r>
      <w:r w:rsidR="00A45A2F" w:rsidRPr="007B6B11">
        <w:t>(*) Akcje: W = Wstaw, Z = Zamień, We = Weryfikuj, N = Nowy</w:t>
      </w:r>
    </w:p>
    <w:p w14:paraId="2ACF3154" w14:textId="77777777" w:rsidR="00A45A2F" w:rsidRPr="007B6B11" w:rsidRDefault="00A45A2F" w:rsidP="004E02BE">
      <w:r w:rsidRPr="007B6B11">
        <w:t>(**) Rozdziały: W = Wszystkie</w:t>
      </w:r>
    </w:p>
    <w:p w14:paraId="69A43004" w14:textId="77777777" w:rsidR="00561FE8" w:rsidRPr="007B6B11" w:rsidRDefault="00A45A2F" w:rsidP="004E02BE">
      <w:r w:rsidRPr="007B6B11">
        <w:t>(***) Autorzy: patrz metryka dokumentu</w:t>
      </w:r>
    </w:p>
    <w:p w14:paraId="211A84CC" w14:textId="77777777" w:rsidR="00363414" w:rsidRDefault="00363414" w:rsidP="004E02BE">
      <w:pPr>
        <w:spacing w:before="0" w:after="0"/>
        <w:rPr>
          <w:b/>
          <w:kern w:val="32"/>
          <w:sz w:val="40"/>
          <w:szCs w:val="40"/>
        </w:rPr>
      </w:pPr>
      <w:r>
        <w:br w:type="page"/>
      </w:r>
    </w:p>
    <w:p w14:paraId="5AD2F4C0" w14:textId="6B6F1F8E" w:rsidR="003B59A0" w:rsidRPr="00363414" w:rsidRDefault="003B59A0" w:rsidP="004E02BE">
      <w:pPr>
        <w:pStyle w:val="spisy"/>
        <w:spacing w:line="276" w:lineRule="auto"/>
      </w:pPr>
      <w:r w:rsidRPr="00363414">
        <w:lastRenderedPageBreak/>
        <w:t>SPIS TREŚCI</w:t>
      </w:r>
    </w:p>
    <w:bookmarkStart w:id="12" w:name="_Toc349568549" w:displacedByCustomXml="next"/>
    <w:bookmarkStart w:id="13" w:name="_Toc95477579" w:displacedByCustomXml="next"/>
    <w:bookmarkStart w:id="14" w:name="_Toc115186875" w:displacedByCustomXml="next"/>
    <w:sdt>
      <w:sdtPr>
        <w:id w:val="-1644344412"/>
        <w:docPartObj>
          <w:docPartGallery w:val="Table of Contents"/>
          <w:docPartUnique/>
        </w:docPartObj>
      </w:sdtPr>
      <w:sdtEndPr>
        <w:rPr>
          <w:b/>
          <w:bCs/>
        </w:rPr>
      </w:sdtEndPr>
      <w:sdtContent>
        <w:p w14:paraId="45C1A8D7" w14:textId="65D1AECB" w:rsidR="001B1FC9" w:rsidRPr="00C20A1F" w:rsidRDefault="001B1FC9" w:rsidP="004E02BE">
          <w:pPr>
            <w:rPr>
              <w:rStyle w:val="spisyZnak"/>
              <w:lang w:val="pl-PL"/>
            </w:rPr>
          </w:pPr>
        </w:p>
        <w:p w14:paraId="70DDF8F4" w14:textId="793AF21E" w:rsidR="006D48AD" w:rsidRDefault="001B1FC9">
          <w:pPr>
            <w:pStyle w:val="Spistreci1"/>
            <w:rPr>
              <w:rFonts w:asciiTheme="minorHAnsi" w:eastAsiaTheme="minorEastAsia" w:hAnsiTheme="minorHAnsi" w:cstheme="minorBidi"/>
              <w:b w:val="0"/>
              <w:bCs w:val="0"/>
              <w:noProof/>
              <w:sz w:val="22"/>
              <w:szCs w:val="22"/>
              <w:lang w:eastAsia="pl-PL"/>
            </w:rPr>
          </w:pPr>
          <w:r w:rsidRPr="00C20A1F">
            <w:fldChar w:fldCharType="begin"/>
          </w:r>
          <w:r w:rsidRPr="00C20A1F">
            <w:instrText xml:space="preserve"> TOC \o "1-3" \h \z \u </w:instrText>
          </w:r>
          <w:r w:rsidRPr="00C20A1F">
            <w:fldChar w:fldCharType="separate"/>
          </w:r>
          <w:hyperlink w:anchor="_Toc183171862" w:history="1">
            <w:r w:rsidR="006D48AD" w:rsidRPr="00D25027">
              <w:rPr>
                <w:rStyle w:val="Hipercze"/>
                <w:noProof/>
              </w:rPr>
              <w:t>1.</w:t>
            </w:r>
            <w:r w:rsidR="006D48AD">
              <w:rPr>
                <w:rFonts w:asciiTheme="minorHAnsi" w:eastAsiaTheme="minorEastAsia" w:hAnsiTheme="minorHAnsi" w:cstheme="minorBidi"/>
                <w:b w:val="0"/>
                <w:bCs w:val="0"/>
                <w:noProof/>
                <w:sz w:val="22"/>
                <w:szCs w:val="22"/>
                <w:lang w:eastAsia="pl-PL"/>
              </w:rPr>
              <w:tab/>
            </w:r>
            <w:r w:rsidR="006D48AD" w:rsidRPr="00D25027">
              <w:rPr>
                <w:rStyle w:val="Hipercze"/>
                <w:noProof/>
              </w:rPr>
              <w:t>Opis dokumentu</w:t>
            </w:r>
            <w:r w:rsidR="006D48AD">
              <w:rPr>
                <w:noProof/>
                <w:webHidden/>
              </w:rPr>
              <w:tab/>
            </w:r>
            <w:r w:rsidR="006D48AD">
              <w:rPr>
                <w:noProof/>
                <w:webHidden/>
              </w:rPr>
              <w:fldChar w:fldCharType="begin"/>
            </w:r>
            <w:r w:rsidR="006D48AD">
              <w:rPr>
                <w:noProof/>
                <w:webHidden/>
              </w:rPr>
              <w:instrText xml:space="preserve"> PAGEREF _Toc183171862 \h </w:instrText>
            </w:r>
            <w:r w:rsidR="006D48AD">
              <w:rPr>
                <w:noProof/>
                <w:webHidden/>
              </w:rPr>
            </w:r>
            <w:r w:rsidR="006D48AD">
              <w:rPr>
                <w:noProof/>
                <w:webHidden/>
              </w:rPr>
              <w:fldChar w:fldCharType="separate"/>
            </w:r>
            <w:r w:rsidR="006D48AD">
              <w:rPr>
                <w:noProof/>
                <w:webHidden/>
              </w:rPr>
              <w:t>26</w:t>
            </w:r>
            <w:r w:rsidR="006D48AD">
              <w:rPr>
                <w:noProof/>
                <w:webHidden/>
              </w:rPr>
              <w:fldChar w:fldCharType="end"/>
            </w:r>
          </w:hyperlink>
        </w:p>
        <w:p w14:paraId="0EA4A759" w14:textId="7D6191B0"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63" w:history="1">
            <w:r w:rsidRPr="00D25027">
              <w:rPr>
                <w:rStyle w:val="Hipercze"/>
                <w:noProof/>
                <w14:scene3d>
                  <w14:camera w14:prst="orthographicFront"/>
                  <w14:lightRig w14:rig="threePt" w14:dir="t">
                    <w14:rot w14:lat="0" w14:lon="0" w14:rev="0"/>
                  </w14:lightRig>
                </w14:scene3d>
              </w:rPr>
              <w:t>1.1.</w:t>
            </w:r>
            <w:r>
              <w:rPr>
                <w:rFonts w:asciiTheme="minorHAnsi" w:eastAsiaTheme="minorEastAsia" w:hAnsiTheme="minorHAnsi" w:cstheme="minorBidi"/>
                <w:noProof/>
                <w:sz w:val="22"/>
                <w:szCs w:val="22"/>
                <w:lang w:eastAsia="pl-PL"/>
              </w:rPr>
              <w:tab/>
            </w:r>
            <w:r w:rsidRPr="00D25027">
              <w:rPr>
                <w:rStyle w:val="Hipercze"/>
                <w:noProof/>
              </w:rPr>
              <w:t>Cel dokumentu</w:t>
            </w:r>
            <w:r>
              <w:rPr>
                <w:noProof/>
                <w:webHidden/>
              </w:rPr>
              <w:tab/>
            </w:r>
            <w:r>
              <w:rPr>
                <w:noProof/>
                <w:webHidden/>
              </w:rPr>
              <w:fldChar w:fldCharType="begin"/>
            </w:r>
            <w:r>
              <w:rPr>
                <w:noProof/>
                <w:webHidden/>
              </w:rPr>
              <w:instrText xml:space="preserve"> PAGEREF _Toc183171863 \h </w:instrText>
            </w:r>
            <w:r>
              <w:rPr>
                <w:noProof/>
                <w:webHidden/>
              </w:rPr>
            </w:r>
            <w:r>
              <w:rPr>
                <w:noProof/>
                <w:webHidden/>
              </w:rPr>
              <w:fldChar w:fldCharType="separate"/>
            </w:r>
            <w:r>
              <w:rPr>
                <w:noProof/>
                <w:webHidden/>
              </w:rPr>
              <w:t>26</w:t>
            </w:r>
            <w:r>
              <w:rPr>
                <w:noProof/>
                <w:webHidden/>
              </w:rPr>
              <w:fldChar w:fldCharType="end"/>
            </w:r>
          </w:hyperlink>
        </w:p>
        <w:p w14:paraId="5DB4BACD" w14:textId="1D7F8CA3"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64" w:history="1">
            <w:r w:rsidRPr="00D25027">
              <w:rPr>
                <w:rStyle w:val="Hipercze"/>
                <w:noProof/>
                <w14:scene3d>
                  <w14:camera w14:prst="orthographicFront"/>
                  <w14:lightRig w14:rig="threePt" w14:dir="t">
                    <w14:rot w14:lat="0" w14:lon="0" w14:rev="0"/>
                  </w14:lightRig>
                </w14:scene3d>
              </w:rPr>
              <w:t>1.2.</w:t>
            </w:r>
            <w:r>
              <w:rPr>
                <w:rFonts w:asciiTheme="minorHAnsi" w:eastAsiaTheme="minorEastAsia" w:hAnsiTheme="minorHAnsi" w:cstheme="minorBidi"/>
                <w:noProof/>
                <w:sz w:val="22"/>
                <w:szCs w:val="22"/>
                <w:lang w:eastAsia="pl-PL"/>
              </w:rPr>
              <w:tab/>
            </w:r>
            <w:r w:rsidRPr="00D25027">
              <w:rPr>
                <w:rStyle w:val="Hipercze"/>
                <w:noProof/>
              </w:rPr>
              <w:t>Zastosowanie</w:t>
            </w:r>
            <w:r>
              <w:rPr>
                <w:noProof/>
                <w:webHidden/>
              </w:rPr>
              <w:tab/>
            </w:r>
            <w:r>
              <w:rPr>
                <w:noProof/>
                <w:webHidden/>
              </w:rPr>
              <w:fldChar w:fldCharType="begin"/>
            </w:r>
            <w:r>
              <w:rPr>
                <w:noProof/>
                <w:webHidden/>
              </w:rPr>
              <w:instrText xml:space="preserve"> PAGEREF _Toc183171864 \h </w:instrText>
            </w:r>
            <w:r>
              <w:rPr>
                <w:noProof/>
                <w:webHidden/>
              </w:rPr>
            </w:r>
            <w:r>
              <w:rPr>
                <w:noProof/>
                <w:webHidden/>
              </w:rPr>
              <w:fldChar w:fldCharType="separate"/>
            </w:r>
            <w:r>
              <w:rPr>
                <w:noProof/>
                <w:webHidden/>
              </w:rPr>
              <w:t>26</w:t>
            </w:r>
            <w:r>
              <w:rPr>
                <w:noProof/>
                <w:webHidden/>
              </w:rPr>
              <w:fldChar w:fldCharType="end"/>
            </w:r>
          </w:hyperlink>
        </w:p>
        <w:p w14:paraId="796F3086" w14:textId="36FF7E6F"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65" w:history="1">
            <w:r w:rsidRPr="00D25027">
              <w:rPr>
                <w:rStyle w:val="Hipercze"/>
                <w:noProof/>
                <w14:scene3d>
                  <w14:camera w14:prst="orthographicFront"/>
                  <w14:lightRig w14:rig="threePt" w14:dir="t">
                    <w14:rot w14:lat="0" w14:lon="0" w14:rev="0"/>
                  </w14:lightRig>
                </w14:scene3d>
              </w:rPr>
              <w:t>1.3.</w:t>
            </w:r>
            <w:r>
              <w:rPr>
                <w:rFonts w:asciiTheme="minorHAnsi" w:eastAsiaTheme="minorEastAsia" w:hAnsiTheme="minorHAnsi" w:cstheme="minorBidi"/>
                <w:noProof/>
                <w:sz w:val="22"/>
                <w:szCs w:val="22"/>
                <w:lang w:eastAsia="pl-PL"/>
              </w:rPr>
              <w:tab/>
            </w:r>
            <w:r w:rsidRPr="00D25027">
              <w:rPr>
                <w:rStyle w:val="Hipercze"/>
                <w:noProof/>
              </w:rPr>
              <w:t>Obowiązywanie</w:t>
            </w:r>
            <w:r>
              <w:rPr>
                <w:noProof/>
                <w:webHidden/>
              </w:rPr>
              <w:tab/>
            </w:r>
            <w:r>
              <w:rPr>
                <w:noProof/>
                <w:webHidden/>
              </w:rPr>
              <w:fldChar w:fldCharType="begin"/>
            </w:r>
            <w:r>
              <w:rPr>
                <w:noProof/>
                <w:webHidden/>
              </w:rPr>
              <w:instrText xml:space="preserve"> PAGEREF _Toc183171865 \h </w:instrText>
            </w:r>
            <w:r>
              <w:rPr>
                <w:noProof/>
                <w:webHidden/>
              </w:rPr>
            </w:r>
            <w:r>
              <w:rPr>
                <w:noProof/>
                <w:webHidden/>
              </w:rPr>
              <w:fldChar w:fldCharType="separate"/>
            </w:r>
            <w:r>
              <w:rPr>
                <w:noProof/>
                <w:webHidden/>
              </w:rPr>
              <w:t>26</w:t>
            </w:r>
            <w:r>
              <w:rPr>
                <w:noProof/>
                <w:webHidden/>
              </w:rPr>
              <w:fldChar w:fldCharType="end"/>
            </w:r>
          </w:hyperlink>
        </w:p>
        <w:p w14:paraId="39A56DA8" w14:textId="023DF917"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66" w:history="1">
            <w:r w:rsidRPr="00D25027">
              <w:rPr>
                <w:rStyle w:val="Hipercze"/>
                <w:noProof/>
                <w14:scene3d>
                  <w14:camera w14:prst="orthographicFront"/>
                  <w14:lightRig w14:rig="threePt" w14:dir="t">
                    <w14:rot w14:lat="0" w14:lon="0" w14:rev="0"/>
                  </w14:lightRig>
                </w14:scene3d>
              </w:rPr>
              <w:t>1.4.</w:t>
            </w:r>
            <w:r>
              <w:rPr>
                <w:rFonts w:asciiTheme="minorHAnsi" w:eastAsiaTheme="minorEastAsia" w:hAnsiTheme="minorHAnsi" w:cstheme="minorBidi"/>
                <w:noProof/>
                <w:sz w:val="22"/>
                <w:szCs w:val="22"/>
                <w:lang w:eastAsia="pl-PL"/>
              </w:rPr>
              <w:tab/>
            </w:r>
            <w:r w:rsidRPr="00D25027">
              <w:rPr>
                <w:rStyle w:val="Hipercze"/>
                <w:noProof/>
              </w:rPr>
              <w:t>Dokumenty obowiązujące i pomocnicze</w:t>
            </w:r>
            <w:r>
              <w:rPr>
                <w:noProof/>
                <w:webHidden/>
              </w:rPr>
              <w:tab/>
            </w:r>
            <w:r>
              <w:rPr>
                <w:noProof/>
                <w:webHidden/>
              </w:rPr>
              <w:fldChar w:fldCharType="begin"/>
            </w:r>
            <w:r>
              <w:rPr>
                <w:noProof/>
                <w:webHidden/>
              </w:rPr>
              <w:instrText xml:space="preserve"> PAGEREF _Toc183171866 \h </w:instrText>
            </w:r>
            <w:r>
              <w:rPr>
                <w:noProof/>
                <w:webHidden/>
              </w:rPr>
            </w:r>
            <w:r>
              <w:rPr>
                <w:noProof/>
                <w:webHidden/>
              </w:rPr>
              <w:fldChar w:fldCharType="separate"/>
            </w:r>
            <w:r>
              <w:rPr>
                <w:noProof/>
                <w:webHidden/>
              </w:rPr>
              <w:t>26</w:t>
            </w:r>
            <w:r>
              <w:rPr>
                <w:noProof/>
                <w:webHidden/>
              </w:rPr>
              <w:fldChar w:fldCharType="end"/>
            </w:r>
          </w:hyperlink>
        </w:p>
        <w:p w14:paraId="1A6C8BF1" w14:textId="109FD473"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67" w:history="1">
            <w:r w:rsidRPr="00D25027">
              <w:rPr>
                <w:rStyle w:val="Hipercze"/>
                <w:noProof/>
                <w14:scene3d>
                  <w14:camera w14:prst="orthographicFront"/>
                  <w14:lightRig w14:rig="threePt" w14:dir="t">
                    <w14:rot w14:lat="0" w14:lon="0" w14:rev="0"/>
                  </w14:lightRig>
                </w14:scene3d>
              </w:rPr>
              <w:t>1.4.1.</w:t>
            </w:r>
            <w:r>
              <w:rPr>
                <w:rFonts w:asciiTheme="minorHAnsi" w:eastAsiaTheme="minorEastAsia" w:hAnsiTheme="minorHAnsi" w:cstheme="minorBidi"/>
                <w:iCs w:val="0"/>
                <w:noProof/>
                <w:sz w:val="22"/>
                <w:szCs w:val="22"/>
                <w:lang w:eastAsia="pl-PL"/>
              </w:rPr>
              <w:tab/>
            </w:r>
            <w:r w:rsidRPr="00D25027">
              <w:rPr>
                <w:rStyle w:val="Hipercze"/>
                <w:noProof/>
              </w:rPr>
              <w:t>Dokumenty obowiązujące</w:t>
            </w:r>
            <w:r>
              <w:rPr>
                <w:noProof/>
                <w:webHidden/>
              </w:rPr>
              <w:tab/>
            </w:r>
            <w:r>
              <w:rPr>
                <w:noProof/>
                <w:webHidden/>
              </w:rPr>
              <w:fldChar w:fldCharType="begin"/>
            </w:r>
            <w:r>
              <w:rPr>
                <w:noProof/>
                <w:webHidden/>
              </w:rPr>
              <w:instrText xml:space="preserve"> PAGEREF _Toc183171867 \h </w:instrText>
            </w:r>
            <w:r>
              <w:rPr>
                <w:noProof/>
                <w:webHidden/>
              </w:rPr>
            </w:r>
            <w:r>
              <w:rPr>
                <w:noProof/>
                <w:webHidden/>
              </w:rPr>
              <w:fldChar w:fldCharType="separate"/>
            </w:r>
            <w:r>
              <w:rPr>
                <w:noProof/>
                <w:webHidden/>
              </w:rPr>
              <w:t>26</w:t>
            </w:r>
            <w:r>
              <w:rPr>
                <w:noProof/>
                <w:webHidden/>
              </w:rPr>
              <w:fldChar w:fldCharType="end"/>
            </w:r>
          </w:hyperlink>
        </w:p>
        <w:p w14:paraId="51416215" w14:textId="397C8BCC"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68" w:history="1">
            <w:r w:rsidRPr="00D25027">
              <w:rPr>
                <w:rStyle w:val="Hipercze"/>
                <w:noProof/>
                <w14:scene3d>
                  <w14:camera w14:prst="orthographicFront"/>
                  <w14:lightRig w14:rig="threePt" w14:dir="t">
                    <w14:rot w14:lat="0" w14:lon="0" w14:rev="0"/>
                  </w14:lightRig>
                </w14:scene3d>
              </w:rPr>
              <w:t>1.4.2.</w:t>
            </w:r>
            <w:r>
              <w:rPr>
                <w:rFonts w:asciiTheme="minorHAnsi" w:eastAsiaTheme="minorEastAsia" w:hAnsiTheme="minorHAnsi" w:cstheme="minorBidi"/>
                <w:iCs w:val="0"/>
                <w:noProof/>
                <w:sz w:val="22"/>
                <w:szCs w:val="22"/>
                <w:lang w:eastAsia="pl-PL"/>
              </w:rPr>
              <w:tab/>
            </w:r>
            <w:r w:rsidRPr="00D25027">
              <w:rPr>
                <w:rStyle w:val="Hipercze"/>
                <w:noProof/>
              </w:rPr>
              <w:t>Dokumenty pomocnicze</w:t>
            </w:r>
            <w:r>
              <w:rPr>
                <w:noProof/>
                <w:webHidden/>
              </w:rPr>
              <w:tab/>
            </w:r>
            <w:r>
              <w:rPr>
                <w:noProof/>
                <w:webHidden/>
              </w:rPr>
              <w:fldChar w:fldCharType="begin"/>
            </w:r>
            <w:r>
              <w:rPr>
                <w:noProof/>
                <w:webHidden/>
              </w:rPr>
              <w:instrText xml:space="preserve"> PAGEREF _Toc183171868 \h </w:instrText>
            </w:r>
            <w:r>
              <w:rPr>
                <w:noProof/>
                <w:webHidden/>
              </w:rPr>
            </w:r>
            <w:r>
              <w:rPr>
                <w:noProof/>
                <w:webHidden/>
              </w:rPr>
              <w:fldChar w:fldCharType="separate"/>
            </w:r>
            <w:r>
              <w:rPr>
                <w:noProof/>
                <w:webHidden/>
              </w:rPr>
              <w:t>26</w:t>
            </w:r>
            <w:r>
              <w:rPr>
                <w:noProof/>
                <w:webHidden/>
              </w:rPr>
              <w:fldChar w:fldCharType="end"/>
            </w:r>
          </w:hyperlink>
        </w:p>
        <w:p w14:paraId="545CAF0C" w14:textId="354F10A9"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69" w:history="1">
            <w:r w:rsidRPr="00D25027">
              <w:rPr>
                <w:rStyle w:val="Hipercze"/>
                <w:noProof/>
                <w14:scene3d>
                  <w14:camera w14:prst="orthographicFront"/>
                  <w14:lightRig w14:rig="threePt" w14:dir="t">
                    <w14:rot w14:lat="0" w14:lon="0" w14:rev="0"/>
                  </w14:lightRig>
                </w14:scene3d>
              </w:rPr>
              <w:t>1.5.</w:t>
            </w:r>
            <w:r>
              <w:rPr>
                <w:rFonts w:asciiTheme="minorHAnsi" w:eastAsiaTheme="minorEastAsia" w:hAnsiTheme="minorHAnsi" w:cstheme="minorBidi"/>
                <w:noProof/>
                <w:sz w:val="22"/>
                <w:szCs w:val="22"/>
                <w:lang w:eastAsia="pl-PL"/>
              </w:rPr>
              <w:tab/>
            </w:r>
            <w:r w:rsidRPr="00D25027">
              <w:rPr>
                <w:rStyle w:val="Hipercze"/>
                <w:noProof/>
              </w:rPr>
              <w:t>Słownik przyjętych skrótów i terminów</w:t>
            </w:r>
            <w:r>
              <w:rPr>
                <w:noProof/>
                <w:webHidden/>
              </w:rPr>
              <w:tab/>
            </w:r>
            <w:r>
              <w:rPr>
                <w:noProof/>
                <w:webHidden/>
              </w:rPr>
              <w:fldChar w:fldCharType="begin"/>
            </w:r>
            <w:r>
              <w:rPr>
                <w:noProof/>
                <w:webHidden/>
              </w:rPr>
              <w:instrText xml:space="preserve"> PAGEREF _Toc183171869 \h </w:instrText>
            </w:r>
            <w:r>
              <w:rPr>
                <w:noProof/>
                <w:webHidden/>
              </w:rPr>
            </w:r>
            <w:r>
              <w:rPr>
                <w:noProof/>
                <w:webHidden/>
              </w:rPr>
              <w:fldChar w:fldCharType="separate"/>
            </w:r>
            <w:r>
              <w:rPr>
                <w:noProof/>
                <w:webHidden/>
              </w:rPr>
              <w:t>27</w:t>
            </w:r>
            <w:r>
              <w:rPr>
                <w:noProof/>
                <w:webHidden/>
              </w:rPr>
              <w:fldChar w:fldCharType="end"/>
            </w:r>
          </w:hyperlink>
        </w:p>
        <w:p w14:paraId="02B43D06" w14:textId="0757BA1E"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70" w:history="1">
            <w:r w:rsidRPr="00D25027">
              <w:rPr>
                <w:rStyle w:val="Hipercze"/>
                <w:noProof/>
                <w14:scene3d>
                  <w14:camera w14:prst="orthographicFront"/>
                  <w14:lightRig w14:rig="threePt" w14:dir="t">
                    <w14:rot w14:lat="0" w14:lon="0" w14:rev="0"/>
                  </w14:lightRig>
                </w14:scene3d>
              </w:rPr>
              <w:t>1.5.1.</w:t>
            </w:r>
            <w:r>
              <w:rPr>
                <w:rFonts w:asciiTheme="minorHAnsi" w:eastAsiaTheme="minorEastAsia" w:hAnsiTheme="minorHAnsi" w:cstheme="minorBidi"/>
                <w:iCs w:val="0"/>
                <w:noProof/>
                <w:sz w:val="22"/>
                <w:szCs w:val="22"/>
                <w:lang w:eastAsia="pl-PL"/>
              </w:rPr>
              <w:tab/>
            </w:r>
            <w:r w:rsidRPr="00D25027">
              <w:rPr>
                <w:rStyle w:val="Hipercze"/>
                <w:noProof/>
              </w:rPr>
              <w:t>Skróty i akronimy</w:t>
            </w:r>
            <w:r>
              <w:rPr>
                <w:noProof/>
                <w:webHidden/>
              </w:rPr>
              <w:tab/>
            </w:r>
            <w:r>
              <w:rPr>
                <w:noProof/>
                <w:webHidden/>
              </w:rPr>
              <w:fldChar w:fldCharType="begin"/>
            </w:r>
            <w:r>
              <w:rPr>
                <w:noProof/>
                <w:webHidden/>
              </w:rPr>
              <w:instrText xml:space="preserve"> PAGEREF _Toc183171870 \h </w:instrText>
            </w:r>
            <w:r>
              <w:rPr>
                <w:noProof/>
                <w:webHidden/>
              </w:rPr>
            </w:r>
            <w:r>
              <w:rPr>
                <w:noProof/>
                <w:webHidden/>
              </w:rPr>
              <w:fldChar w:fldCharType="separate"/>
            </w:r>
            <w:r>
              <w:rPr>
                <w:noProof/>
                <w:webHidden/>
              </w:rPr>
              <w:t>27</w:t>
            </w:r>
            <w:r>
              <w:rPr>
                <w:noProof/>
                <w:webHidden/>
              </w:rPr>
              <w:fldChar w:fldCharType="end"/>
            </w:r>
          </w:hyperlink>
        </w:p>
        <w:p w14:paraId="5795C49A" w14:textId="56D3F7CA"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71" w:history="1">
            <w:r w:rsidRPr="00D25027">
              <w:rPr>
                <w:rStyle w:val="Hipercze"/>
                <w:noProof/>
                <w14:scene3d>
                  <w14:camera w14:prst="orthographicFront"/>
                  <w14:lightRig w14:rig="threePt" w14:dir="t">
                    <w14:rot w14:lat="0" w14:lon="0" w14:rev="0"/>
                  </w14:lightRig>
                </w14:scene3d>
              </w:rPr>
              <w:t>1.5.2.</w:t>
            </w:r>
            <w:r>
              <w:rPr>
                <w:rFonts w:asciiTheme="minorHAnsi" w:eastAsiaTheme="minorEastAsia" w:hAnsiTheme="minorHAnsi" w:cstheme="minorBidi"/>
                <w:iCs w:val="0"/>
                <w:noProof/>
                <w:sz w:val="22"/>
                <w:szCs w:val="22"/>
                <w:lang w:eastAsia="pl-PL"/>
              </w:rPr>
              <w:tab/>
            </w:r>
            <w:r w:rsidRPr="00D25027">
              <w:rPr>
                <w:rStyle w:val="Hipercze"/>
                <w:noProof/>
              </w:rPr>
              <w:t>Terminy</w:t>
            </w:r>
            <w:r>
              <w:rPr>
                <w:noProof/>
                <w:webHidden/>
              </w:rPr>
              <w:tab/>
            </w:r>
            <w:r>
              <w:rPr>
                <w:noProof/>
                <w:webHidden/>
              </w:rPr>
              <w:fldChar w:fldCharType="begin"/>
            </w:r>
            <w:r>
              <w:rPr>
                <w:noProof/>
                <w:webHidden/>
              </w:rPr>
              <w:instrText xml:space="preserve"> PAGEREF _Toc183171871 \h </w:instrText>
            </w:r>
            <w:r>
              <w:rPr>
                <w:noProof/>
                <w:webHidden/>
              </w:rPr>
            </w:r>
            <w:r>
              <w:rPr>
                <w:noProof/>
                <w:webHidden/>
              </w:rPr>
              <w:fldChar w:fldCharType="separate"/>
            </w:r>
            <w:r>
              <w:rPr>
                <w:noProof/>
                <w:webHidden/>
              </w:rPr>
              <w:t>29</w:t>
            </w:r>
            <w:r>
              <w:rPr>
                <w:noProof/>
                <w:webHidden/>
              </w:rPr>
              <w:fldChar w:fldCharType="end"/>
            </w:r>
          </w:hyperlink>
        </w:p>
        <w:p w14:paraId="27A43558" w14:textId="1B2D7670" w:rsidR="006D48AD" w:rsidRDefault="006D48AD">
          <w:pPr>
            <w:pStyle w:val="Spistreci1"/>
            <w:rPr>
              <w:rFonts w:asciiTheme="minorHAnsi" w:eastAsiaTheme="minorEastAsia" w:hAnsiTheme="minorHAnsi" w:cstheme="minorBidi"/>
              <w:b w:val="0"/>
              <w:bCs w:val="0"/>
              <w:noProof/>
              <w:sz w:val="22"/>
              <w:szCs w:val="22"/>
              <w:lang w:eastAsia="pl-PL"/>
            </w:rPr>
          </w:pPr>
          <w:hyperlink w:anchor="_Toc183171872" w:history="1">
            <w:r w:rsidRPr="00D25027">
              <w:rPr>
                <w:rStyle w:val="Hipercze"/>
                <w:noProof/>
              </w:rPr>
              <w:t>2.</w:t>
            </w:r>
            <w:r>
              <w:rPr>
                <w:rFonts w:asciiTheme="minorHAnsi" w:eastAsiaTheme="minorEastAsia" w:hAnsiTheme="minorHAnsi" w:cstheme="minorBidi"/>
                <w:b w:val="0"/>
                <w:bCs w:val="0"/>
                <w:noProof/>
                <w:sz w:val="22"/>
                <w:szCs w:val="22"/>
                <w:lang w:eastAsia="pl-PL"/>
              </w:rPr>
              <w:tab/>
            </w:r>
            <w:r w:rsidRPr="00D25027">
              <w:rPr>
                <w:rStyle w:val="Hipercze"/>
                <w:noProof/>
              </w:rPr>
              <w:t>Zawartość merytoryczna dokumentu</w:t>
            </w:r>
            <w:r>
              <w:rPr>
                <w:noProof/>
                <w:webHidden/>
              </w:rPr>
              <w:tab/>
            </w:r>
            <w:r>
              <w:rPr>
                <w:noProof/>
                <w:webHidden/>
              </w:rPr>
              <w:fldChar w:fldCharType="begin"/>
            </w:r>
            <w:r>
              <w:rPr>
                <w:noProof/>
                <w:webHidden/>
              </w:rPr>
              <w:instrText xml:space="preserve"> PAGEREF _Toc183171872 \h </w:instrText>
            </w:r>
            <w:r>
              <w:rPr>
                <w:noProof/>
                <w:webHidden/>
              </w:rPr>
            </w:r>
            <w:r>
              <w:rPr>
                <w:noProof/>
                <w:webHidden/>
              </w:rPr>
              <w:fldChar w:fldCharType="separate"/>
            </w:r>
            <w:r>
              <w:rPr>
                <w:noProof/>
                <w:webHidden/>
              </w:rPr>
              <w:t>30</w:t>
            </w:r>
            <w:r>
              <w:rPr>
                <w:noProof/>
                <w:webHidden/>
              </w:rPr>
              <w:fldChar w:fldCharType="end"/>
            </w:r>
          </w:hyperlink>
        </w:p>
        <w:p w14:paraId="619F42F0" w14:textId="26255854" w:rsidR="006D48AD" w:rsidRDefault="006D48AD">
          <w:pPr>
            <w:pStyle w:val="Spistreci1"/>
            <w:rPr>
              <w:rFonts w:asciiTheme="minorHAnsi" w:eastAsiaTheme="minorEastAsia" w:hAnsiTheme="minorHAnsi" w:cstheme="minorBidi"/>
              <w:b w:val="0"/>
              <w:bCs w:val="0"/>
              <w:noProof/>
              <w:sz w:val="22"/>
              <w:szCs w:val="22"/>
              <w:lang w:eastAsia="pl-PL"/>
            </w:rPr>
          </w:pPr>
          <w:hyperlink w:anchor="_Toc183171873" w:history="1">
            <w:r w:rsidRPr="00D25027">
              <w:rPr>
                <w:rStyle w:val="Hipercze"/>
                <w:noProof/>
              </w:rPr>
              <w:t>3.</w:t>
            </w:r>
            <w:r>
              <w:rPr>
                <w:rFonts w:asciiTheme="minorHAnsi" w:eastAsiaTheme="minorEastAsia" w:hAnsiTheme="minorHAnsi" w:cstheme="minorBidi"/>
                <w:b w:val="0"/>
                <w:bCs w:val="0"/>
                <w:noProof/>
                <w:sz w:val="22"/>
                <w:szCs w:val="22"/>
                <w:lang w:eastAsia="pl-PL"/>
              </w:rPr>
              <w:tab/>
            </w:r>
            <w:r w:rsidRPr="00D25027">
              <w:rPr>
                <w:rStyle w:val="Hipercze"/>
                <w:noProof/>
              </w:rPr>
              <w:t xml:space="preserve">Specyfikacja deklaracji </w:t>
            </w:r>
            <w:r w:rsidRPr="00D25027">
              <w:rPr>
                <w:rStyle w:val="Hipercze"/>
                <w:noProof/>
                <w:lang w:eastAsia="pl-PL"/>
              </w:rPr>
              <w:t>AKC-4/AKC-4zo</w:t>
            </w:r>
            <w:r>
              <w:rPr>
                <w:noProof/>
                <w:webHidden/>
              </w:rPr>
              <w:tab/>
            </w:r>
            <w:r>
              <w:rPr>
                <w:noProof/>
                <w:webHidden/>
              </w:rPr>
              <w:fldChar w:fldCharType="begin"/>
            </w:r>
            <w:r>
              <w:rPr>
                <w:noProof/>
                <w:webHidden/>
              </w:rPr>
              <w:instrText xml:space="preserve"> PAGEREF _Toc183171873 \h </w:instrText>
            </w:r>
            <w:r>
              <w:rPr>
                <w:noProof/>
                <w:webHidden/>
              </w:rPr>
            </w:r>
            <w:r>
              <w:rPr>
                <w:noProof/>
                <w:webHidden/>
              </w:rPr>
              <w:fldChar w:fldCharType="separate"/>
            </w:r>
            <w:r>
              <w:rPr>
                <w:noProof/>
                <w:webHidden/>
              </w:rPr>
              <w:t>31</w:t>
            </w:r>
            <w:r>
              <w:rPr>
                <w:noProof/>
                <w:webHidden/>
              </w:rPr>
              <w:fldChar w:fldCharType="end"/>
            </w:r>
          </w:hyperlink>
        </w:p>
        <w:p w14:paraId="35D7E674" w14:textId="27ACC2AA"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74" w:history="1">
            <w:r w:rsidRPr="00D25027">
              <w:rPr>
                <w:rStyle w:val="Hipercze"/>
                <w:noProof/>
                <w14:scene3d>
                  <w14:camera w14:prst="orthographicFront"/>
                  <w14:lightRig w14:rig="threePt" w14:dir="t">
                    <w14:rot w14:lat="0" w14:lon="0" w14:rev="0"/>
                  </w14:lightRig>
                </w14:scene3d>
              </w:rPr>
              <w:t>3.1.</w:t>
            </w:r>
            <w:r>
              <w:rPr>
                <w:rFonts w:asciiTheme="minorHAnsi" w:eastAsiaTheme="minorEastAsia" w:hAnsiTheme="minorHAnsi" w:cstheme="minorBidi"/>
                <w:noProof/>
                <w:sz w:val="22"/>
                <w:szCs w:val="22"/>
                <w:lang w:eastAsia="pl-PL"/>
              </w:rPr>
              <w:tab/>
            </w:r>
            <w:r w:rsidRPr="00D25027">
              <w:rPr>
                <w:rStyle w:val="Hipercze"/>
                <w:noProof/>
              </w:rPr>
              <w:t>Struktura deklaracji AKC-4/AKC-4zo</w:t>
            </w:r>
            <w:r>
              <w:rPr>
                <w:noProof/>
                <w:webHidden/>
              </w:rPr>
              <w:tab/>
            </w:r>
            <w:r>
              <w:rPr>
                <w:noProof/>
                <w:webHidden/>
              </w:rPr>
              <w:fldChar w:fldCharType="begin"/>
            </w:r>
            <w:r>
              <w:rPr>
                <w:noProof/>
                <w:webHidden/>
              </w:rPr>
              <w:instrText xml:space="preserve"> PAGEREF _Toc183171874 \h </w:instrText>
            </w:r>
            <w:r>
              <w:rPr>
                <w:noProof/>
                <w:webHidden/>
              </w:rPr>
            </w:r>
            <w:r>
              <w:rPr>
                <w:noProof/>
                <w:webHidden/>
              </w:rPr>
              <w:fldChar w:fldCharType="separate"/>
            </w:r>
            <w:r>
              <w:rPr>
                <w:noProof/>
                <w:webHidden/>
              </w:rPr>
              <w:t>31</w:t>
            </w:r>
            <w:r>
              <w:rPr>
                <w:noProof/>
                <w:webHidden/>
              </w:rPr>
              <w:fldChar w:fldCharType="end"/>
            </w:r>
          </w:hyperlink>
        </w:p>
        <w:p w14:paraId="36B0ADE2" w14:textId="30E17512"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75" w:history="1">
            <w:r w:rsidRPr="00D25027">
              <w:rPr>
                <w:rStyle w:val="Hipercze"/>
                <w:noProof/>
                <w14:scene3d>
                  <w14:camera w14:prst="orthographicFront"/>
                  <w14:lightRig w14:rig="threePt" w14:dir="t">
                    <w14:rot w14:lat="0" w14:lon="0" w14:rev="0"/>
                  </w14:lightRig>
                </w14:scene3d>
              </w:rPr>
              <w:t>3.2.</w:t>
            </w:r>
            <w:r>
              <w:rPr>
                <w:rFonts w:asciiTheme="minorHAnsi" w:eastAsiaTheme="minorEastAsia" w:hAnsiTheme="minorHAnsi" w:cstheme="minorBidi"/>
                <w:noProof/>
                <w:sz w:val="22"/>
                <w:szCs w:val="22"/>
                <w:lang w:eastAsia="pl-PL"/>
              </w:rPr>
              <w:tab/>
            </w:r>
            <w:r w:rsidRPr="00D25027">
              <w:rPr>
                <w:rStyle w:val="Hipercze"/>
                <w:noProof/>
              </w:rPr>
              <w:t>Reguły AKC-4/AKC-4zo</w:t>
            </w:r>
            <w:r>
              <w:rPr>
                <w:noProof/>
                <w:webHidden/>
              </w:rPr>
              <w:tab/>
            </w:r>
            <w:r>
              <w:rPr>
                <w:noProof/>
                <w:webHidden/>
              </w:rPr>
              <w:fldChar w:fldCharType="begin"/>
            </w:r>
            <w:r>
              <w:rPr>
                <w:noProof/>
                <w:webHidden/>
              </w:rPr>
              <w:instrText xml:space="preserve"> PAGEREF _Toc183171875 \h </w:instrText>
            </w:r>
            <w:r>
              <w:rPr>
                <w:noProof/>
                <w:webHidden/>
              </w:rPr>
            </w:r>
            <w:r>
              <w:rPr>
                <w:noProof/>
                <w:webHidden/>
              </w:rPr>
              <w:fldChar w:fldCharType="separate"/>
            </w:r>
            <w:r>
              <w:rPr>
                <w:noProof/>
                <w:webHidden/>
              </w:rPr>
              <w:t>40</w:t>
            </w:r>
            <w:r>
              <w:rPr>
                <w:noProof/>
                <w:webHidden/>
              </w:rPr>
              <w:fldChar w:fldCharType="end"/>
            </w:r>
          </w:hyperlink>
        </w:p>
        <w:p w14:paraId="330B845B" w14:textId="01CEDB74"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76" w:history="1">
            <w:r w:rsidRPr="00D25027">
              <w:rPr>
                <w:rStyle w:val="Hipercze"/>
                <w:noProof/>
                <w14:scene3d>
                  <w14:camera w14:prst="orthographicFront"/>
                  <w14:lightRig w14:rig="threePt" w14:dir="t">
                    <w14:rot w14:lat="0" w14:lon="0" w14:rev="0"/>
                  </w14:lightRig>
                </w14:scene3d>
              </w:rPr>
              <w:t>3.3.</w:t>
            </w:r>
            <w:r>
              <w:rPr>
                <w:rFonts w:asciiTheme="minorHAnsi" w:eastAsiaTheme="minorEastAsia" w:hAnsiTheme="minorHAnsi" w:cstheme="minorBidi"/>
                <w:noProof/>
                <w:sz w:val="22"/>
                <w:szCs w:val="22"/>
                <w:lang w:eastAsia="pl-PL"/>
              </w:rPr>
              <w:tab/>
            </w:r>
            <w:r w:rsidRPr="00D25027">
              <w:rPr>
                <w:rStyle w:val="Hipercze"/>
                <w:noProof/>
              </w:rPr>
              <w:t>Załącznik AKC-4/A do deklaracji AKC-4</w:t>
            </w:r>
            <w:r>
              <w:rPr>
                <w:noProof/>
                <w:webHidden/>
              </w:rPr>
              <w:tab/>
            </w:r>
            <w:r>
              <w:rPr>
                <w:noProof/>
                <w:webHidden/>
              </w:rPr>
              <w:fldChar w:fldCharType="begin"/>
            </w:r>
            <w:r>
              <w:rPr>
                <w:noProof/>
                <w:webHidden/>
              </w:rPr>
              <w:instrText xml:space="preserve"> PAGEREF _Toc183171876 \h </w:instrText>
            </w:r>
            <w:r>
              <w:rPr>
                <w:noProof/>
                <w:webHidden/>
              </w:rPr>
            </w:r>
            <w:r>
              <w:rPr>
                <w:noProof/>
                <w:webHidden/>
              </w:rPr>
              <w:fldChar w:fldCharType="separate"/>
            </w:r>
            <w:r>
              <w:rPr>
                <w:noProof/>
                <w:webHidden/>
              </w:rPr>
              <w:t>43</w:t>
            </w:r>
            <w:r>
              <w:rPr>
                <w:noProof/>
                <w:webHidden/>
              </w:rPr>
              <w:fldChar w:fldCharType="end"/>
            </w:r>
          </w:hyperlink>
        </w:p>
        <w:p w14:paraId="5BE154F3" w14:textId="45CA31B4"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77" w:history="1">
            <w:r w:rsidRPr="00D25027">
              <w:rPr>
                <w:rStyle w:val="Hipercze"/>
                <w:noProof/>
                <w14:scene3d>
                  <w14:camera w14:prst="orthographicFront"/>
                  <w14:lightRig w14:rig="threePt" w14:dir="t">
                    <w14:rot w14:lat="0" w14:lon="0" w14:rev="0"/>
                  </w14:lightRig>
                </w14:scene3d>
              </w:rPr>
              <w:t>3.3.1.</w:t>
            </w:r>
            <w:r>
              <w:rPr>
                <w:rFonts w:asciiTheme="minorHAnsi" w:eastAsiaTheme="minorEastAsia" w:hAnsiTheme="minorHAnsi" w:cstheme="minorBidi"/>
                <w:iCs w:val="0"/>
                <w:noProof/>
                <w:sz w:val="22"/>
                <w:szCs w:val="22"/>
                <w:lang w:eastAsia="pl-PL"/>
              </w:rPr>
              <w:tab/>
            </w:r>
            <w:r w:rsidRPr="00D25027">
              <w:rPr>
                <w:rStyle w:val="Hipercze"/>
                <w:noProof/>
              </w:rPr>
              <w:t>Komunikat AKC-4A</w:t>
            </w:r>
            <w:r>
              <w:rPr>
                <w:noProof/>
                <w:webHidden/>
              </w:rPr>
              <w:tab/>
            </w:r>
            <w:r>
              <w:rPr>
                <w:noProof/>
                <w:webHidden/>
              </w:rPr>
              <w:fldChar w:fldCharType="begin"/>
            </w:r>
            <w:r>
              <w:rPr>
                <w:noProof/>
                <w:webHidden/>
              </w:rPr>
              <w:instrText xml:space="preserve"> PAGEREF _Toc183171877 \h </w:instrText>
            </w:r>
            <w:r>
              <w:rPr>
                <w:noProof/>
                <w:webHidden/>
              </w:rPr>
            </w:r>
            <w:r>
              <w:rPr>
                <w:noProof/>
                <w:webHidden/>
              </w:rPr>
              <w:fldChar w:fldCharType="separate"/>
            </w:r>
            <w:r>
              <w:rPr>
                <w:noProof/>
                <w:webHidden/>
              </w:rPr>
              <w:t>43</w:t>
            </w:r>
            <w:r>
              <w:rPr>
                <w:noProof/>
                <w:webHidden/>
              </w:rPr>
              <w:fldChar w:fldCharType="end"/>
            </w:r>
          </w:hyperlink>
        </w:p>
        <w:p w14:paraId="6E84C976" w14:textId="1DBD7313"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78" w:history="1">
            <w:r w:rsidRPr="00D25027">
              <w:rPr>
                <w:rStyle w:val="Hipercze"/>
                <w:noProof/>
                <w14:scene3d>
                  <w14:camera w14:prst="orthographicFront"/>
                  <w14:lightRig w14:rig="threePt" w14:dir="t">
                    <w14:rot w14:lat="0" w14:lon="0" w14:rev="0"/>
                  </w14:lightRig>
                </w14:scene3d>
              </w:rPr>
              <w:t>3.3.2.</w:t>
            </w:r>
            <w:r>
              <w:rPr>
                <w:rFonts w:asciiTheme="minorHAnsi" w:eastAsiaTheme="minorEastAsia" w:hAnsiTheme="minorHAnsi" w:cstheme="minorBidi"/>
                <w:iCs w:val="0"/>
                <w:noProof/>
                <w:sz w:val="22"/>
                <w:szCs w:val="22"/>
                <w:lang w:eastAsia="pl-PL"/>
              </w:rPr>
              <w:tab/>
            </w:r>
            <w:r w:rsidRPr="00D25027">
              <w:rPr>
                <w:rStyle w:val="Hipercze"/>
                <w:noProof/>
              </w:rPr>
              <w:t>Specyfikacja AKC-4A</w:t>
            </w:r>
            <w:r>
              <w:rPr>
                <w:noProof/>
                <w:webHidden/>
              </w:rPr>
              <w:tab/>
            </w:r>
            <w:r>
              <w:rPr>
                <w:noProof/>
                <w:webHidden/>
              </w:rPr>
              <w:fldChar w:fldCharType="begin"/>
            </w:r>
            <w:r>
              <w:rPr>
                <w:noProof/>
                <w:webHidden/>
              </w:rPr>
              <w:instrText xml:space="preserve"> PAGEREF _Toc183171878 \h </w:instrText>
            </w:r>
            <w:r>
              <w:rPr>
                <w:noProof/>
                <w:webHidden/>
              </w:rPr>
            </w:r>
            <w:r>
              <w:rPr>
                <w:noProof/>
                <w:webHidden/>
              </w:rPr>
              <w:fldChar w:fldCharType="separate"/>
            </w:r>
            <w:r>
              <w:rPr>
                <w:noProof/>
                <w:webHidden/>
              </w:rPr>
              <w:t>43</w:t>
            </w:r>
            <w:r>
              <w:rPr>
                <w:noProof/>
                <w:webHidden/>
              </w:rPr>
              <w:fldChar w:fldCharType="end"/>
            </w:r>
          </w:hyperlink>
        </w:p>
        <w:p w14:paraId="7731B63D" w14:textId="65C1A0F8"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79" w:history="1">
            <w:r w:rsidRPr="00D25027">
              <w:rPr>
                <w:rStyle w:val="Hipercze"/>
                <w:noProof/>
                <w14:scene3d>
                  <w14:camera w14:prst="orthographicFront"/>
                  <w14:lightRig w14:rig="threePt" w14:dir="t">
                    <w14:rot w14:lat="0" w14:lon="0" w14:rev="0"/>
                  </w14:lightRig>
                </w14:scene3d>
              </w:rPr>
              <w:t>3.3.3.</w:t>
            </w:r>
            <w:r>
              <w:rPr>
                <w:rFonts w:asciiTheme="minorHAnsi" w:eastAsiaTheme="minorEastAsia" w:hAnsiTheme="minorHAnsi" w:cstheme="minorBidi"/>
                <w:iCs w:val="0"/>
                <w:noProof/>
                <w:sz w:val="22"/>
                <w:szCs w:val="22"/>
                <w:lang w:eastAsia="pl-PL"/>
              </w:rPr>
              <w:tab/>
            </w:r>
            <w:r w:rsidRPr="00D25027">
              <w:rPr>
                <w:rStyle w:val="Hipercze"/>
                <w:noProof/>
              </w:rPr>
              <w:t>Struktura załącznika AKC-4A do deklaracji AKC-4/AKC-4zo</w:t>
            </w:r>
            <w:r>
              <w:rPr>
                <w:noProof/>
                <w:webHidden/>
              </w:rPr>
              <w:tab/>
            </w:r>
            <w:r>
              <w:rPr>
                <w:noProof/>
                <w:webHidden/>
              </w:rPr>
              <w:fldChar w:fldCharType="begin"/>
            </w:r>
            <w:r>
              <w:rPr>
                <w:noProof/>
                <w:webHidden/>
              </w:rPr>
              <w:instrText xml:space="preserve"> PAGEREF _Toc183171879 \h </w:instrText>
            </w:r>
            <w:r>
              <w:rPr>
                <w:noProof/>
                <w:webHidden/>
              </w:rPr>
            </w:r>
            <w:r>
              <w:rPr>
                <w:noProof/>
                <w:webHidden/>
              </w:rPr>
              <w:fldChar w:fldCharType="separate"/>
            </w:r>
            <w:r>
              <w:rPr>
                <w:noProof/>
                <w:webHidden/>
              </w:rPr>
              <w:t>44</w:t>
            </w:r>
            <w:r>
              <w:rPr>
                <w:noProof/>
                <w:webHidden/>
              </w:rPr>
              <w:fldChar w:fldCharType="end"/>
            </w:r>
          </w:hyperlink>
        </w:p>
        <w:p w14:paraId="49294476" w14:textId="35E9C656"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80" w:history="1">
            <w:r w:rsidRPr="00D25027">
              <w:rPr>
                <w:rStyle w:val="Hipercze"/>
                <w:noProof/>
                <w14:scene3d>
                  <w14:camera w14:prst="orthographicFront"/>
                  <w14:lightRig w14:rig="threePt" w14:dir="t">
                    <w14:rot w14:lat="0" w14:lon="0" w14:rev="0"/>
                  </w14:lightRig>
                </w14:scene3d>
              </w:rPr>
              <w:t>3.3.4.</w:t>
            </w:r>
            <w:r>
              <w:rPr>
                <w:rFonts w:asciiTheme="minorHAnsi" w:eastAsiaTheme="minorEastAsia" w:hAnsiTheme="minorHAnsi" w:cstheme="minorBidi"/>
                <w:iCs w:val="0"/>
                <w:noProof/>
                <w:sz w:val="22"/>
                <w:szCs w:val="22"/>
                <w:lang w:eastAsia="pl-PL"/>
              </w:rPr>
              <w:tab/>
            </w:r>
            <w:r w:rsidRPr="00D25027">
              <w:rPr>
                <w:rStyle w:val="Hipercze"/>
                <w:noProof/>
              </w:rPr>
              <w:t>Reguły AKC-4A</w:t>
            </w:r>
            <w:r>
              <w:rPr>
                <w:noProof/>
                <w:webHidden/>
              </w:rPr>
              <w:tab/>
            </w:r>
            <w:r>
              <w:rPr>
                <w:noProof/>
                <w:webHidden/>
              </w:rPr>
              <w:fldChar w:fldCharType="begin"/>
            </w:r>
            <w:r>
              <w:rPr>
                <w:noProof/>
                <w:webHidden/>
              </w:rPr>
              <w:instrText xml:space="preserve"> PAGEREF _Toc183171880 \h </w:instrText>
            </w:r>
            <w:r>
              <w:rPr>
                <w:noProof/>
                <w:webHidden/>
              </w:rPr>
            </w:r>
            <w:r>
              <w:rPr>
                <w:noProof/>
                <w:webHidden/>
              </w:rPr>
              <w:fldChar w:fldCharType="separate"/>
            </w:r>
            <w:r>
              <w:rPr>
                <w:noProof/>
                <w:webHidden/>
              </w:rPr>
              <w:t>51</w:t>
            </w:r>
            <w:r>
              <w:rPr>
                <w:noProof/>
                <w:webHidden/>
              </w:rPr>
              <w:fldChar w:fldCharType="end"/>
            </w:r>
          </w:hyperlink>
        </w:p>
        <w:p w14:paraId="4F3437E9" w14:textId="041F9DB7"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81" w:history="1">
            <w:r w:rsidRPr="00D25027">
              <w:rPr>
                <w:rStyle w:val="Hipercze"/>
                <w:noProof/>
                <w14:scene3d>
                  <w14:camera w14:prst="orthographicFront"/>
                  <w14:lightRig w14:rig="threePt" w14:dir="t">
                    <w14:rot w14:lat="0" w14:lon="0" w14:rev="0"/>
                  </w14:lightRig>
                </w14:scene3d>
              </w:rPr>
              <w:t>3.4.</w:t>
            </w:r>
            <w:r>
              <w:rPr>
                <w:rFonts w:asciiTheme="minorHAnsi" w:eastAsiaTheme="minorEastAsia" w:hAnsiTheme="minorHAnsi" w:cstheme="minorBidi"/>
                <w:noProof/>
                <w:sz w:val="22"/>
                <w:szCs w:val="22"/>
                <w:lang w:eastAsia="pl-PL"/>
              </w:rPr>
              <w:tab/>
            </w:r>
            <w:r w:rsidRPr="00D25027">
              <w:rPr>
                <w:rStyle w:val="Hipercze"/>
                <w:noProof/>
              </w:rPr>
              <w:t>Załącznik AKC-4/B do deklaracji AKC-4</w:t>
            </w:r>
            <w:r>
              <w:rPr>
                <w:noProof/>
                <w:webHidden/>
              </w:rPr>
              <w:tab/>
            </w:r>
            <w:r>
              <w:rPr>
                <w:noProof/>
                <w:webHidden/>
              </w:rPr>
              <w:fldChar w:fldCharType="begin"/>
            </w:r>
            <w:r>
              <w:rPr>
                <w:noProof/>
                <w:webHidden/>
              </w:rPr>
              <w:instrText xml:space="preserve"> PAGEREF _Toc183171881 \h </w:instrText>
            </w:r>
            <w:r>
              <w:rPr>
                <w:noProof/>
                <w:webHidden/>
              </w:rPr>
            </w:r>
            <w:r>
              <w:rPr>
                <w:noProof/>
                <w:webHidden/>
              </w:rPr>
              <w:fldChar w:fldCharType="separate"/>
            </w:r>
            <w:r>
              <w:rPr>
                <w:noProof/>
                <w:webHidden/>
              </w:rPr>
              <w:t>54</w:t>
            </w:r>
            <w:r>
              <w:rPr>
                <w:noProof/>
                <w:webHidden/>
              </w:rPr>
              <w:fldChar w:fldCharType="end"/>
            </w:r>
          </w:hyperlink>
        </w:p>
        <w:p w14:paraId="2151C5B4" w14:textId="72AD3989"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82" w:history="1">
            <w:r w:rsidRPr="00D25027">
              <w:rPr>
                <w:rStyle w:val="Hipercze"/>
                <w:noProof/>
                <w14:scene3d>
                  <w14:camera w14:prst="orthographicFront"/>
                  <w14:lightRig w14:rig="threePt" w14:dir="t">
                    <w14:rot w14:lat="0" w14:lon="0" w14:rev="0"/>
                  </w14:lightRig>
                </w14:scene3d>
              </w:rPr>
              <w:t>3.4.1.</w:t>
            </w:r>
            <w:r>
              <w:rPr>
                <w:rFonts w:asciiTheme="minorHAnsi" w:eastAsiaTheme="minorEastAsia" w:hAnsiTheme="minorHAnsi" w:cstheme="minorBidi"/>
                <w:iCs w:val="0"/>
                <w:noProof/>
                <w:sz w:val="22"/>
                <w:szCs w:val="22"/>
                <w:lang w:eastAsia="pl-PL"/>
              </w:rPr>
              <w:tab/>
            </w:r>
            <w:r w:rsidRPr="00D25027">
              <w:rPr>
                <w:rStyle w:val="Hipercze"/>
                <w:noProof/>
              </w:rPr>
              <w:t>Komunikat AKC-4B</w:t>
            </w:r>
            <w:r>
              <w:rPr>
                <w:noProof/>
                <w:webHidden/>
              </w:rPr>
              <w:tab/>
            </w:r>
            <w:r>
              <w:rPr>
                <w:noProof/>
                <w:webHidden/>
              </w:rPr>
              <w:fldChar w:fldCharType="begin"/>
            </w:r>
            <w:r>
              <w:rPr>
                <w:noProof/>
                <w:webHidden/>
              </w:rPr>
              <w:instrText xml:space="preserve"> PAGEREF _Toc183171882 \h </w:instrText>
            </w:r>
            <w:r>
              <w:rPr>
                <w:noProof/>
                <w:webHidden/>
              </w:rPr>
            </w:r>
            <w:r>
              <w:rPr>
                <w:noProof/>
                <w:webHidden/>
              </w:rPr>
              <w:fldChar w:fldCharType="separate"/>
            </w:r>
            <w:r>
              <w:rPr>
                <w:noProof/>
                <w:webHidden/>
              </w:rPr>
              <w:t>54</w:t>
            </w:r>
            <w:r>
              <w:rPr>
                <w:noProof/>
                <w:webHidden/>
              </w:rPr>
              <w:fldChar w:fldCharType="end"/>
            </w:r>
          </w:hyperlink>
        </w:p>
        <w:p w14:paraId="591A5EFC" w14:textId="295142A5"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83" w:history="1">
            <w:r w:rsidRPr="00D25027">
              <w:rPr>
                <w:rStyle w:val="Hipercze"/>
                <w:noProof/>
                <w14:scene3d>
                  <w14:camera w14:prst="orthographicFront"/>
                  <w14:lightRig w14:rig="threePt" w14:dir="t">
                    <w14:rot w14:lat="0" w14:lon="0" w14:rev="0"/>
                  </w14:lightRig>
                </w14:scene3d>
              </w:rPr>
              <w:t>3.4.2.</w:t>
            </w:r>
            <w:r>
              <w:rPr>
                <w:rFonts w:asciiTheme="minorHAnsi" w:eastAsiaTheme="minorEastAsia" w:hAnsiTheme="minorHAnsi" w:cstheme="minorBidi"/>
                <w:iCs w:val="0"/>
                <w:noProof/>
                <w:sz w:val="22"/>
                <w:szCs w:val="22"/>
                <w:lang w:eastAsia="pl-PL"/>
              </w:rPr>
              <w:tab/>
            </w:r>
            <w:r w:rsidRPr="00D25027">
              <w:rPr>
                <w:rStyle w:val="Hipercze"/>
                <w:noProof/>
              </w:rPr>
              <w:t>Specyfikacja AKC-4B</w:t>
            </w:r>
            <w:r>
              <w:rPr>
                <w:noProof/>
                <w:webHidden/>
              </w:rPr>
              <w:tab/>
            </w:r>
            <w:r>
              <w:rPr>
                <w:noProof/>
                <w:webHidden/>
              </w:rPr>
              <w:fldChar w:fldCharType="begin"/>
            </w:r>
            <w:r>
              <w:rPr>
                <w:noProof/>
                <w:webHidden/>
              </w:rPr>
              <w:instrText xml:space="preserve"> PAGEREF _Toc183171883 \h </w:instrText>
            </w:r>
            <w:r>
              <w:rPr>
                <w:noProof/>
                <w:webHidden/>
              </w:rPr>
            </w:r>
            <w:r>
              <w:rPr>
                <w:noProof/>
                <w:webHidden/>
              </w:rPr>
              <w:fldChar w:fldCharType="separate"/>
            </w:r>
            <w:r>
              <w:rPr>
                <w:noProof/>
                <w:webHidden/>
              </w:rPr>
              <w:t>54</w:t>
            </w:r>
            <w:r>
              <w:rPr>
                <w:noProof/>
                <w:webHidden/>
              </w:rPr>
              <w:fldChar w:fldCharType="end"/>
            </w:r>
          </w:hyperlink>
        </w:p>
        <w:p w14:paraId="63BAC628" w14:textId="39D6358C"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84" w:history="1">
            <w:r w:rsidRPr="00D25027">
              <w:rPr>
                <w:rStyle w:val="Hipercze"/>
                <w:noProof/>
                <w14:scene3d>
                  <w14:camera w14:prst="orthographicFront"/>
                  <w14:lightRig w14:rig="threePt" w14:dir="t">
                    <w14:rot w14:lat="0" w14:lon="0" w14:rev="0"/>
                  </w14:lightRig>
                </w14:scene3d>
              </w:rPr>
              <w:t>3.4.3.</w:t>
            </w:r>
            <w:r>
              <w:rPr>
                <w:rFonts w:asciiTheme="minorHAnsi" w:eastAsiaTheme="minorEastAsia" w:hAnsiTheme="minorHAnsi" w:cstheme="minorBidi"/>
                <w:iCs w:val="0"/>
                <w:noProof/>
                <w:sz w:val="22"/>
                <w:szCs w:val="22"/>
                <w:lang w:eastAsia="pl-PL"/>
              </w:rPr>
              <w:tab/>
            </w:r>
            <w:r w:rsidRPr="00D25027">
              <w:rPr>
                <w:rStyle w:val="Hipercze"/>
                <w:noProof/>
              </w:rPr>
              <w:t>Struktura załącznika AKC-4B do deklaracji AKC-4/AKC-4zo</w:t>
            </w:r>
            <w:r>
              <w:rPr>
                <w:noProof/>
                <w:webHidden/>
              </w:rPr>
              <w:tab/>
            </w:r>
            <w:r>
              <w:rPr>
                <w:noProof/>
                <w:webHidden/>
              </w:rPr>
              <w:fldChar w:fldCharType="begin"/>
            </w:r>
            <w:r>
              <w:rPr>
                <w:noProof/>
                <w:webHidden/>
              </w:rPr>
              <w:instrText xml:space="preserve"> PAGEREF _Toc183171884 \h </w:instrText>
            </w:r>
            <w:r>
              <w:rPr>
                <w:noProof/>
                <w:webHidden/>
              </w:rPr>
            </w:r>
            <w:r>
              <w:rPr>
                <w:noProof/>
                <w:webHidden/>
              </w:rPr>
              <w:fldChar w:fldCharType="separate"/>
            </w:r>
            <w:r>
              <w:rPr>
                <w:noProof/>
                <w:webHidden/>
              </w:rPr>
              <w:t>54</w:t>
            </w:r>
            <w:r>
              <w:rPr>
                <w:noProof/>
                <w:webHidden/>
              </w:rPr>
              <w:fldChar w:fldCharType="end"/>
            </w:r>
          </w:hyperlink>
        </w:p>
        <w:p w14:paraId="0F50D9DB" w14:textId="77CED93C"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85" w:history="1">
            <w:r w:rsidRPr="00D25027">
              <w:rPr>
                <w:rStyle w:val="Hipercze"/>
                <w:noProof/>
                <w14:scene3d>
                  <w14:camera w14:prst="orthographicFront"/>
                  <w14:lightRig w14:rig="threePt" w14:dir="t">
                    <w14:rot w14:lat="0" w14:lon="0" w14:rev="0"/>
                  </w14:lightRig>
                </w14:scene3d>
              </w:rPr>
              <w:t>3.4.1.</w:t>
            </w:r>
            <w:r>
              <w:rPr>
                <w:rFonts w:asciiTheme="minorHAnsi" w:eastAsiaTheme="minorEastAsia" w:hAnsiTheme="minorHAnsi" w:cstheme="minorBidi"/>
                <w:iCs w:val="0"/>
                <w:noProof/>
                <w:sz w:val="22"/>
                <w:szCs w:val="22"/>
                <w:lang w:eastAsia="pl-PL"/>
              </w:rPr>
              <w:tab/>
            </w:r>
            <w:r w:rsidRPr="00D25027">
              <w:rPr>
                <w:rStyle w:val="Hipercze"/>
                <w:noProof/>
              </w:rPr>
              <w:t>Reguły AKC-4B</w:t>
            </w:r>
            <w:r>
              <w:rPr>
                <w:noProof/>
                <w:webHidden/>
              </w:rPr>
              <w:tab/>
            </w:r>
            <w:r>
              <w:rPr>
                <w:noProof/>
                <w:webHidden/>
              </w:rPr>
              <w:fldChar w:fldCharType="begin"/>
            </w:r>
            <w:r>
              <w:rPr>
                <w:noProof/>
                <w:webHidden/>
              </w:rPr>
              <w:instrText xml:space="preserve"> PAGEREF _Toc183171885 \h </w:instrText>
            </w:r>
            <w:r>
              <w:rPr>
                <w:noProof/>
                <w:webHidden/>
              </w:rPr>
            </w:r>
            <w:r>
              <w:rPr>
                <w:noProof/>
                <w:webHidden/>
              </w:rPr>
              <w:fldChar w:fldCharType="separate"/>
            </w:r>
            <w:r>
              <w:rPr>
                <w:noProof/>
                <w:webHidden/>
              </w:rPr>
              <w:t>63</w:t>
            </w:r>
            <w:r>
              <w:rPr>
                <w:noProof/>
                <w:webHidden/>
              </w:rPr>
              <w:fldChar w:fldCharType="end"/>
            </w:r>
          </w:hyperlink>
        </w:p>
        <w:p w14:paraId="2BC25A8F" w14:textId="3B746405"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86" w:history="1">
            <w:r w:rsidRPr="00D25027">
              <w:rPr>
                <w:rStyle w:val="Hipercze"/>
                <w:noProof/>
                <w14:scene3d>
                  <w14:camera w14:prst="orthographicFront"/>
                  <w14:lightRig w14:rig="threePt" w14:dir="t">
                    <w14:rot w14:lat="0" w14:lon="0" w14:rev="0"/>
                  </w14:lightRig>
                </w14:scene3d>
              </w:rPr>
              <w:t>3.5.</w:t>
            </w:r>
            <w:r>
              <w:rPr>
                <w:rFonts w:asciiTheme="minorHAnsi" w:eastAsiaTheme="minorEastAsia" w:hAnsiTheme="minorHAnsi" w:cstheme="minorBidi"/>
                <w:noProof/>
                <w:sz w:val="22"/>
                <w:szCs w:val="22"/>
                <w:lang w:eastAsia="pl-PL"/>
              </w:rPr>
              <w:tab/>
            </w:r>
            <w:r w:rsidRPr="00D25027">
              <w:rPr>
                <w:rStyle w:val="Hipercze"/>
                <w:noProof/>
              </w:rPr>
              <w:t>Załącznik AKC-4/C do deklaracji AKC-4</w:t>
            </w:r>
            <w:r>
              <w:rPr>
                <w:noProof/>
                <w:webHidden/>
              </w:rPr>
              <w:tab/>
            </w:r>
            <w:r>
              <w:rPr>
                <w:noProof/>
                <w:webHidden/>
              </w:rPr>
              <w:fldChar w:fldCharType="begin"/>
            </w:r>
            <w:r>
              <w:rPr>
                <w:noProof/>
                <w:webHidden/>
              </w:rPr>
              <w:instrText xml:space="preserve"> PAGEREF _Toc183171886 \h </w:instrText>
            </w:r>
            <w:r>
              <w:rPr>
                <w:noProof/>
                <w:webHidden/>
              </w:rPr>
            </w:r>
            <w:r>
              <w:rPr>
                <w:noProof/>
                <w:webHidden/>
              </w:rPr>
              <w:fldChar w:fldCharType="separate"/>
            </w:r>
            <w:r>
              <w:rPr>
                <w:noProof/>
                <w:webHidden/>
              </w:rPr>
              <w:t>66</w:t>
            </w:r>
            <w:r>
              <w:rPr>
                <w:noProof/>
                <w:webHidden/>
              </w:rPr>
              <w:fldChar w:fldCharType="end"/>
            </w:r>
          </w:hyperlink>
        </w:p>
        <w:p w14:paraId="5A18FC09" w14:textId="61BDD3EE"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87" w:history="1">
            <w:r w:rsidRPr="00D25027">
              <w:rPr>
                <w:rStyle w:val="Hipercze"/>
                <w:noProof/>
                <w14:scene3d>
                  <w14:camera w14:prst="orthographicFront"/>
                  <w14:lightRig w14:rig="threePt" w14:dir="t">
                    <w14:rot w14:lat="0" w14:lon="0" w14:rev="0"/>
                  </w14:lightRig>
                </w14:scene3d>
              </w:rPr>
              <w:t>3.5.1.</w:t>
            </w:r>
            <w:r>
              <w:rPr>
                <w:rFonts w:asciiTheme="minorHAnsi" w:eastAsiaTheme="minorEastAsia" w:hAnsiTheme="minorHAnsi" w:cstheme="minorBidi"/>
                <w:iCs w:val="0"/>
                <w:noProof/>
                <w:sz w:val="22"/>
                <w:szCs w:val="22"/>
                <w:lang w:eastAsia="pl-PL"/>
              </w:rPr>
              <w:tab/>
            </w:r>
            <w:r w:rsidRPr="00D25027">
              <w:rPr>
                <w:rStyle w:val="Hipercze"/>
                <w:noProof/>
              </w:rPr>
              <w:t>Komunikat AKC-4C</w:t>
            </w:r>
            <w:r>
              <w:rPr>
                <w:noProof/>
                <w:webHidden/>
              </w:rPr>
              <w:tab/>
            </w:r>
            <w:r>
              <w:rPr>
                <w:noProof/>
                <w:webHidden/>
              </w:rPr>
              <w:fldChar w:fldCharType="begin"/>
            </w:r>
            <w:r>
              <w:rPr>
                <w:noProof/>
                <w:webHidden/>
              </w:rPr>
              <w:instrText xml:space="preserve"> PAGEREF _Toc183171887 \h </w:instrText>
            </w:r>
            <w:r>
              <w:rPr>
                <w:noProof/>
                <w:webHidden/>
              </w:rPr>
            </w:r>
            <w:r>
              <w:rPr>
                <w:noProof/>
                <w:webHidden/>
              </w:rPr>
              <w:fldChar w:fldCharType="separate"/>
            </w:r>
            <w:r>
              <w:rPr>
                <w:noProof/>
                <w:webHidden/>
              </w:rPr>
              <w:t>66</w:t>
            </w:r>
            <w:r>
              <w:rPr>
                <w:noProof/>
                <w:webHidden/>
              </w:rPr>
              <w:fldChar w:fldCharType="end"/>
            </w:r>
          </w:hyperlink>
        </w:p>
        <w:p w14:paraId="0B89C82E" w14:textId="2062E61A"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88" w:history="1">
            <w:r w:rsidRPr="00D25027">
              <w:rPr>
                <w:rStyle w:val="Hipercze"/>
                <w:noProof/>
                <w14:scene3d>
                  <w14:camera w14:prst="orthographicFront"/>
                  <w14:lightRig w14:rig="threePt" w14:dir="t">
                    <w14:rot w14:lat="0" w14:lon="0" w14:rev="0"/>
                  </w14:lightRig>
                </w14:scene3d>
              </w:rPr>
              <w:t>3.5.2.</w:t>
            </w:r>
            <w:r>
              <w:rPr>
                <w:rFonts w:asciiTheme="minorHAnsi" w:eastAsiaTheme="minorEastAsia" w:hAnsiTheme="minorHAnsi" w:cstheme="minorBidi"/>
                <w:iCs w:val="0"/>
                <w:noProof/>
                <w:sz w:val="22"/>
                <w:szCs w:val="22"/>
                <w:lang w:eastAsia="pl-PL"/>
              </w:rPr>
              <w:tab/>
            </w:r>
            <w:r w:rsidRPr="00D25027">
              <w:rPr>
                <w:rStyle w:val="Hipercze"/>
                <w:noProof/>
              </w:rPr>
              <w:t>Specyfikacja AKC-4C</w:t>
            </w:r>
            <w:r>
              <w:rPr>
                <w:noProof/>
                <w:webHidden/>
              </w:rPr>
              <w:tab/>
            </w:r>
            <w:r>
              <w:rPr>
                <w:noProof/>
                <w:webHidden/>
              </w:rPr>
              <w:fldChar w:fldCharType="begin"/>
            </w:r>
            <w:r>
              <w:rPr>
                <w:noProof/>
                <w:webHidden/>
              </w:rPr>
              <w:instrText xml:space="preserve"> PAGEREF _Toc183171888 \h </w:instrText>
            </w:r>
            <w:r>
              <w:rPr>
                <w:noProof/>
                <w:webHidden/>
              </w:rPr>
            </w:r>
            <w:r>
              <w:rPr>
                <w:noProof/>
                <w:webHidden/>
              </w:rPr>
              <w:fldChar w:fldCharType="separate"/>
            </w:r>
            <w:r>
              <w:rPr>
                <w:noProof/>
                <w:webHidden/>
              </w:rPr>
              <w:t>66</w:t>
            </w:r>
            <w:r>
              <w:rPr>
                <w:noProof/>
                <w:webHidden/>
              </w:rPr>
              <w:fldChar w:fldCharType="end"/>
            </w:r>
          </w:hyperlink>
        </w:p>
        <w:p w14:paraId="3FD13732" w14:textId="5C90C614"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89" w:history="1">
            <w:r w:rsidRPr="00D25027">
              <w:rPr>
                <w:rStyle w:val="Hipercze"/>
                <w:noProof/>
                <w14:scene3d>
                  <w14:camera w14:prst="orthographicFront"/>
                  <w14:lightRig w14:rig="threePt" w14:dir="t">
                    <w14:rot w14:lat="0" w14:lon="0" w14:rev="0"/>
                  </w14:lightRig>
                </w14:scene3d>
              </w:rPr>
              <w:t>3.5.3.</w:t>
            </w:r>
            <w:r>
              <w:rPr>
                <w:rFonts w:asciiTheme="minorHAnsi" w:eastAsiaTheme="minorEastAsia" w:hAnsiTheme="minorHAnsi" w:cstheme="minorBidi"/>
                <w:iCs w:val="0"/>
                <w:noProof/>
                <w:sz w:val="22"/>
                <w:szCs w:val="22"/>
                <w:lang w:eastAsia="pl-PL"/>
              </w:rPr>
              <w:tab/>
            </w:r>
            <w:r w:rsidRPr="00D25027">
              <w:rPr>
                <w:rStyle w:val="Hipercze"/>
                <w:noProof/>
              </w:rPr>
              <w:t>Dane ogólne w ramach struktury załącznika AKC-4C do deklaracji AKC-4/AKC-4zo</w:t>
            </w:r>
            <w:r>
              <w:rPr>
                <w:noProof/>
                <w:webHidden/>
              </w:rPr>
              <w:tab/>
            </w:r>
            <w:r>
              <w:rPr>
                <w:noProof/>
                <w:webHidden/>
              </w:rPr>
              <w:fldChar w:fldCharType="begin"/>
            </w:r>
            <w:r>
              <w:rPr>
                <w:noProof/>
                <w:webHidden/>
              </w:rPr>
              <w:instrText xml:space="preserve"> PAGEREF _Toc183171889 \h </w:instrText>
            </w:r>
            <w:r>
              <w:rPr>
                <w:noProof/>
                <w:webHidden/>
              </w:rPr>
            </w:r>
            <w:r>
              <w:rPr>
                <w:noProof/>
                <w:webHidden/>
              </w:rPr>
              <w:fldChar w:fldCharType="separate"/>
            </w:r>
            <w:r>
              <w:rPr>
                <w:noProof/>
                <w:webHidden/>
              </w:rPr>
              <w:t>66</w:t>
            </w:r>
            <w:r>
              <w:rPr>
                <w:noProof/>
                <w:webHidden/>
              </w:rPr>
              <w:fldChar w:fldCharType="end"/>
            </w:r>
          </w:hyperlink>
        </w:p>
        <w:p w14:paraId="583F52A1" w14:textId="3037C137"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90" w:history="1">
            <w:r w:rsidRPr="00D25027">
              <w:rPr>
                <w:rStyle w:val="Hipercze"/>
                <w:noProof/>
                <w14:scene3d>
                  <w14:camera w14:prst="orthographicFront"/>
                  <w14:lightRig w14:rig="threePt" w14:dir="t">
                    <w14:rot w14:lat="0" w14:lon="0" w14:rev="0"/>
                  </w14:lightRig>
                </w14:scene3d>
              </w:rPr>
              <w:t>3.5.4.</w:t>
            </w:r>
            <w:r>
              <w:rPr>
                <w:rFonts w:asciiTheme="minorHAnsi" w:eastAsiaTheme="minorEastAsia" w:hAnsiTheme="minorHAnsi" w:cstheme="minorBidi"/>
                <w:iCs w:val="0"/>
                <w:noProof/>
                <w:sz w:val="22"/>
                <w:szCs w:val="22"/>
                <w:lang w:eastAsia="pl-PL"/>
              </w:rPr>
              <w:tab/>
            </w:r>
            <w:r w:rsidRPr="00D25027">
              <w:rPr>
                <w:rStyle w:val="Hipercze"/>
                <w:noProof/>
              </w:rPr>
              <w:t>Reguły AKC-4C</w:t>
            </w:r>
            <w:r>
              <w:rPr>
                <w:noProof/>
                <w:webHidden/>
              </w:rPr>
              <w:tab/>
            </w:r>
            <w:r>
              <w:rPr>
                <w:noProof/>
                <w:webHidden/>
              </w:rPr>
              <w:fldChar w:fldCharType="begin"/>
            </w:r>
            <w:r>
              <w:rPr>
                <w:noProof/>
                <w:webHidden/>
              </w:rPr>
              <w:instrText xml:space="preserve"> PAGEREF _Toc183171890 \h </w:instrText>
            </w:r>
            <w:r>
              <w:rPr>
                <w:noProof/>
                <w:webHidden/>
              </w:rPr>
            </w:r>
            <w:r>
              <w:rPr>
                <w:noProof/>
                <w:webHidden/>
              </w:rPr>
              <w:fldChar w:fldCharType="separate"/>
            </w:r>
            <w:r>
              <w:rPr>
                <w:noProof/>
                <w:webHidden/>
              </w:rPr>
              <w:t>75</w:t>
            </w:r>
            <w:r>
              <w:rPr>
                <w:noProof/>
                <w:webHidden/>
              </w:rPr>
              <w:fldChar w:fldCharType="end"/>
            </w:r>
          </w:hyperlink>
        </w:p>
        <w:p w14:paraId="1051BFAF" w14:textId="400DDEB2"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91" w:history="1">
            <w:r w:rsidRPr="00D25027">
              <w:rPr>
                <w:rStyle w:val="Hipercze"/>
                <w:noProof/>
                <w14:scene3d>
                  <w14:camera w14:prst="orthographicFront"/>
                  <w14:lightRig w14:rig="threePt" w14:dir="t">
                    <w14:rot w14:lat="0" w14:lon="0" w14:rev="0"/>
                  </w14:lightRig>
                </w14:scene3d>
              </w:rPr>
              <w:t>3.6.</w:t>
            </w:r>
            <w:r>
              <w:rPr>
                <w:rFonts w:asciiTheme="minorHAnsi" w:eastAsiaTheme="minorEastAsia" w:hAnsiTheme="minorHAnsi" w:cstheme="minorBidi"/>
                <w:noProof/>
                <w:sz w:val="22"/>
                <w:szCs w:val="22"/>
                <w:lang w:eastAsia="pl-PL"/>
              </w:rPr>
              <w:tab/>
            </w:r>
            <w:r w:rsidRPr="00D25027">
              <w:rPr>
                <w:rStyle w:val="Hipercze"/>
                <w:noProof/>
              </w:rPr>
              <w:t>Załącznik AKC-4/D do deklaracji AKC-4</w:t>
            </w:r>
            <w:r>
              <w:rPr>
                <w:noProof/>
                <w:webHidden/>
              </w:rPr>
              <w:tab/>
            </w:r>
            <w:r>
              <w:rPr>
                <w:noProof/>
                <w:webHidden/>
              </w:rPr>
              <w:fldChar w:fldCharType="begin"/>
            </w:r>
            <w:r>
              <w:rPr>
                <w:noProof/>
                <w:webHidden/>
              </w:rPr>
              <w:instrText xml:space="preserve"> PAGEREF _Toc183171891 \h </w:instrText>
            </w:r>
            <w:r>
              <w:rPr>
                <w:noProof/>
                <w:webHidden/>
              </w:rPr>
            </w:r>
            <w:r>
              <w:rPr>
                <w:noProof/>
                <w:webHidden/>
              </w:rPr>
              <w:fldChar w:fldCharType="separate"/>
            </w:r>
            <w:r>
              <w:rPr>
                <w:noProof/>
                <w:webHidden/>
              </w:rPr>
              <w:t>77</w:t>
            </w:r>
            <w:r>
              <w:rPr>
                <w:noProof/>
                <w:webHidden/>
              </w:rPr>
              <w:fldChar w:fldCharType="end"/>
            </w:r>
          </w:hyperlink>
        </w:p>
        <w:p w14:paraId="2B336435" w14:textId="678B7625"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92" w:history="1">
            <w:r w:rsidRPr="00D25027">
              <w:rPr>
                <w:rStyle w:val="Hipercze"/>
                <w:noProof/>
                <w14:scene3d>
                  <w14:camera w14:prst="orthographicFront"/>
                  <w14:lightRig w14:rig="threePt" w14:dir="t">
                    <w14:rot w14:lat="0" w14:lon="0" w14:rev="0"/>
                  </w14:lightRig>
                </w14:scene3d>
              </w:rPr>
              <w:t>3.6.1.</w:t>
            </w:r>
            <w:r>
              <w:rPr>
                <w:rFonts w:asciiTheme="minorHAnsi" w:eastAsiaTheme="minorEastAsia" w:hAnsiTheme="minorHAnsi" w:cstheme="minorBidi"/>
                <w:iCs w:val="0"/>
                <w:noProof/>
                <w:sz w:val="22"/>
                <w:szCs w:val="22"/>
                <w:lang w:eastAsia="pl-PL"/>
              </w:rPr>
              <w:tab/>
            </w:r>
            <w:r w:rsidRPr="00D25027">
              <w:rPr>
                <w:rStyle w:val="Hipercze"/>
                <w:noProof/>
              </w:rPr>
              <w:t>Komunikat AKC-4D</w:t>
            </w:r>
            <w:r>
              <w:rPr>
                <w:noProof/>
                <w:webHidden/>
              </w:rPr>
              <w:tab/>
            </w:r>
            <w:r>
              <w:rPr>
                <w:noProof/>
                <w:webHidden/>
              </w:rPr>
              <w:fldChar w:fldCharType="begin"/>
            </w:r>
            <w:r>
              <w:rPr>
                <w:noProof/>
                <w:webHidden/>
              </w:rPr>
              <w:instrText xml:space="preserve"> PAGEREF _Toc183171892 \h </w:instrText>
            </w:r>
            <w:r>
              <w:rPr>
                <w:noProof/>
                <w:webHidden/>
              </w:rPr>
            </w:r>
            <w:r>
              <w:rPr>
                <w:noProof/>
                <w:webHidden/>
              </w:rPr>
              <w:fldChar w:fldCharType="separate"/>
            </w:r>
            <w:r>
              <w:rPr>
                <w:noProof/>
                <w:webHidden/>
              </w:rPr>
              <w:t>77</w:t>
            </w:r>
            <w:r>
              <w:rPr>
                <w:noProof/>
                <w:webHidden/>
              </w:rPr>
              <w:fldChar w:fldCharType="end"/>
            </w:r>
          </w:hyperlink>
        </w:p>
        <w:p w14:paraId="6D98119A" w14:textId="291CF574"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93" w:history="1">
            <w:r w:rsidRPr="00D25027">
              <w:rPr>
                <w:rStyle w:val="Hipercze"/>
                <w:noProof/>
                <w14:scene3d>
                  <w14:camera w14:prst="orthographicFront"/>
                  <w14:lightRig w14:rig="threePt" w14:dir="t">
                    <w14:rot w14:lat="0" w14:lon="0" w14:rev="0"/>
                  </w14:lightRig>
                </w14:scene3d>
              </w:rPr>
              <w:t>3.6.2.</w:t>
            </w:r>
            <w:r>
              <w:rPr>
                <w:rFonts w:asciiTheme="minorHAnsi" w:eastAsiaTheme="minorEastAsia" w:hAnsiTheme="minorHAnsi" w:cstheme="minorBidi"/>
                <w:iCs w:val="0"/>
                <w:noProof/>
                <w:sz w:val="22"/>
                <w:szCs w:val="22"/>
                <w:lang w:eastAsia="pl-PL"/>
              </w:rPr>
              <w:tab/>
            </w:r>
            <w:r w:rsidRPr="00D25027">
              <w:rPr>
                <w:rStyle w:val="Hipercze"/>
                <w:noProof/>
              </w:rPr>
              <w:t>Specyfikacja AKC-4D</w:t>
            </w:r>
            <w:r>
              <w:rPr>
                <w:noProof/>
                <w:webHidden/>
              </w:rPr>
              <w:tab/>
            </w:r>
            <w:r>
              <w:rPr>
                <w:noProof/>
                <w:webHidden/>
              </w:rPr>
              <w:fldChar w:fldCharType="begin"/>
            </w:r>
            <w:r>
              <w:rPr>
                <w:noProof/>
                <w:webHidden/>
              </w:rPr>
              <w:instrText xml:space="preserve"> PAGEREF _Toc183171893 \h </w:instrText>
            </w:r>
            <w:r>
              <w:rPr>
                <w:noProof/>
                <w:webHidden/>
              </w:rPr>
            </w:r>
            <w:r>
              <w:rPr>
                <w:noProof/>
                <w:webHidden/>
              </w:rPr>
              <w:fldChar w:fldCharType="separate"/>
            </w:r>
            <w:r>
              <w:rPr>
                <w:noProof/>
                <w:webHidden/>
              </w:rPr>
              <w:t>77</w:t>
            </w:r>
            <w:r>
              <w:rPr>
                <w:noProof/>
                <w:webHidden/>
              </w:rPr>
              <w:fldChar w:fldCharType="end"/>
            </w:r>
          </w:hyperlink>
        </w:p>
        <w:p w14:paraId="7DE844AA" w14:textId="7F46002C"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94" w:history="1">
            <w:r w:rsidRPr="00D25027">
              <w:rPr>
                <w:rStyle w:val="Hipercze"/>
                <w:noProof/>
                <w14:scene3d>
                  <w14:camera w14:prst="orthographicFront"/>
                  <w14:lightRig w14:rig="threePt" w14:dir="t">
                    <w14:rot w14:lat="0" w14:lon="0" w14:rev="0"/>
                  </w14:lightRig>
                </w14:scene3d>
              </w:rPr>
              <w:t>3.6.3.</w:t>
            </w:r>
            <w:r>
              <w:rPr>
                <w:rFonts w:asciiTheme="minorHAnsi" w:eastAsiaTheme="minorEastAsia" w:hAnsiTheme="minorHAnsi" w:cstheme="minorBidi"/>
                <w:iCs w:val="0"/>
                <w:noProof/>
                <w:sz w:val="22"/>
                <w:szCs w:val="22"/>
                <w:lang w:eastAsia="pl-PL"/>
              </w:rPr>
              <w:tab/>
            </w:r>
            <w:r w:rsidRPr="00D25027">
              <w:rPr>
                <w:rStyle w:val="Hipercze"/>
                <w:noProof/>
              </w:rPr>
              <w:t>Dane ogólne w ramach struktury załącznika AKC-4D do deklaracji AKC-4/AKC-4zo</w:t>
            </w:r>
            <w:r>
              <w:rPr>
                <w:noProof/>
                <w:webHidden/>
              </w:rPr>
              <w:tab/>
            </w:r>
            <w:r>
              <w:rPr>
                <w:noProof/>
                <w:webHidden/>
              </w:rPr>
              <w:fldChar w:fldCharType="begin"/>
            </w:r>
            <w:r>
              <w:rPr>
                <w:noProof/>
                <w:webHidden/>
              </w:rPr>
              <w:instrText xml:space="preserve"> PAGEREF _Toc183171894 \h </w:instrText>
            </w:r>
            <w:r>
              <w:rPr>
                <w:noProof/>
                <w:webHidden/>
              </w:rPr>
            </w:r>
            <w:r>
              <w:rPr>
                <w:noProof/>
                <w:webHidden/>
              </w:rPr>
              <w:fldChar w:fldCharType="separate"/>
            </w:r>
            <w:r>
              <w:rPr>
                <w:noProof/>
                <w:webHidden/>
              </w:rPr>
              <w:t>78</w:t>
            </w:r>
            <w:r>
              <w:rPr>
                <w:noProof/>
                <w:webHidden/>
              </w:rPr>
              <w:fldChar w:fldCharType="end"/>
            </w:r>
          </w:hyperlink>
        </w:p>
        <w:p w14:paraId="529F3A8C" w14:textId="4FAB7084"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895" w:history="1">
            <w:r w:rsidRPr="00D25027">
              <w:rPr>
                <w:rStyle w:val="Hipercze"/>
                <w:noProof/>
                <w14:scene3d>
                  <w14:camera w14:prst="orthographicFront"/>
                  <w14:lightRig w14:rig="threePt" w14:dir="t">
                    <w14:rot w14:lat="0" w14:lon="0" w14:rev="0"/>
                  </w14:lightRig>
                </w14:scene3d>
              </w:rPr>
              <w:t>3.7.</w:t>
            </w:r>
            <w:r>
              <w:rPr>
                <w:rFonts w:asciiTheme="minorHAnsi" w:eastAsiaTheme="minorEastAsia" w:hAnsiTheme="minorHAnsi" w:cstheme="minorBidi"/>
                <w:noProof/>
                <w:sz w:val="22"/>
                <w:szCs w:val="22"/>
                <w:lang w:eastAsia="pl-PL"/>
              </w:rPr>
              <w:tab/>
            </w:r>
            <w:r w:rsidRPr="00D25027">
              <w:rPr>
                <w:rStyle w:val="Hipercze"/>
                <w:noProof/>
              </w:rPr>
              <w:t>Załącznik AKC-4/E do deklaracji AKC-4</w:t>
            </w:r>
            <w:r>
              <w:rPr>
                <w:noProof/>
                <w:webHidden/>
              </w:rPr>
              <w:tab/>
            </w:r>
            <w:r>
              <w:rPr>
                <w:noProof/>
                <w:webHidden/>
              </w:rPr>
              <w:fldChar w:fldCharType="begin"/>
            </w:r>
            <w:r>
              <w:rPr>
                <w:noProof/>
                <w:webHidden/>
              </w:rPr>
              <w:instrText xml:space="preserve"> PAGEREF _Toc183171895 \h </w:instrText>
            </w:r>
            <w:r>
              <w:rPr>
                <w:noProof/>
                <w:webHidden/>
              </w:rPr>
            </w:r>
            <w:r>
              <w:rPr>
                <w:noProof/>
                <w:webHidden/>
              </w:rPr>
              <w:fldChar w:fldCharType="separate"/>
            </w:r>
            <w:r>
              <w:rPr>
                <w:noProof/>
                <w:webHidden/>
              </w:rPr>
              <w:t>88</w:t>
            </w:r>
            <w:r>
              <w:rPr>
                <w:noProof/>
                <w:webHidden/>
              </w:rPr>
              <w:fldChar w:fldCharType="end"/>
            </w:r>
          </w:hyperlink>
        </w:p>
        <w:p w14:paraId="4195F263" w14:textId="0D1A4D54"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96" w:history="1">
            <w:r w:rsidRPr="00D25027">
              <w:rPr>
                <w:rStyle w:val="Hipercze"/>
                <w:noProof/>
                <w14:scene3d>
                  <w14:camera w14:prst="orthographicFront"/>
                  <w14:lightRig w14:rig="threePt" w14:dir="t">
                    <w14:rot w14:lat="0" w14:lon="0" w14:rev="0"/>
                  </w14:lightRig>
                </w14:scene3d>
              </w:rPr>
              <w:t>3.7.1.</w:t>
            </w:r>
            <w:r>
              <w:rPr>
                <w:rFonts w:asciiTheme="minorHAnsi" w:eastAsiaTheme="minorEastAsia" w:hAnsiTheme="minorHAnsi" w:cstheme="minorBidi"/>
                <w:iCs w:val="0"/>
                <w:noProof/>
                <w:sz w:val="22"/>
                <w:szCs w:val="22"/>
                <w:lang w:eastAsia="pl-PL"/>
              </w:rPr>
              <w:tab/>
            </w:r>
            <w:r w:rsidRPr="00D25027">
              <w:rPr>
                <w:rStyle w:val="Hipercze"/>
                <w:noProof/>
              </w:rPr>
              <w:t>Komunikat AKC-4E</w:t>
            </w:r>
            <w:r>
              <w:rPr>
                <w:noProof/>
                <w:webHidden/>
              </w:rPr>
              <w:tab/>
            </w:r>
            <w:r>
              <w:rPr>
                <w:noProof/>
                <w:webHidden/>
              </w:rPr>
              <w:fldChar w:fldCharType="begin"/>
            </w:r>
            <w:r>
              <w:rPr>
                <w:noProof/>
                <w:webHidden/>
              </w:rPr>
              <w:instrText xml:space="preserve"> PAGEREF _Toc183171896 \h </w:instrText>
            </w:r>
            <w:r>
              <w:rPr>
                <w:noProof/>
                <w:webHidden/>
              </w:rPr>
            </w:r>
            <w:r>
              <w:rPr>
                <w:noProof/>
                <w:webHidden/>
              </w:rPr>
              <w:fldChar w:fldCharType="separate"/>
            </w:r>
            <w:r>
              <w:rPr>
                <w:noProof/>
                <w:webHidden/>
              </w:rPr>
              <w:t>88</w:t>
            </w:r>
            <w:r>
              <w:rPr>
                <w:noProof/>
                <w:webHidden/>
              </w:rPr>
              <w:fldChar w:fldCharType="end"/>
            </w:r>
          </w:hyperlink>
        </w:p>
        <w:p w14:paraId="30809E87" w14:textId="4DB44603"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97" w:history="1">
            <w:r w:rsidRPr="00D25027">
              <w:rPr>
                <w:rStyle w:val="Hipercze"/>
                <w:noProof/>
                <w14:scene3d>
                  <w14:camera w14:prst="orthographicFront"/>
                  <w14:lightRig w14:rig="threePt" w14:dir="t">
                    <w14:rot w14:lat="0" w14:lon="0" w14:rev="0"/>
                  </w14:lightRig>
                </w14:scene3d>
              </w:rPr>
              <w:t>3.7.2.</w:t>
            </w:r>
            <w:r>
              <w:rPr>
                <w:rFonts w:asciiTheme="minorHAnsi" w:eastAsiaTheme="minorEastAsia" w:hAnsiTheme="minorHAnsi" w:cstheme="minorBidi"/>
                <w:iCs w:val="0"/>
                <w:noProof/>
                <w:sz w:val="22"/>
                <w:szCs w:val="22"/>
                <w:lang w:eastAsia="pl-PL"/>
              </w:rPr>
              <w:tab/>
            </w:r>
            <w:r w:rsidRPr="00D25027">
              <w:rPr>
                <w:rStyle w:val="Hipercze"/>
                <w:noProof/>
              </w:rPr>
              <w:t>Specyfikacja AKC-4E</w:t>
            </w:r>
            <w:r>
              <w:rPr>
                <w:noProof/>
                <w:webHidden/>
              </w:rPr>
              <w:tab/>
            </w:r>
            <w:r>
              <w:rPr>
                <w:noProof/>
                <w:webHidden/>
              </w:rPr>
              <w:fldChar w:fldCharType="begin"/>
            </w:r>
            <w:r>
              <w:rPr>
                <w:noProof/>
                <w:webHidden/>
              </w:rPr>
              <w:instrText xml:space="preserve"> PAGEREF _Toc183171897 \h </w:instrText>
            </w:r>
            <w:r>
              <w:rPr>
                <w:noProof/>
                <w:webHidden/>
              </w:rPr>
            </w:r>
            <w:r>
              <w:rPr>
                <w:noProof/>
                <w:webHidden/>
              </w:rPr>
              <w:fldChar w:fldCharType="separate"/>
            </w:r>
            <w:r>
              <w:rPr>
                <w:noProof/>
                <w:webHidden/>
              </w:rPr>
              <w:t>88</w:t>
            </w:r>
            <w:r>
              <w:rPr>
                <w:noProof/>
                <w:webHidden/>
              </w:rPr>
              <w:fldChar w:fldCharType="end"/>
            </w:r>
          </w:hyperlink>
        </w:p>
        <w:p w14:paraId="514E5D5C" w14:textId="681FF988"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98" w:history="1">
            <w:r w:rsidRPr="00D25027">
              <w:rPr>
                <w:rStyle w:val="Hipercze"/>
                <w:noProof/>
                <w14:scene3d>
                  <w14:camera w14:prst="orthographicFront"/>
                  <w14:lightRig w14:rig="threePt" w14:dir="t">
                    <w14:rot w14:lat="0" w14:lon="0" w14:rev="0"/>
                  </w14:lightRig>
                </w14:scene3d>
              </w:rPr>
              <w:t>3.7.3.</w:t>
            </w:r>
            <w:r>
              <w:rPr>
                <w:rFonts w:asciiTheme="minorHAnsi" w:eastAsiaTheme="minorEastAsia" w:hAnsiTheme="minorHAnsi" w:cstheme="minorBidi"/>
                <w:iCs w:val="0"/>
                <w:noProof/>
                <w:sz w:val="22"/>
                <w:szCs w:val="22"/>
                <w:lang w:eastAsia="pl-PL"/>
              </w:rPr>
              <w:tab/>
            </w:r>
            <w:r w:rsidRPr="00D25027">
              <w:rPr>
                <w:rStyle w:val="Hipercze"/>
                <w:noProof/>
              </w:rPr>
              <w:t>Dane ogólne w ramach struktury załącznika AKC-4E do deklaracji AKC-4/AKC-4zo</w:t>
            </w:r>
            <w:r>
              <w:rPr>
                <w:noProof/>
                <w:webHidden/>
              </w:rPr>
              <w:tab/>
            </w:r>
            <w:r>
              <w:rPr>
                <w:noProof/>
                <w:webHidden/>
              </w:rPr>
              <w:fldChar w:fldCharType="begin"/>
            </w:r>
            <w:r>
              <w:rPr>
                <w:noProof/>
                <w:webHidden/>
              </w:rPr>
              <w:instrText xml:space="preserve"> PAGEREF _Toc183171898 \h </w:instrText>
            </w:r>
            <w:r>
              <w:rPr>
                <w:noProof/>
                <w:webHidden/>
              </w:rPr>
            </w:r>
            <w:r>
              <w:rPr>
                <w:noProof/>
                <w:webHidden/>
              </w:rPr>
              <w:fldChar w:fldCharType="separate"/>
            </w:r>
            <w:r>
              <w:rPr>
                <w:noProof/>
                <w:webHidden/>
              </w:rPr>
              <w:t>89</w:t>
            </w:r>
            <w:r>
              <w:rPr>
                <w:noProof/>
                <w:webHidden/>
              </w:rPr>
              <w:fldChar w:fldCharType="end"/>
            </w:r>
          </w:hyperlink>
        </w:p>
        <w:p w14:paraId="466074BA" w14:textId="3DB9891E"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899" w:history="1">
            <w:r w:rsidRPr="00D25027">
              <w:rPr>
                <w:rStyle w:val="Hipercze"/>
                <w:noProof/>
                <w14:scene3d>
                  <w14:camera w14:prst="orthographicFront"/>
                  <w14:lightRig w14:rig="threePt" w14:dir="t">
                    <w14:rot w14:lat="0" w14:lon="0" w14:rev="0"/>
                  </w14:lightRig>
                </w14:scene3d>
              </w:rPr>
              <w:t>3.7.4.</w:t>
            </w:r>
            <w:r>
              <w:rPr>
                <w:rFonts w:asciiTheme="minorHAnsi" w:eastAsiaTheme="minorEastAsia" w:hAnsiTheme="minorHAnsi" w:cstheme="minorBidi"/>
                <w:iCs w:val="0"/>
                <w:noProof/>
                <w:sz w:val="22"/>
                <w:szCs w:val="22"/>
                <w:lang w:eastAsia="pl-PL"/>
              </w:rPr>
              <w:tab/>
            </w:r>
            <w:r w:rsidRPr="00D25027">
              <w:rPr>
                <w:rStyle w:val="Hipercze"/>
                <w:noProof/>
              </w:rPr>
              <w:t>Reguły AKC-4E</w:t>
            </w:r>
            <w:r>
              <w:rPr>
                <w:noProof/>
                <w:webHidden/>
              </w:rPr>
              <w:tab/>
            </w:r>
            <w:r>
              <w:rPr>
                <w:noProof/>
                <w:webHidden/>
              </w:rPr>
              <w:fldChar w:fldCharType="begin"/>
            </w:r>
            <w:r>
              <w:rPr>
                <w:noProof/>
                <w:webHidden/>
              </w:rPr>
              <w:instrText xml:space="preserve"> PAGEREF _Toc183171899 \h </w:instrText>
            </w:r>
            <w:r>
              <w:rPr>
                <w:noProof/>
                <w:webHidden/>
              </w:rPr>
            </w:r>
            <w:r>
              <w:rPr>
                <w:noProof/>
                <w:webHidden/>
              </w:rPr>
              <w:fldChar w:fldCharType="separate"/>
            </w:r>
            <w:r>
              <w:rPr>
                <w:noProof/>
                <w:webHidden/>
              </w:rPr>
              <w:t>93</w:t>
            </w:r>
            <w:r>
              <w:rPr>
                <w:noProof/>
                <w:webHidden/>
              </w:rPr>
              <w:fldChar w:fldCharType="end"/>
            </w:r>
          </w:hyperlink>
        </w:p>
        <w:p w14:paraId="7D6AE965" w14:textId="52FD883A"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900" w:history="1">
            <w:r w:rsidRPr="00D25027">
              <w:rPr>
                <w:rStyle w:val="Hipercze"/>
                <w:noProof/>
                <w14:scene3d>
                  <w14:camera w14:prst="orthographicFront"/>
                  <w14:lightRig w14:rig="threePt" w14:dir="t">
                    <w14:rot w14:lat="0" w14:lon="0" w14:rev="0"/>
                  </w14:lightRig>
                </w14:scene3d>
              </w:rPr>
              <w:t>3.8.</w:t>
            </w:r>
            <w:r>
              <w:rPr>
                <w:rFonts w:asciiTheme="minorHAnsi" w:eastAsiaTheme="minorEastAsia" w:hAnsiTheme="minorHAnsi" w:cstheme="minorBidi"/>
                <w:noProof/>
                <w:sz w:val="22"/>
                <w:szCs w:val="22"/>
                <w:lang w:eastAsia="pl-PL"/>
              </w:rPr>
              <w:tab/>
            </w:r>
            <w:r w:rsidRPr="00D25027">
              <w:rPr>
                <w:rStyle w:val="Hipercze"/>
                <w:noProof/>
              </w:rPr>
              <w:t>Załączniki AKC-4/F do deklaracji AKC4</w:t>
            </w:r>
            <w:r>
              <w:rPr>
                <w:noProof/>
                <w:webHidden/>
              </w:rPr>
              <w:tab/>
            </w:r>
            <w:r>
              <w:rPr>
                <w:noProof/>
                <w:webHidden/>
              </w:rPr>
              <w:fldChar w:fldCharType="begin"/>
            </w:r>
            <w:r>
              <w:rPr>
                <w:noProof/>
                <w:webHidden/>
              </w:rPr>
              <w:instrText xml:space="preserve"> PAGEREF _Toc183171900 \h </w:instrText>
            </w:r>
            <w:r>
              <w:rPr>
                <w:noProof/>
                <w:webHidden/>
              </w:rPr>
            </w:r>
            <w:r>
              <w:rPr>
                <w:noProof/>
                <w:webHidden/>
              </w:rPr>
              <w:fldChar w:fldCharType="separate"/>
            </w:r>
            <w:r>
              <w:rPr>
                <w:noProof/>
                <w:webHidden/>
              </w:rPr>
              <w:t>94</w:t>
            </w:r>
            <w:r>
              <w:rPr>
                <w:noProof/>
                <w:webHidden/>
              </w:rPr>
              <w:fldChar w:fldCharType="end"/>
            </w:r>
          </w:hyperlink>
        </w:p>
        <w:p w14:paraId="0988C221" w14:textId="279A5E2B"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01" w:history="1">
            <w:r w:rsidRPr="00D25027">
              <w:rPr>
                <w:rStyle w:val="Hipercze"/>
                <w:noProof/>
                <w14:scene3d>
                  <w14:camera w14:prst="orthographicFront"/>
                  <w14:lightRig w14:rig="threePt" w14:dir="t">
                    <w14:rot w14:lat="0" w14:lon="0" w14:rev="0"/>
                  </w14:lightRig>
                </w14:scene3d>
              </w:rPr>
              <w:t>3.8.1.</w:t>
            </w:r>
            <w:r>
              <w:rPr>
                <w:rFonts w:asciiTheme="minorHAnsi" w:eastAsiaTheme="minorEastAsia" w:hAnsiTheme="minorHAnsi" w:cstheme="minorBidi"/>
                <w:iCs w:val="0"/>
                <w:noProof/>
                <w:sz w:val="22"/>
                <w:szCs w:val="22"/>
                <w:lang w:eastAsia="pl-PL"/>
              </w:rPr>
              <w:tab/>
            </w:r>
            <w:r w:rsidRPr="00D25027">
              <w:rPr>
                <w:rStyle w:val="Hipercze"/>
                <w:noProof/>
              </w:rPr>
              <w:t>Komunikat AKC-4F</w:t>
            </w:r>
            <w:r>
              <w:rPr>
                <w:noProof/>
                <w:webHidden/>
              </w:rPr>
              <w:tab/>
            </w:r>
            <w:r>
              <w:rPr>
                <w:noProof/>
                <w:webHidden/>
              </w:rPr>
              <w:fldChar w:fldCharType="begin"/>
            </w:r>
            <w:r>
              <w:rPr>
                <w:noProof/>
                <w:webHidden/>
              </w:rPr>
              <w:instrText xml:space="preserve"> PAGEREF _Toc183171901 \h </w:instrText>
            </w:r>
            <w:r>
              <w:rPr>
                <w:noProof/>
                <w:webHidden/>
              </w:rPr>
            </w:r>
            <w:r>
              <w:rPr>
                <w:noProof/>
                <w:webHidden/>
              </w:rPr>
              <w:fldChar w:fldCharType="separate"/>
            </w:r>
            <w:r>
              <w:rPr>
                <w:noProof/>
                <w:webHidden/>
              </w:rPr>
              <w:t>94</w:t>
            </w:r>
            <w:r>
              <w:rPr>
                <w:noProof/>
                <w:webHidden/>
              </w:rPr>
              <w:fldChar w:fldCharType="end"/>
            </w:r>
          </w:hyperlink>
        </w:p>
        <w:p w14:paraId="5E8C17F8" w14:textId="7F0F7A43"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02" w:history="1">
            <w:r w:rsidRPr="00D25027">
              <w:rPr>
                <w:rStyle w:val="Hipercze"/>
                <w:noProof/>
                <w14:scene3d>
                  <w14:camera w14:prst="orthographicFront"/>
                  <w14:lightRig w14:rig="threePt" w14:dir="t">
                    <w14:rot w14:lat="0" w14:lon="0" w14:rev="0"/>
                  </w14:lightRig>
                </w14:scene3d>
              </w:rPr>
              <w:t>3.8.2.</w:t>
            </w:r>
            <w:r>
              <w:rPr>
                <w:rFonts w:asciiTheme="minorHAnsi" w:eastAsiaTheme="minorEastAsia" w:hAnsiTheme="minorHAnsi" w:cstheme="minorBidi"/>
                <w:iCs w:val="0"/>
                <w:noProof/>
                <w:sz w:val="22"/>
                <w:szCs w:val="22"/>
                <w:lang w:eastAsia="pl-PL"/>
              </w:rPr>
              <w:tab/>
            </w:r>
            <w:r w:rsidRPr="00D25027">
              <w:rPr>
                <w:rStyle w:val="Hipercze"/>
                <w:noProof/>
              </w:rPr>
              <w:t>Specyfikacja AKC-4F</w:t>
            </w:r>
            <w:r>
              <w:rPr>
                <w:noProof/>
                <w:webHidden/>
              </w:rPr>
              <w:tab/>
            </w:r>
            <w:r>
              <w:rPr>
                <w:noProof/>
                <w:webHidden/>
              </w:rPr>
              <w:fldChar w:fldCharType="begin"/>
            </w:r>
            <w:r>
              <w:rPr>
                <w:noProof/>
                <w:webHidden/>
              </w:rPr>
              <w:instrText xml:space="preserve"> PAGEREF _Toc183171902 \h </w:instrText>
            </w:r>
            <w:r>
              <w:rPr>
                <w:noProof/>
                <w:webHidden/>
              </w:rPr>
            </w:r>
            <w:r>
              <w:rPr>
                <w:noProof/>
                <w:webHidden/>
              </w:rPr>
              <w:fldChar w:fldCharType="separate"/>
            </w:r>
            <w:r>
              <w:rPr>
                <w:noProof/>
                <w:webHidden/>
              </w:rPr>
              <w:t>94</w:t>
            </w:r>
            <w:r>
              <w:rPr>
                <w:noProof/>
                <w:webHidden/>
              </w:rPr>
              <w:fldChar w:fldCharType="end"/>
            </w:r>
          </w:hyperlink>
        </w:p>
        <w:p w14:paraId="3F8076D6" w14:textId="42426329"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03" w:history="1">
            <w:r w:rsidRPr="00D25027">
              <w:rPr>
                <w:rStyle w:val="Hipercze"/>
                <w:noProof/>
                <w14:scene3d>
                  <w14:camera w14:prst="orthographicFront"/>
                  <w14:lightRig w14:rig="threePt" w14:dir="t">
                    <w14:rot w14:lat="0" w14:lon="0" w14:rev="0"/>
                  </w14:lightRig>
                </w14:scene3d>
              </w:rPr>
              <w:t>3.8.3.</w:t>
            </w:r>
            <w:r>
              <w:rPr>
                <w:rFonts w:asciiTheme="minorHAnsi" w:eastAsiaTheme="minorEastAsia" w:hAnsiTheme="minorHAnsi" w:cstheme="minorBidi"/>
                <w:iCs w:val="0"/>
                <w:noProof/>
                <w:sz w:val="22"/>
                <w:szCs w:val="22"/>
                <w:lang w:eastAsia="pl-PL"/>
              </w:rPr>
              <w:tab/>
            </w:r>
            <w:r w:rsidRPr="00D25027">
              <w:rPr>
                <w:rStyle w:val="Hipercze"/>
                <w:noProof/>
              </w:rPr>
              <w:t>Struktura załącznika AKC-4F do deklaracji AKC-4/AKC-4zo</w:t>
            </w:r>
            <w:r>
              <w:rPr>
                <w:noProof/>
                <w:webHidden/>
              </w:rPr>
              <w:tab/>
            </w:r>
            <w:r>
              <w:rPr>
                <w:noProof/>
                <w:webHidden/>
              </w:rPr>
              <w:fldChar w:fldCharType="begin"/>
            </w:r>
            <w:r>
              <w:rPr>
                <w:noProof/>
                <w:webHidden/>
              </w:rPr>
              <w:instrText xml:space="preserve"> PAGEREF _Toc183171903 \h </w:instrText>
            </w:r>
            <w:r>
              <w:rPr>
                <w:noProof/>
                <w:webHidden/>
              </w:rPr>
            </w:r>
            <w:r>
              <w:rPr>
                <w:noProof/>
                <w:webHidden/>
              </w:rPr>
              <w:fldChar w:fldCharType="separate"/>
            </w:r>
            <w:r>
              <w:rPr>
                <w:noProof/>
                <w:webHidden/>
              </w:rPr>
              <w:t>95</w:t>
            </w:r>
            <w:r>
              <w:rPr>
                <w:noProof/>
                <w:webHidden/>
              </w:rPr>
              <w:fldChar w:fldCharType="end"/>
            </w:r>
          </w:hyperlink>
        </w:p>
        <w:p w14:paraId="3E5BBF3E" w14:textId="6D75575C"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04" w:history="1">
            <w:r w:rsidRPr="00D25027">
              <w:rPr>
                <w:rStyle w:val="Hipercze"/>
                <w:noProof/>
                <w14:scene3d>
                  <w14:camera w14:prst="orthographicFront"/>
                  <w14:lightRig w14:rig="threePt" w14:dir="t">
                    <w14:rot w14:lat="0" w14:lon="0" w14:rev="0"/>
                  </w14:lightRig>
                </w14:scene3d>
              </w:rPr>
              <w:t>3.8.4.</w:t>
            </w:r>
            <w:r>
              <w:rPr>
                <w:rFonts w:asciiTheme="minorHAnsi" w:eastAsiaTheme="minorEastAsia" w:hAnsiTheme="minorHAnsi" w:cstheme="minorBidi"/>
                <w:iCs w:val="0"/>
                <w:noProof/>
                <w:sz w:val="22"/>
                <w:szCs w:val="22"/>
                <w:lang w:eastAsia="pl-PL"/>
              </w:rPr>
              <w:tab/>
            </w:r>
            <w:r w:rsidRPr="00D25027">
              <w:rPr>
                <w:rStyle w:val="Hipercze"/>
                <w:noProof/>
              </w:rPr>
              <w:t>Reguły AKC-4F</w:t>
            </w:r>
            <w:r>
              <w:rPr>
                <w:noProof/>
                <w:webHidden/>
              </w:rPr>
              <w:tab/>
            </w:r>
            <w:r>
              <w:rPr>
                <w:noProof/>
                <w:webHidden/>
              </w:rPr>
              <w:fldChar w:fldCharType="begin"/>
            </w:r>
            <w:r>
              <w:rPr>
                <w:noProof/>
                <w:webHidden/>
              </w:rPr>
              <w:instrText xml:space="preserve"> PAGEREF _Toc183171904 \h </w:instrText>
            </w:r>
            <w:r>
              <w:rPr>
                <w:noProof/>
                <w:webHidden/>
              </w:rPr>
            </w:r>
            <w:r>
              <w:rPr>
                <w:noProof/>
                <w:webHidden/>
              </w:rPr>
              <w:fldChar w:fldCharType="separate"/>
            </w:r>
            <w:r>
              <w:rPr>
                <w:noProof/>
                <w:webHidden/>
              </w:rPr>
              <w:t>104</w:t>
            </w:r>
            <w:r>
              <w:rPr>
                <w:noProof/>
                <w:webHidden/>
              </w:rPr>
              <w:fldChar w:fldCharType="end"/>
            </w:r>
          </w:hyperlink>
        </w:p>
        <w:p w14:paraId="60C47CA5" w14:textId="2B93D854"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905" w:history="1">
            <w:r w:rsidRPr="00D25027">
              <w:rPr>
                <w:rStyle w:val="Hipercze"/>
                <w:noProof/>
                <w14:scene3d>
                  <w14:camera w14:prst="orthographicFront"/>
                  <w14:lightRig w14:rig="threePt" w14:dir="t">
                    <w14:rot w14:lat="0" w14:lon="0" w14:rev="0"/>
                  </w14:lightRig>
                </w14:scene3d>
              </w:rPr>
              <w:t>3.9.</w:t>
            </w:r>
            <w:r>
              <w:rPr>
                <w:rFonts w:asciiTheme="minorHAnsi" w:eastAsiaTheme="minorEastAsia" w:hAnsiTheme="minorHAnsi" w:cstheme="minorBidi"/>
                <w:noProof/>
                <w:sz w:val="22"/>
                <w:szCs w:val="22"/>
                <w:lang w:eastAsia="pl-PL"/>
              </w:rPr>
              <w:tab/>
            </w:r>
            <w:r w:rsidRPr="00D25027">
              <w:rPr>
                <w:rStyle w:val="Hipercze"/>
                <w:noProof/>
              </w:rPr>
              <w:t>Załącznik AKC-4/H do deklaracji AKC4</w:t>
            </w:r>
            <w:r>
              <w:rPr>
                <w:noProof/>
                <w:webHidden/>
              </w:rPr>
              <w:tab/>
            </w:r>
            <w:r>
              <w:rPr>
                <w:noProof/>
                <w:webHidden/>
              </w:rPr>
              <w:fldChar w:fldCharType="begin"/>
            </w:r>
            <w:r>
              <w:rPr>
                <w:noProof/>
                <w:webHidden/>
              </w:rPr>
              <w:instrText xml:space="preserve"> PAGEREF _Toc183171905 \h </w:instrText>
            </w:r>
            <w:r>
              <w:rPr>
                <w:noProof/>
                <w:webHidden/>
              </w:rPr>
            </w:r>
            <w:r>
              <w:rPr>
                <w:noProof/>
                <w:webHidden/>
              </w:rPr>
              <w:fldChar w:fldCharType="separate"/>
            </w:r>
            <w:r>
              <w:rPr>
                <w:noProof/>
                <w:webHidden/>
              </w:rPr>
              <w:t>107</w:t>
            </w:r>
            <w:r>
              <w:rPr>
                <w:noProof/>
                <w:webHidden/>
              </w:rPr>
              <w:fldChar w:fldCharType="end"/>
            </w:r>
          </w:hyperlink>
        </w:p>
        <w:p w14:paraId="6CEEBEF3" w14:textId="4CD201F7"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06" w:history="1">
            <w:r w:rsidRPr="00D25027">
              <w:rPr>
                <w:rStyle w:val="Hipercze"/>
                <w:noProof/>
                <w14:scene3d>
                  <w14:camera w14:prst="orthographicFront"/>
                  <w14:lightRig w14:rig="threePt" w14:dir="t">
                    <w14:rot w14:lat="0" w14:lon="0" w14:rev="0"/>
                  </w14:lightRig>
                </w14:scene3d>
              </w:rPr>
              <w:t>3.9.1.</w:t>
            </w:r>
            <w:r>
              <w:rPr>
                <w:rFonts w:asciiTheme="minorHAnsi" w:eastAsiaTheme="minorEastAsia" w:hAnsiTheme="minorHAnsi" w:cstheme="minorBidi"/>
                <w:iCs w:val="0"/>
                <w:noProof/>
                <w:sz w:val="22"/>
                <w:szCs w:val="22"/>
                <w:lang w:eastAsia="pl-PL"/>
              </w:rPr>
              <w:tab/>
            </w:r>
            <w:r w:rsidRPr="00D25027">
              <w:rPr>
                <w:rStyle w:val="Hipercze"/>
                <w:noProof/>
              </w:rPr>
              <w:t>Komunikat AKC-4H</w:t>
            </w:r>
            <w:r>
              <w:rPr>
                <w:noProof/>
                <w:webHidden/>
              </w:rPr>
              <w:tab/>
            </w:r>
            <w:r>
              <w:rPr>
                <w:noProof/>
                <w:webHidden/>
              </w:rPr>
              <w:fldChar w:fldCharType="begin"/>
            </w:r>
            <w:r>
              <w:rPr>
                <w:noProof/>
                <w:webHidden/>
              </w:rPr>
              <w:instrText xml:space="preserve"> PAGEREF _Toc183171906 \h </w:instrText>
            </w:r>
            <w:r>
              <w:rPr>
                <w:noProof/>
                <w:webHidden/>
              </w:rPr>
            </w:r>
            <w:r>
              <w:rPr>
                <w:noProof/>
                <w:webHidden/>
              </w:rPr>
              <w:fldChar w:fldCharType="separate"/>
            </w:r>
            <w:r>
              <w:rPr>
                <w:noProof/>
                <w:webHidden/>
              </w:rPr>
              <w:t>107</w:t>
            </w:r>
            <w:r>
              <w:rPr>
                <w:noProof/>
                <w:webHidden/>
              </w:rPr>
              <w:fldChar w:fldCharType="end"/>
            </w:r>
          </w:hyperlink>
        </w:p>
        <w:p w14:paraId="1E205788" w14:textId="1F57BD3E"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07" w:history="1">
            <w:r w:rsidRPr="00D25027">
              <w:rPr>
                <w:rStyle w:val="Hipercze"/>
                <w:noProof/>
                <w14:scene3d>
                  <w14:camera w14:prst="orthographicFront"/>
                  <w14:lightRig w14:rig="threePt" w14:dir="t">
                    <w14:rot w14:lat="0" w14:lon="0" w14:rev="0"/>
                  </w14:lightRig>
                </w14:scene3d>
              </w:rPr>
              <w:t>3.9.2.</w:t>
            </w:r>
            <w:r>
              <w:rPr>
                <w:rFonts w:asciiTheme="minorHAnsi" w:eastAsiaTheme="minorEastAsia" w:hAnsiTheme="minorHAnsi" w:cstheme="minorBidi"/>
                <w:iCs w:val="0"/>
                <w:noProof/>
                <w:sz w:val="22"/>
                <w:szCs w:val="22"/>
                <w:lang w:eastAsia="pl-PL"/>
              </w:rPr>
              <w:tab/>
            </w:r>
            <w:r w:rsidRPr="00D25027">
              <w:rPr>
                <w:rStyle w:val="Hipercze"/>
                <w:noProof/>
              </w:rPr>
              <w:t>Specyfikacja AKC-4H</w:t>
            </w:r>
            <w:r>
              <w:rPr>
                <w:noProof/>
                <w:webHidden/>
              </w:rPr>
              <w:tab/>
            </w:r>
            <w:r>
              <w:rPr>
                <w:noProof/>
                <w:webHidden/>
              </w:rPr>
              <w:fldChar w:fldCharType="begin"/>
            </w:r>
            <w:r>
              <w:rPr>
                <w:noProof/>
                <w:webHidden/>
              </w:rPr>
              <w:instrText xml:space="preserve"> PAGEREF _Toc183171907 \h </w:instrText>
            </w:r>
            <w:r>
              <w:rPr>
                <w:noProof/>
                <w:webHidden/>
              </w:rPr>
            </w:r>
            <w:r>
              <w:rPr>
                <w:noProof/>
                <w:webHidden/>
              </w:rPr>
              <w:fldChar w:fldCharType="separate"/>
            </w:r>
            <w:r>
              <w:rPr>
                <w:noProof/>
                <w:webHidden/>
              </w:rPr>
              <w:t>107</w:t>
            </w:r>
            <w:r>
              <w:rPr>
                <w:noProof/>
                <w:webHidden/>
              </w:rPr>
              <w:fldChar w:fldCharType="end"/>
            </w:r>
          </w:hyperlink>
        </w:p>
        <w:p w14:paraId="59CABB92" w14:textId="081D1061"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08" w:history="1">
            <w:r w:rsidRPr="00D25027">
              <w:rPr>
                <w:rStyle w:val="Hipercze"/>
                <w:noProof/>
                <w14:scene3d>
                  <w14:camera w14:prst="orthographicFront"/>
                  <w14:lightRig w14:rig="threePt" w14:dir="t">
                    <w14:rot w14:lat="0" w14:lon="0" w14:rev="0"/>
                  </w14:lightRig>
                </w14:scene3d>
              </w:rPr>
              <w:t>3.9.3.</w:t>
            </w:r>
            <w:r>
              <w:rPr>
                <w:rFonts w:asciiTheme="minorHAnsi" w:eastAsiaTheme="minorEastAsia" w:hAnsiTheme="minorHAnsi" w:cstheme="minorBidi"/>
                <w:iCs w:val="0"/>
                <w:noProof/>
                <w:sz w:val="22"/>
                <w:szCs w:val="22"/>
                <w:lang w:eastAsia="pl-PL"/>
              </w:rPr>
              <w:tab/>
            </w:r>
            <w:r w:rsidRPr="00D25027">
              <w:rPr>
                <w:rStyle w:val="Hipercze"/>
                <w:noProof/>
              </w:rPr>
              <w:t>Struktura załącznika AKC-4H do deklaracji AKC-4/AKC-4zo</w:t>
            </w:r>
            <w:r>
              <w:rPr>
                <w:noProof/>
                <w:webHidden/>
              </w:rPr>
              <w:tab/>
            </w:r>
            <w:r>
              <w:rPr>
                <w:noProof/>
                <w:webHidden/>
              </w:rPr>
              <w:fldChar w:fldCharType="begin"/>
            </w:r>
            <w:r>
              <w:rPr>
                <w:noProof/>
                <w:webHidden/>
              </w:rPr>
              <w:instrText xml:space="preserve"> PAGEREF _Toc183171908 \h </w:instrText>
            </w:r>
            <w:r>
              <w:rPr>
                <w:noProof/>
                <w:webHidden/>
              </w:rPr>
            </w:r>
            <w:r>
              <w:rPr>
                <w:noProof/>
                <w:webHidden/>
              </w:rPr>
              <w:fldChar w:fldCharType="separate"/>
            </w:r>
            <w:r>
              <w:rPr>
                <w:noProof/>
                <w:webHidden/>
              </w:rPr>
              <w:t>107</w:t>
            </w:r>
            <w:r>
              <w:rPr>
                <w:noProof/>
                <w:webHidden/>
              </w:rPr>
              <w:fldChar w:fldCharType="end"/>
            </w:r>
          </w:hyperlink>
        </w:p>
        <w:p w14:paraId="518AAE99" w14:textId="6F02243B"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09" w:history="1">
            <w:r w:rsidRPr="00D25027">
              <w:rPr>
                <w:rStyle w:val="Hipercze"/>
                <w:noProof/>
                <w14:scene3d>
                  <w14:camera w14:prst="orthographicFront"/>
                  <w14:lightRig w14:rig="threePt" w14:dir="t">
                    <w14:rot w14:lat="0" w14:lon="0" w14:rev="0"/>
                  </w14:lightRig>
                </w14:scene3d>
              </w:rPr>
              <w:t>3.9.4.</w:t>
            </w:r>
            <w:r>
              <w:rPr>
                <w:rFonts w:asciiTheme="minorHAnsi" w:eastAsiaTheme="minorEastAsia" w:hAnsiTheme="minorHAnsi" w:cstheme="minorBidi"/>
                <w:iCs w:val="0"/>
                <w:noProof/>
                <w:sz w:val="22"/>
                <w:szCs w:val="22"/>
                <w:lang w:eastAsia="pl-PL"/>
              </w:rPr>
              <w:tab/>
            </w:r>
            <w:r w:rsidRPr="00D25027">
              <w:rPr>
                <w:rStyle w:val="Hipercze"/>
                <w:noProof/>
              </w:rPr>
              <w:t>Reguły AKC-4H</w:t>
            </w:r>
            <w:r>
              <w:rPr>
                <w:noProof/>
                <w:webHidden/>
              </w:rPr>
              <w:tab/>
            </w:r>
            <w:r>
              <w:rPr>
                <w:noProof/>
                <w:webHidden/>
              </w:rPr>
              <w:fldChar w:fldCharType="begin"/>
            </w:r>
            <w:r>
              <w:rPr>
                <w:noProof/>
                <w:webHidden/>
              </w:rPr>
              <w:instrText xml:space="preserve"> PAGEREF _Toc183171909 \h </w:instrText>
            </w:r>
            <w:r>
              <w:rPr>
                <w:noProof/>
                <w:webHidden/>
              </w:rPr>
            </w:r>
            <w:r>
              <w:rPr>
                <w:noProof/>
                <w:webHidden/>
              </w:rPr>
              <w:fldChar w:fldCharType="separate"/>
            </w:r>
            <w:r>
              <w:rPr>
                <w:noProof/>
                <w:webHidden/>
              </w:rPr>
              <w:t>114</w:t>
            </w:r>
            <w:r>
              <w:rPr>
                <w:noProof/>
                <w:webHidden/>
              </w:rPr>
              <w:fldChar w:fldCharType="end"/>
            </w:r>
          </w:hyperlink>
        </w:p>
        <w:p w14:paraId="50590643" w14:textId="621129CA" w:rsidR="006D48AD" w:rsidRDefault="006D48A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171910" w:history="1">
            <w:r w:rsidRPr="00D25027">
              <w:rPr>
                <w:rStyle w:val="Hipercze"/>
                <w:noProof/>
                <w14:scene3d>
                  <w14:camera w14:prst="orthographicFront"/>
                  <w14:lightRig w14:rig="threePt" w14:dir="t">
                    <w14:rot w14:lat="0" w14:lon="0" w14:rev="0"/>
                  </w14:lightRig>
                </w14:scene3d>
              </w:rPr>
              <w:t>3.10.</w:t>
            </w:r>
            <w:r>
              <w:rPr>
                <w:rFonts w:asciiTheme="minorHAnsi" w:eastAsiaTheme="minorEastAsia" w:hAnsiTheme="minorHAnsi" w:cstheme="minorBidi"/>
                <w:noProof/>
                <w:sz w:val="22"/>
                <w:szCs w:val="22"/>
                <w:lang w:eastAsia="pl-PL"/>
              </w:rPr>
              <w:tab/>
            </w:r>
            <w:r w:rsidRPr="00D25027">
              <w:rPr>
                <w:rStyle w:val="Hipercze"/>
                <w:noProof/>
              </w:rPr>
              <w:t>Załącznik AKC-4/I do deklaracji AKC4</w:t>
            </w:r>
            <w:r>
              <w:rPr>
                <w:noProof/>
                <w:webHidden/>
              </w:rPr>
              <w:tab/>
            </w:r>
            <w:r>
              <w:rPr>
                <w:noProof/>
                <w:webHidden/>
              </w:rPr>
              <w:fldChar w:fldCharType="begin"/>
            </w:r>
            <w:r>
              <w:rPr>
                <w:noProof/>
                <w:webHidden/>
              </w:rPr>
              <w:instrText xml:space="preserve"> PAGEREF _Toc183171910 \h </w:instrText>
            </w:r>
            <w:r>
              <w:rPr>
                <w:noProof/>
                <w:webHidden/>
              </w:rPr>
            </w:r>
            <w:r>
              <w:rPr>
                <w:noProof/>
                <w:webHidden/>
              </w:rPr>
              <w:fldChar w:fldCharType="separate"/>
            </w:r>
            <w:r>
              <w:rPr>
                <w:noProof/>
                <w:webHidden/>
              </w:rPr>
              <w:t>115</w:t>
            </w:r>
            <w:r>
              <w:rPr>
                <w:noProof/>
                <w:webHidden/>
              </w:rPr>
              <w:fldChar w:fldCharType="end"/>
            </w:r>
          </w:hyperlink>
        </w:p>
        <w:p w14:paraId="02521AA6" w14:textId="24B77069"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11" w:history="1">
            <w:r w:rsidRPr="00D25027">
              <w:rPr>
                <w:rStyle w:val="Hipercze"/>
                <w:noProof/>
                <w14:scene3d>
                  <w14:camera w14:prst="orthographicFront"/>
                  <w14:lightRig w14:rig="threePt" w14:dir="t">
                    <w14:rot w14:lat="0" w14:lon="0" w14:rev="0"/>
                  </w14:lightRig>
                </w14:scene3d>
              </w:rPr>
              <w:t>3.10.1.</w:t>
            </w:r>
            <w:r>
              <w:rPr>
                <w:rFonts w:asciiTheme="minorHAnsi" w:eastAsiaTheme="minorEastAsia" w:hAnsiTheme="minorHAnsi" w:cstheme="minorBidi"/>
                <w:iCs w:val="0"/>
                <w:noProof/>
                <w:sz w:val="22"/>
                <w:szCs w:val="22"/>
                <w:lang w:eastAsia="pl-PL"/>
              </w:rPr>
              <w:tab/>
            </w:r>
            <w:r w:rsidRPr="00D25027">
              <w:rPr>
                <w:rStyle w:val="Hipercze"/>
                <w:noProof/>
              </w:rPr>
              <w:t>Komunikat AKC-4I</w:t>
            </w:r>
            <w:r>
              <w:rPr>
                <w:noProof/>
                <w:webHidden/>
              </w:rPr>
              <w:tab/>
            </w:r>
            <w:r>
              <w:rPr>
                <w:noProof/>
                <w:webHidden/>
              </w:rPr>
              <w:fldChar w:fldCharType="begin"/>
            </w:r>
            <w:r>
              <w:rPr>
                <w:noProof/>
                <w:webHidden/>
              </w:rPr>
              <w:instrText xml:space="preserve"> PAGEREF _Toc183171911 \h </w:instrText>
            </w:r>
            <w:r>
              <w:rPr>
                <w:noProof/>
                <w:webHidden/>
              </w:rPr>
            </w:r>
            <w:r>
              <w:rPr>
                <w:noProof/>
                <w:webHidden/>
              </w:rPr>
              <w:fldChar w:fldCharType="separate"/>
            </w:r>
            <w:r>
              <w:rPr>
                <w:noProof/>
                <w:webHidden/>
              </w:rPr>
              <w:t>115</w:t>
            </w:r>
            <w:r>
              <w:rPr>
                <w:noProof/>
                <w:webHidden/>
              </w:rPr>
              <w:fldChar w:fldCharType="end"/>
            </w:r>
          </w:hyperlink>
        </w:p>
        <w:p w14:paraId="22D511C5" w14:textId="7681EFE6"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12" w:history="1">
            <w:r w:rsidRPr="00D25027">
              <w:rPr>
                <w:rStyle w:val="Hipercze"/>
                <w:noProof/>
                <w14:scene3d>
                  <w14:camera w14:prst="orthographicFront"/>
                  <w14:lightRig w14:rig="threePt" w14:dir="t">
                    <w14:rot w14:lat="0" w14:lon="0" w14:rev="0"/>
                  </w14:lightRig>
                </w14:scene3d>
              </w:rPr>
              <w:t>3.10.2.</w:t>
            </w:r>
            <w:r>
              <w:rPr>
                <w:rFonts w:asciiTheme="minorHAnsi" w:eastAsiaTheme="minorEastAsia" w:hAnsiTheme="minorHAnsi" w:cstheme="minorBidi"/>
                <w:iCs w:val="0"/>
                <w:noProof/>
                <w:sz w:val="22"/>
                <w:szCs w:val="22"/>
                <w:lang w:eastAsia="pl-PL"/>
              </w:rPr>
              <w:tab/>
            </w:r>
            <w:r w:rsidRPr="00D25027">
              <w:rPr>
                <w:rStyle w:val="Hipercze"/>
                <w:noProof/>
              </w:rPr>
              <w:t>Specyfikacja AKC-4I</w:t>
            </w:r>
            <w:r>
              <w:rPr>
                <w:noProof/>
                <w:webHidden/>
              </w:rPr>
              <w:tab/>
            </w:r>
            <w:r>
              <w:rPr>
                <w:noProof/>
                <w:webHidden/>
              </w:rPr>
              <w:fldChar w:fldCharType="begin"/>
            </w:r>
            <w:r>
              <w:rPr>
                <w:noProof/>
                <w:webHidden/>
              </w:rPr>
              <w:instrText xml:space="preserve"> PAGEREF _Toc183171912 \h </w:instrText>
            </w:r>
            <w:r>
              <w:rPr>
                <w:noProof/>
                <w:webHidden/>
              </w:rPr>
            </w:r>
            <w:r>
              <w:rPr>
                <w:noProof/>
                <w:webHidden/>
              </w:rPr>
              <w:fldChar w:fldCharType="separate"/>
            </w:r>
            <w:r>
              <w:rPr>
                <w:noProof/>
                <w:webHidden/>
              </w:rPr>
              <w:t>115</w:t>
            </w:r>
            <w:r>
              <w:rPr>
                <w:noProof/>
                <w:webHidden/>
              </w:rPr>
              <w:fldChar w:fldCharType="end"/>
            </w:r>
          </w:hyperlink>
        </w:p>
        <w:p w14:paraId="631786A3" w14:textId="4521D4EB"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13" w:history="1">
            <w:r w:rsidRPr="00D25027">
              <w:rPr>
                <w:rStyle w:val="Hipercze"/>
                <w:noProof/>
                <w14:scene3d>
                  <w14:camera w14:prst="orthographicFront"/>
                  <w14:lightRig w14:rig="threePt" w14:dir="t">
                    <w14:rot w14:lat="0" w14:lon="0" w14:rev="0"/>
                  </w14:lightRig>
                </w14:scene3d>
              </w:rPr>
              <w:t>3.10.3.</w:t>
            </w:r>
            <w:r>
              <w:rPr>
                <w:rFonts w:asciiTheme="minorHAnsi" w:eastAsiaTheme="minorEastAsia" w:hAnsiTheme="minorHAnsi" w:cstheme="minorBidi"/>
                <w:iCs w:val="0"/>
                <w:noProof/>
                <w:sz w:val="22"/>
                <w:szCs w:val="22"/>
                <w:lang w:eastAsia="pl-PL"/>
              </w:rPr>
              <w:tab/>
            </w:r>
            <w:r w:rsidRPr="00D25027">
              <w:rPr>
                <w:rStyle w:val="Hipercze"/>
                <w:noProof/>
              </w:rPr>
              <w:t>Struktura załącznika AKC-4I do deklaracji AKC-4/AKC-4zo</w:t>
            </w:r>
            <w:r>
              <w:rPr>
                <w:noProof/>
                <w:webHidden/>
              </w:rPr>
              <w:tab/>
            </w:r>
            <w:r>
              <w:rPr>
                <w:noProof/>
                <w:webHidden/>
              </w:rPr>
              <w:fldChar w:fldCharType="begin"/>
            </w:r>
            <w:r>
              <w:rPr>
                <w:noProof/>
                <w:webHidden/>
              </w:rPr>
              <w:instrText xml:space="preserve"> PAGEREF _Toc183171913 \h </w:instrText>
            </w:r>
            <w:r>
              <w:rPr>
                <w:noProof/>
                <w:webHidden/>
              </w:rPr>
            </w:r>
            <w:r>
              <w:rPr>
                <w:noProof/>
                <w:webHidden/>
              </w:rPr>
              <w:fldChar w:fldCharType="separate"/>
            </w:r>
            <w:r>
              <w:rPr>
                <w:noProof/>
                <w:webHidden/>
              </w:rPr>
              <w:t>116</w:t>
            </w:r>
            <w:r>
              <w:rPr>
                <w:noProof/>
                <w:webHidden/>
              </w:rPr>
              <w:fldChar w:fldCharType="end"/>
            </w:r>
          </w:hyperlink>
        </w:p>
        <w:p w14:paraId="1895046B" w14:textId="08B5520E"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14" w:history="1">
            <w:r w:rsidRPr="00D25027">
              <w:rPr>
                <w:rStyle w:val="Hipercze"/>
                <w:noProof/>
                <w14:scene3d>
                  <w14:camera w14:prst="orthographicFront"/>
                  <w14:lightRig w14:rig="threePt" w14:dir="t">
                    <w14:rot w14:lat="0" w14:lon="0" w14:rev="0"/>
                  </w14:lightRig>
                </w14:scene3d>
              </w:rPr>
              <w:t>3.10.4.</w:t>
            </w:r>
            <w:r>
              <w:rPr>
                <w:rFonts w:asciiTheme="minorHAnsi" w:eastAsiaTheme="minorEastAsia" w:hAnsiTheme="minorHAnsi" w:cstheme="minorBidi"/>
                <w:iCs w:val="0"/>
                <w:noProof/>
                <w:sz w:val="22"/>
                <w:szCs w:val="22"/>
                <w:lang w:eastAsia="pl-PL"/>
              </w:rPr>
              <w:tab/>
            </w:r>
            <w:r w:rsidRPr="00D25027">
              <w:rPr>
                <w:rStyle w:val="Hipercze"/>
                <w:noProof/>
              </w:rPr>
              <w:t>Reguły AKC-4I</w:t>
            </w:r>
            <w:r>
              <w:rPr>
                <w:noProof/>
                <w:webHidden/>
              </w:rPr>
              <w:tab/>
            </w:r>
            <w:r>
              <w:rPr>
                <w:noProof/>
                <w:webHidden/>
              </w:rPr>
              <w:fldChar w:fldCharType="begin"/>
            </w:r>
            <w:r>
              <w:rPr>
                <w:noProof/>
                <w:webHidden/>
              </w:rPr>
              <w:instrText xml:space="preserve"> PAGEREF _Toc183171914 \h </w:instrText>
            </w:r>
            <w:r>
              <w:rPr>
                <w:noProof/>
                <w:webHidden/>
              </w:rPr>
            </w:r>
            <w:r>
              <w:rPr>
                <w:noProof/>
                <w:webHidden/>
              </w:rPr>
              <w:fldChar w:fldCharType="separate"/>
            </w:r>
            <w:r>
              <w:rPr>
                <w:noProof/>
                <w:webHidden/>
              </w:rPr>
              <w:t>124</w:t>
            </w:r>
            <w:r>
              <w:rPr>
                <w:noProof/>
                <w:webHidden/>
              </w:rPr>
              <w:fldChar w:fldCharType="end"/>
            </w:r>
          </w:hyperlink>
        </w:p>
        <w:p w14:paraId="27D7313F" w14:textId="27746C10" w:rsidR="006D48AD" w:rsidRDefault="006D48A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171915" w:history="1">
            <w:r w:rsidRPr="00D25027">
              <w:rPr>
                <w:rStyle w:val="Hipercze"/>
                <w:noProof/>
                <w14:scene3d>
                  <w14:camera w14:prst="orthographicFront"/>
                  <w14:lightRig w14:rig="threePt" w14:dir="t">
                    <w14:rot w14:lat="0" w14:lon="0" w14:rev="0"/>
                  </w14:lightRig>
                </w14:scene3d>
              </w:rPr>
              <w:t>3.11.</w:t>
            </w:r>
            <w:r>
              <w:rPr>
                <w:rFonts w:asciiTheme="minorHAnsi" w:eastAsiaTheme="minorEastAsia" w:hAnsiTheme="minorHAnsi" w:cstheme="minorBidi"/>
                <w:noProof/>
                <w:sz w:val="22"/>
                <w:szCs w:val="22"/>
                <w:lang w:eastAsia="pl-PL"/>
              </w:rPr>
              <w:tab/>
            </w:r>
            <w:r w:rsidRPr="00D25027">
              <w:rPr>
                <w:rStyle w:val="Hipercze"/>
                <w:noProof/>
              </w:rPr>
              <w:t>Załącznik AKC-4/J do deklaracji AKC4</w:t>
            </w:r>
            <w:r>
              <w:rPr>
                <w:noProof/>
                <w:webHidden/>
              </w:rPr>
              <w:tab/>
            </w:r>
            <w:r>
              <w:rPr>
                <w:noProof/>
                <w:webHidden/>
              </w:rPr>
              <w:fldChar w:fldCharType="begin"/>
            </w:r>
            <w:r>
              <w:rPr>
                <w:noProof/>
                <w:webHidden/>
              </w:rPr>
              <w:instrText xml:space="preserve"> PAGEREF _Toc183171915 \h </w:instrText>
            </w:r>
            <w:r>
              <w:rPr>
                <w:noProof/>
                <w:webHidden/>
              </w:rPr>
            </w:r>
            <w:r>
              <w:rPr>
                <w:noProof/>
                <w:webHidden/>
              </w:rPr>
              <w:fldChar w:fldCharType="separate"/>
            </w:r>
            <w:r>
              <w:rPr>
                <w:noProof/>
                <w:webHidden/>
              </w:rPr>
              <w:t>126</w:t>
            </w:r>
            <w:r>
              <w:rPr>
                <w:noProof/>
                <w:webHidden/>
              </w:rPr>
              <w:fldChar w:fldCharType="end"/>
            </w:r>
          </w:hyperlink>
        </w:p>
        <w:p w14:paraId="05891675" w14:textId="077E7029"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16" w:history="1">
            <w:r w:rsidRPr="00D25027">
              <w:rPr>
                <w:rStyle w:val="Hipercze"/>
                <w:noProof/>
                <w14:scene3d>
                  <w14:camera w14:prst="orthographicFront"/>
                  <w14:lightRig w14:rig="threePt" w14:dir="t">
                    <w14:rot w14:lat="0" w14:lon="0" w14:rev="0"/>
                  </w14:lightRig>
                </w14:scene3d>
              </w:rPr>
              <w:t>3.11.1.</w:t>
            </w:r>
            <w:r>
              <w:rPr>
                <w:rFonts w:asciiTheme="minorHAnsi" w:eastAsiaTheme="minorEastAsia" w:hAnsiTheme="minorHAnsi" w:cstheme="minorBidi"/>
                <w:iCs w:val="0"/>
                <w:noProof/>
                <w:sz w:val="22"/>
                <w:szCs w:val="22"/>
                <w:lang w:eastAsia="pl-PL"/>
              </w:rPr>
              <w:tab/>
            </w:r>
            <w:r w:rsidRPr="00D25027">
              <w:rPr>
                <w:rStyle w:val="Hipercze"/>
                <w:noProof/>
              </w:rPr>
              <w:t>Komunikat AKC-4J</w:t>
            </w:r>
            <w:r>
              <w:rPr>
                <w:noProof/>
                <w:webHidden/>
              </w:rPr>
              <w:tab/>
            </w:r>
            <w:r>
              <w:rPr>
                <w:noProof/>
                <w:webHidden/>
              </w:rPr>
              <w:fldChar w:fldCharType="begin"/>
            </w:r>
            <w:r>
              <w:rPr>
                <w:noProof/>
                <w:webHidden/>
              </w:rPr>
              <w:instrText xml:space="preserve"> PAGEREF _Toc183171916 \h </w:instrText>
            </w:r>
            <w:r>
              <w:rPr>
                <w:noProof/>
                <w:webHidden/>
              </w:rPr>
            </w:r>
            <w:r>
              <w:rPr>
                <w:noProof/>
                <w:webHidden/>
              </w:rPr>
              <w:fldChar w:fldCharType="separate"/>
            </w:r>
            <w:r>
              <w:rPr>
                <w:noProof/>
                <w:webHidden/>
              </w:rPr>
              <w:t>126</w:t>
            </w:r>
            <w:r>
              <w:rPr>
                <w:noProof/>
                <w:webHidden/>
              </w:rPr>
              <w:fldChar w:fldCharType="end"/>
            </w:r>
          </w:hyperlink>
        </w:p>
        <w:p w14:paraId="772F2E70" w14:textId="66948404"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17" w:history="1">
            <w:r w:rsidRPr="00D25027">
              <w:rPr>
                <w:rStyle w:val="Hipercze"/>
                <w:noProof/>
                <w14:scene3d>
                  <w14:camera w14:prst="orthographicFront"/>
                  <w14:lightRig w14:rig="threePt" w14:dir="t">
                    <w14:rot w14:lat="0" w14:lon="0" w14:rev="0"/>
                  </w14:lightRig>
                </w14:scene3d>
              </w:rPr>
              <w:t>3.11.2.</w:t>
            </w:r>
            <w:r>
              <w:rPr>
                <w:rFonts w:asciiTheme="minorHAnsi" w:eastAsiaTheme="minorEastAsia" w:hAnsiTheme="minorHAnsi" w:cstheme="minorBidi"/>
                <w:iCs w:val="0"/>
                <w:noProof/>
                <w:sz w:val="22"/>
                <w:szCs w:val="22"/>
                <w:lang w:eastAsia="pl-PL"/>
              </w:rPr>
              <w:tab/>
            </w:r>
            <w:r w:rsidRPr="00D25027">
              <w:rPr>
                <w:rStyle w:val="Hipercze"/>
                <w:noProof/>
              </w:rPr>
              <w:t>Specyfikacja AKC-4J</w:t>
            </w:r>
            <w:r>
              <w:rPr>
                <w:noProof/>
                <w:webHidden/>
              </w:rPr>
              <w:tab/>
            </w:r>
            <w:r>
              <w:rPr>
                <w:noProof/>
                <w:webHidden/>
              </w:rPr>
              <w:fldChar w:fldCharType="begin"/>
            </w:r>
            <w:r>
              <w:rPr>
                <w:noProof/>
                <w:webHidden/>
              </w:rPr>
              <w:instrText xml:space="preserve"> PAGEREF _Toc183171917 \h </w:instrText>
            </w:r>
            <w:r>
              <w:rPr>
                <w:noProof/>
                <w:webHidden/>
              </w:rPr>
            </w:r>
            <w:r>
              <w:rPr>
                <w:noProof/>
                <w:webHidden/>
              </w:rPr>
              <w:fldChar w:fldCharType="separate"/>
            </w:r>
            <w:r>
              <w:rPr>
                <w:noProof/>
                <w:webHidden/>
              </w:rPr>
              <w:t>126</w:t>
            </w:r>
            <w:r>
              <w:rPr>
                <w:noProof/>
                <w:webHidden/>
              </w:rPr>
              <w:fldChar w:fldCharType="end"/>
            </w:r>
          </w:hyperlink>
        </w:p>
        <w:p w14:paraId="681577C5" w14:textId="02A34615"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18" w:history="1">
            <w:r w:rsidRPr="00D25027">
              <w:rPr>
                <w:rStyle w:val="Hipercze"/>
                <w:noProof/>
                <w14:scene3d>
                  <w14:camera w14:prst="orthographicFront"/>
                  <w14:lightRig w14:rig="threePt" w14:dir="t">
                    <w14:rot w14:lat="0" w14:lon="0" w14:rev="0"/>
                  </w14:lightRig>
                </w14:scene3d>
              </w:rPr>
              <w:t>3.11.3.</w:t>
            </w:r>
            <w:r>
              <w:rPr>
                <w:rFonts w:asciiTheme="minorHAnsi" w:eastAsiaTheme="minorEastAsia" w:hAnsiTheme="minorHAnsi" w:cstheme="minorBidi"/>
                <w:iCs w:val="0"/>
                <w:noProof/>
                <w:sz w:val="22"/>
                <w:szCs w:val="22"/>
                <w:lang w:eastAsia="pl-PL"/>
              </w:rPr>
              <w:tab/>
            </w:r>
            <w:r w:rsidRPr="00D25027">
              <w:rPr>
                <w:rStyle w:val="Hipercze"/>
                <w:noProof/>
              </w:rPr>
              <w:t>Struktura załącznika AKC-4J do deklaracji AKC-4/AKC-4zo</w:t>
            </w:r>
            <w:r>
              <w:rPr>
                <w:noProof/>
                <w:webHidden/>
              </w:rPr>
              <w:tab/>
            </w:r>
            <w:r>
              <w:rPr>
                <w:noProof/>
                <w:webHidden/>
              </w:rPr>
              <w:fldChar w:fldCharType="begin"/>
            </w:r>
            <w:r>
              <w:rPr>
                <w:noProof/>
                <w:webHidden/>
              </w:rPr>
              <w:instrText xml:space="preserve"> PAGEREF _Toc183171918 \h </w:instrText>
            </w:r>
            <w:r>
              <w:rPr>
                <w:noProof/>
                <w:webHidden/>
              </w:rPr>
            </w:r>
            <w:r>
              <w:rPr>
                <w:noProof/>
                <w:webHidden/>
              </w:rPr>
              <w:fldChar w:fldCharType="separate"/>
            </w:r>
            <w:r>
              <w:rPr>
                <w:noProof/>
                <w:webHidden/>
              </w:rPr>
              <w:t>127</w:t>
            </w:r>
            <w:r>
              <w:rPr>
                <w:noProof/>
                <w:webHidden/>
              </w:rPr>
              <w:fldChar w:fldCharType="end"/>
            </w:r>
          </w:hyperlink>
        </w:p>
        <w:p w14:paraId="1AA0AECA" w14:textId="485A1107"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19" w:history="1">
            <w:r w:rsidRPr="00D25027">
              <w:rPr>
                <w:rStyle w:val="Hipercze"/>
                <w:noProof/>
                <w14:scene3d>
                  <w14:camera w14:prst="orthographicFront"/>
                  <w14:lightRig w14:rig="threePt" w14:dir="t">
                    <w14:rot w14:lat="0" w14:lon="0" w14:rev="0"/>
                  </w14:lightRig>
                </w14:scene3d>
              </w:rPr>
              <w:t>3.11.4.</w:t>
            </w:r>
            <w:r>
              <w:rPr>
                <w:rFonts w:asciiTheme="minorHAnsi" w:eastAsiaTheme="minorEastAsia" w:hAnsiTheme="minorHAnsi" w:cstheme="minorBidi"/>
                <w:iCs w:val="0"/>
                <w:noProof/>
                <w:sz w:val="22"/>
                <w:szCs w:val="22"/>
                <w:lang w:eastAsia="pl-PL"/>
              </w:rPr>
              <w:tab/>
            </w:r>
            <w:r w:rsidRPr="00D25027">
              <w:rPr>
                <w:rStyle w:val="Hipercze"/>
                <w:noProof/>
              </w:rPr>
              <w:t>Reguły AKC-4J</w:t>
            </w:r>
            <w:r>
              <w:rPr>
                <w:noProof/>
                <w:webHidden/>
              </w:rPr>
              <w:tab/>
            </w:r>
            <w:r>
              <w:rPr>
                <w:noProof/>
                <w:webHidden/>
              </w:rPr>
              <w:fldChar w:fldCharType="begin"/>
            </w:r>
            <w:r>
              <w:rPr>
                <w:noProof/>
                <w:webHidden/>
              </w:rPr>
              <w:instrText xml:space="preserve"> PAGEREF _Toc183171919 \h </w:instrText>
            </w:r>
            <w:r>
              <w:rPr>
                <w:noProof/>
                <w:webHidden/>
              </w:rPr>
            </w:r>
            <w:r>
              <w:rPr>
                <w:noProof/>
                <w:webHidden/>
              </w:rPr>
              <w:fldChar w:fldCharType="separate"/>
            </w:r>
            <w:r>
              <w:rPr>
                <w:noProof/>
                <w:webHidden/>
              </w:rPr>
              <w:t>135</w:t>
            </w:r>
            <w:r>
              <w:rPr>
                <w:noProof/>
                <w:webHidden/>
              </w:rPr>
              <w:fldChar w:fldCharType="end"/>
            </w:r>
          </w:hyperlink>
        </w:p>
        <w:p w14:paraId="215E3647" w14:textId="4B614648" w:rsidR="006D48AD" w:rsidRDefault="006D48A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171920" w:history="1">
            <w:r w:rsidRPr="00D25027">
              <w:rPr>
                <w:rStyle w:val="Hipercze"/>
                <w:noProof/>
                <w14:scene3d>
                  <w14:camera w14:prst="orthographicFront"/>
                  <w14:lightRig w14:rig="threePt" w14:dir="t">
                    <w14:rot w14:lat="0" w14:lon="0" w14:rev="0"/>
                  </w14:lightRig>
                </w14:scene3d>
              </w:rPr>
              <w:t>3.12.</w:t>
            </w:r>
            <w:r>
              <w:rPr>
                <w:rFonts w:asciiTheme="minorHAnsi" w:eastAsiaTheme="minorEastAsia" w:hAnsiTheme="minorHAnsi" w:cstheme="minorBidi"/>
                <w:noProof/>
                <w:sz w:val="22"/>
                <w:szCs w:val="22"/>
                <w:lang w:eastAsia="pl-PL"/>
              </w:rPr>
              <w:tab/>
            </w:r>
            <w:r w:rsidRPr="00D25027">
              <w:rPr>
                <w:rStyle w:val="Hipercze"/>
                <w:noProof/>
              </w:rPr>
              <w:t>Załącznik AKC-4/K do deklaracji AKC4</w:t>
            </w:r>
            <w:r>
              <w:rPr>
                <w:noProof/>
                <w:webHidden/>
              </w:rPr>
              <w:tab/>
            </w:r>
            <w:r>
              <w:rPr>
                <w:noProof/>
                <w:webHidden/>
              </w:rPr>
              <w:fldChar w:fldCharType="begin"/>
            </w:r>
            <w:r>
              <w:rPr>
                <w:noProof/>
                <w:webHidden/>
              </w:rPr>
              <w:instrText xml:space="preserve"> PAGEREF _Toc183171920 \h </w:instrText>
            </w:r>
            <w:r>
              <w:rPr>
                <w:noProof/>
                <w:webHidden/>
              </w:rPr>
            </w:r>
            <w:r>
              <w:rPr>
                <w:noProof/>
                <w:webHidden/>
              </w:rPr>
              <w:fldChar w:fldCharType="separate"/>
            </w:r>
            <w:r>
              <w:rPr>
                <w:noProof/>
                <w:webHidden/>
              </w:rPr>
              <w:t>136</w:t>
            </w:r>
            <w:r>
              <w:rPr>
                <w:noProof/>
                <w:webHidden/>
              </w:rPr>
              <w:fldChar w:fldCharType="end"/>
            </w:r>
          </w:hyperlink>
        </w:p>
        <w:p w14:paraId="365512CB" w14:textId="45D33F1A"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21" w:history="1">
            <w:r w:rsidRPr="00D25027">
              <w:rPr>
                <w:rStyle w:val="Hipercze"/>
                <w:noProof/>
                <w14:scene3d>
                  <w14:camera w14:prst="orthographicFront"/>
                  <w14:lightRig w14:rig="threePt" w14:dir="t">
                    <w14:rot w14:lat="0" w14:lon="0" w14:rev="0"/>
                  </w14:lightRig>
                </w14:scene3d>
              </w:rPr>
              <w:t>3.12.1.</w:t>
            </w:r>
            <w:r>
              <w:rPr>
                <w:rFonts w:asciiTheme="minorHAnsi" w:eastAsiaTheme="minorEastAsia" w:hAnsiTheme="minorHAnsi" w:cstheme="minorBidi"/>
                <w:iCs w:val="0"/>
                <w:noProof/>
                <w:sz w:val="22"/>
                <w:szCs w:val="22"/>
                <w:lang w:eastAsia="pl-PL"/>
              </w:rPr>
              <w:tab/>
            </w:r>
            <w:r w:rsidRPr="00D25027">
              <w:rPr>
                <w:rStyle w:val="Hipercze"/>
                <w:noProof/>
              </w:rPr>
              <w:t>Komunikat AKC-4K</w:t>
            </w:r>
            <w:r>
              <w:rPr>
                <w:noProof/>
                <w:webHidden/>
              </w:rPr>
              <w:tab/>
            </w:r>
            <w:r>
              <w:rPr>
                <w:noProof/>
                <w:webHidden/>
              </w:rPr>
              <w:fldChar w:fldCharType="begin"/>
            </w:r>
            <w:r>
              <w:rPr>
                <w:noProof/>
                <w:webHidden/>
              </w:rPr>
              <w:instrText xml:space="preserve"> PAGEREF _Toc183171921 \h </w:instrText>
            </w:r>
            <w:r>
              <w:rPr>
                <w:noProof/>
                <w:webHidden/>
              </w:rPr>
            </w:r>
            <w:r>
              <w:rPr>
                <w:noProof/>
                <w:webHidden/>
              </w:rPr>
              <w:fldChar w:fldCharType="separate"/>
            </w:r>
            <w:r>
              <w:rPr>
                <w:noProof/>
                <w:webHidden/>
              </w:rPr>
              <w:t>136</w:t>
            </w:r>
            <w:r>
              <w:rPr>
                <w:noProof/>
                <w:webHidden/>
              </w:rPr>
              <w:fldChar w:fldCharType="end"/>
            </w:r>
          </w:hyperlink>
        </w:p>
        <w:p w14:paraId="78BEB6C8" w14:textId="1A213386"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22" w:history="1">
            <w:r w:rsidRPr="00D25027">
              <w:rPr>
                <w:rStyle w:val="Hipercze"/>
                <w:noProof/>
                <w14:scene3d>
                  <w14:camera w14:prst="orthographicFront"/>
                  <w14:lightRig w14:rig="threePt" w14:dir="t">
                    <w14:rot w14:lat="0" w14:lon="0" w14:rev="0"/>
                  </w14:lightRig>
                </w14:scene3d>
              </w:rPr>
              <w:t>3.12.2.</w:t>
            </w:r>
            <w:r>
              <w:rPr>
                <w:rFonts w:asciiTheme="minorHAnsi" w:eastAsiaTheme="minorEastAsia" w:hAnsiTheme="minorHAnsi" w:cstheme="minorBidi"/>
                <w:iCs w:val="0"/>
                <w:noProof/>
                <w:sz w:val="22"/>
                <w:szCs w:val="22"/>
                <w:lang w:eastAsia="pl-PL"/>
              </w:rPr>
              <w:tab/>
            </w:r>
            <w:r w:rsidRPr="00D25027">
              <w:rPr>
                <w:rStyle w:val="Hipercze"/>
                <w:noProof/>
              </w:rPr>
              <w:t>Specyfikacja AKC-4K</w:t>
            </w:r>
            <w:r>
              <w:rPr>
                <w:noProof/>
                <w:webHidden/>
              </w:rPr>
              <w:tab/>
            </w:r>
            <w:r>
              <w:rPr>
                <w:noProof/>
                <w:webHidden/>
              </w:rPr>
              <w:fldChar w:fldCharType="begin"/>
            </w:r>
            <w:r>
              <w:rPr>
                <w:noProof/>
                <w:webHidden/>
              </w:rPr>
              <w:instrText xml:space="preserve"> PAGEREF _Toc183171922 \h </w:instrText>
            </w:r>
            <w:r>
              <w:rPr>
                <w:noProof/>
                <w:webHidden/>
              </w:rPr>
            </w:r>
            <w:r>
              <w:rPr>
                <w:noProof/>
                <w:webHidden/>
              </w:rPr>
              <w:fldChar w:fldCharType="separate"/>
            </w:r>
            <w:r>
              <w:rPr>
                <w:noProof/>
                <w:webHidden/>
              </w:rPr>
              <w:t>136</w:t>
            </w:r>
            <w:r>
              <w:rPr>
                <w:noProof/>
                <w:webHidden/>
              </w:rPr>
              <w:fldChar w:fldCharType="end"/>
            </w:r>
          </w:hyperlink>
        </w:p>
        <w:p w14:paraId="477709F9" w14:textId="57AAE234"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23" w:history="1">
            <w:r w:rsidRPr="00D25027">
              <w:rPr>
                <w:rStyle w:val="Hipercze"/>
                <w:noProof/>
                <w14:scene3d>
                  <w14:camera w14:prst="orthographicFront"/>
                  <w14:lightRig w14:rig="threePt" w14:dir="t">
                    <w14:rot w14:lat="0" w14:lon="0" w14:rev="0"/>
                  </w14:lightRig>
                </w14:scene3d>
              </w:rPr>
              <w:t>3.12.3.</w:t>
            </w:r>
            <w:r>
              <w:rPr>
                <w:rFonts w:asciiTheme="minorHAnsi" w:eastAsiaTheme="minorEastAsia" w:hAnsiTheme="minorHAnsi" w:cstheme="minorBidi"/>
                <w:iCs w:val="0"/>
                <w:noProof/>
                <w:sz w:val="22"/>
                <w:szCs w:val="22"/>
                <w:lang w:eastAsia="pl-PL"/>
              </w:rPr>
              <w:tab/>
            </w:r>
            <w:r w:rsidRPr="00D25027">
              <w:rPr>
                <w:rStyle w:val="Hipercze"/>
                <w:noProof/>
              </w:rPr>
              <w:t>Dane ogólne w ramach struktury załącznika AKC-4K do deklaracji AKC-4/AKC-4zo</w:t>
            </w:r>
            <w:r>
              <w:rPr>
                <w:noProof/>
                <w:webHidden/>
              </w:rPr>
              <w:tab/>
            </w:r>
            <w:r>
              <w:rPr>
                <w:noProof/>
                <w:webHidden/>
              </w:rPr>
              <w:fldChar w:fldCharType="begin"/>
            </w:r>
            <w:r>
              <w:rPr>
                <w:noProof/>
                <w:webHidden/>
              </w:rPr>
              <w:instrText xml:space="preserve"> PAGEREF _Toc183171923 \h </w:instrText>
            </w:r>
            <w:r>
              <w:rPr>
                <w:noProof/>
                <w:webHidden/>
              </w:rPr>
            </w:r>
            <w:r>
              <w:rPr>
                <w:noProof/>
                <w:webHidden/>
              </w:rPr>
              <w:fldChar w:fldCharType="separate"/>
            </w:r>
            <w:r>
              <w:rPr>
                <w:noProof/>
                <w:webHidden/>
              </w:rPr>
              <w:t>136</w:t>
            </w:r>
            <w:r>
              <w:rPr>
                <w:noProof/>
                <w:webHidden/>
              </w:rPr>
              <w:fldChar w:fldCharType="end"/>
            </w:r>
          </w:hyperlink>
        </w:p>
        <w:p w14:paraId="3CC65DEA" w14:textId="2770FE8E"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24" w:history="1">
            <w:r w:rsidRPr="00D25027">
              <w:rPr>
                <w:rStyle w:val="Hipercze"/>
                <w:noProof/>
                <w14:scene3d>
                  <w14:camera w14:prst="orthographicFront"/>
                  <w14:lightRig w14:rig="threePt" w14:dir="t">
                    <w14:rot w14:lat="0" w14:lon="0" w14:rev="0"/>
                  </w14:lightRig>
                </w14:scene3d>
              </w:rPr>
              <w:t>3.12.1.</w:t>
            </w:r>
            <w:r>
              <w:rPr>
                <w:rFonts w:asciiTheme="minorHAnsi" w:eastAsiaTheme="minorEastAsia" w:hAnsiTheme="minorHAnsi" w:cstheme="minorBidi"/>
                <w:iCs w:val="0"/>
                <w:noProof/>
                <w:sz w:val="22"/>
                <w:szCs w:val="22"/>
                <w:lang w:eastAsia="pl-PL"/>
              </w:rPr>
              <w:tab/>
            </w:r>
            <w:r w:rsidRPr="00D25027">
              <w:rPr>
                <w:rStyle w:val="Hipercze"/>
                <w:noProof/>
              </w:rPr>
              <w:t>Reguły AKC-4K</w:t>
            </w:r>
            <w:r>
              <w:rPr>
                <w:noProof/>
                <w:webHidden/>
              </w:rPr>
              <w:tab/>
            </w:r>
            <w:r>
              <w:rPr>
                <w:noProof/>
                <w:webHidden/>
              </w:rPr>
              <w:fldChar w:fldCharType="begin"/>
            </w:r>
            <w:r>
              <w:rPr>
                <w:noProof/>
                <w:webHidden/>
              </w:rPr>
              <w:instrText xml:space="preserve"> PAGEREF _Toc183171924 \h </w:instrText>
            </w:r>
            <w:r>
              <w:rPr>
                <w:noProof/>
                <w:webHidden/>
              </w:rPr>
            </w:r>
            <w:r>
              <w:rPr>
                <w:noProof/>
                <w:webHidden/>
              </w:rPr>
              <w:fldChar w:fldCharType="separate"/>
            </w:r>
            <w:r>
              <w:rPr>
                <w:noProof/>
                <w:webHidden/>
              </w:rPr>
              <w:t>144</w:t>
            </w:r>
            <w:r>
              <w:rPr>
                <w:noProof/>
                <w:webHidden/>
              </w:rPr>
              <w:fldChar w:fldCharType="end"/>
            </w:r>
          </w:hyperlink>
        </w:p>
        <w:p w14:paraId="210DA649" w14:textId="043A7B8C" w:rsidR="006D48AD" w:rsidRDefault="006D48A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171925" w:history="1">
            <w:r w:rsidRPr="00D25027">
              <w:rPr>
                <w:rStyle w:val="Hipercze"/>
                <w:noProof/>
                <w14:scene3d>
                  <w14:camera w14:prst="orthographicFront"/>
                  <w14:lightRig w14:rig="threePt" w14:dir="t">
                    <w14:rot w14:lat="0" w14:lon="0" w14:rev="0"/>
                  </w14:lightRig>
                </w14:scene3d>
              </w:rPr>
              <w:t>3.13.</w:t>
            </w:r>
            <w:r>
              <w:rPr>
                <w:rFonts w:asciiTheme="minorHAnsi" w:eastAsiaTheme="minorEastAsia" w:hAnsiTheme="minorHAnsi" w:cstheme="minorBidi"/>
                <w:noProof/>
                <w:sz w:val="22"/>
                <w:szCs w:val="22"/>
                <w:lang w:eastAsia="pl-PL"/>
              </w:rPr>
              <w:tab/>
            </w:r>
            <w:r w:rsidRPr="00D25027">
              <w:rPr>
                <w:rStyle w:val="Hipercze"/>
                <w:noProof/>
              </w:rPr>
              <w:t>Załącznik AKC-4/L do deklaracji AKC4</w:t>
            </w:r>
            <w:r>
              <w:rPr>
                <w:noProof/>
                <w:webHidden/>
              </w:rPr>
              <w:tab/>
            </w:r>
            <w:r>
              <w:rPr>
                <w:noProof/>
                <w:webHidden/>
              </w:rPr>
              <w:fldChar w:fldCharType="begin"/>
            </w:r>
            <w:r>
              <w:rPr>
                <w:noProof/>
                <w:webHidden/>
              </w:rPr>
              <w:instrText xml:space="preserve"> PAGEREF _Toc183171925 \h </w:instrText>
            </w:r>
            <w:r>
              <w:rPr>
                <w:noProof/>
                <w:webHidden/>
              </w:rPr>
            </w:r>
            <w:r>
              <w:rPr>
                <w:noProof/>
                <w:webHidden/>
              </w:rPr>
              <w:fldChar w:fldCharType="separate"/>
            </w:r>
            <w:r>
              <w:rPr>
                <w:noProof/>
                <w:webHidden/>
              </w:rPr>
              <w:t>147</w:t>
            </w:r>
            <w:r>
              <w:rPr>
                <w:noProof/>
                <w:webHidden/>
              </w:rPr>
              <w:fldChar w:fldCharType="end"/>
            </w:r>
          </w:hyperlink>
        </w:p>
        <w:p w14:paraId="23B114EA" w14:textId="66A22315"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26" w:history="1">
            <w:r w:rsidRPr="00D25027">
              <w:rPr>
                <w:rStyle w:val="Hipercze"/>
                <w:noProof/>
                <w14:scene3d>
                  <w14:camera w14:prst="orthographicFront"/>
                  <w14:lightRig w14:rig="threePt" w14:dir="t">
                    <w14:rot w14:lat="0" w14:lon="0" w14:rev="0"/>
                  </w14:lightRig>
                </w14:scene3d>
              </w:rPr>
              <w:t>3.13.1.</w:t>
            </w:r>
            <w:r>
              <w:rPr>
                <w:rFonts w:asciiTheme="minorHAnsi" w:eastAsiaTheme="minorEastAsia" w:hAnsiTheme="minorHAnsi" w:cstheme="minorBidi"/>
                <w:iCs w:val="0"/>
                <w:noProof/>
                <w:sz w:val="22"/>
                <w:szCs w:val="22"/>
                <w:lang w:eastAsia="pl-PL"/>
              </w:rPr>
              <w:tab/>
            </w:r>
            <w:r w:rsidRPr="00D25027">
              <w:rPr>
                <w:rStyle w:val="Hipercze"/>
                <w:noProof/>
              </w:rPr>
              <w:t>Komunikat AKC-4L</w:t>
            </w:r>
            <w:r>
              <w:rPr>
                <w:noProof/>
                <w:webHidden/>
              </w:rPr>
              <w:tab/>
            </w:r>
            <w:r>
              <w:rPr>
                <w:noProof/>
                <w:webHidden/>
              </w:rPr>
              <w:fldChar w:fldCharType="begin"/>
            </w:r>
            <w:r>
              <w:rPr>
                <w:noProof/>
                <w:webHidden/>
              </w:rPr>
              <w:instrText xml:space="preserve"> PAGEREF _Toc183171926 \h </w:instrText>
            </w:r>
            <w:r>
              <w:rPr>
                <w:noProof/>
                <w:webHidden/>
              </w:rPr>
            </w:r>
            <w:r>
              <w:rPr>
                <w:noProof/>
                <w:webHidden/>
              </w:rPr>
              <w:fldChar w:fldCharType="separate"/>
            </w:r>
            <w:r>
              <w:rPr>
                <w:noProof/>
                <w:webHidden/>
              </w:rPr>
              <w:t>147</w:t>
            </w:r>
            <w:r>
              <w:rPr>
                <w:noProof/>
                <w:webHidden/>
              </w:rPr>
              <w:fldChar w:fldCharType="end"/>
            </w:r>
          </w:hyperlink>
        </w:p>
        <w:p w14:paraId="5B7C190B" w14:textId="5505D5A4"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27" w:history="1">
            <w:r w:rsidRPr="00D25027">
              <w:rPr>
                <w:rStyle w:val="Hipercze"/>
                <w:noProof/>
                <w14:scene3d>
                  <w14:camera w14:prst="orthographicFront"/>
                  <w14:lightRig w14:rig="threePt" w14:dir="t">
                    <w14:rot w14:lat="0" w14:lon="0" w14:rev="0"/>
                  </w14:lightRig>
                </w14:scene3d>
              </w:rPr>
              <w:t>3.13.2.</w:t>
            </w:r>
            <w:r>
              <w:rPr>
                <w:rFonts w:asciiTheme="minorHAnsi" w:eastAsiaTheme="minorEastAsia" w:hAnsiTheme="minorHAnsi" w:cstheme="minorBidi"/>
                <w:iCs w:val="0"/>
                <w:noProof/>
                <w:sz w:val="22"/>
                <w:szCs w:val="22"/>
                <w:lang w:eastAsia="pl-PL"/>
              </w:rPr>
              <w:tab/>
            </w:r>
            <w:r w:rsidRPr="00D25027">
              <w:rPr>
                <w:rStyle w:val="Hipercze"/>
                <w:noProof/>
              </w:rPr>
              <w:t>Specyfikacja AKC-4L</w:t>
            </w:r>
            <w:r>
              <w:rPr>
                <w:noProof/>
                <w:webHidden/>
              </w:rPr>
              <w:tab/>
            </w:r>
            <w:r>
              <w:rPr>
                <w:noProof/>
                <w:webHidden/>
              </w:rPr>
              <w:fldChar w:fldCharType="begin"/>
            </w:r>
            <w:r>
              <w:rPr>
                <w:noProof/>
                <w:webHidden/>
              </w:rPr>
              <w:instrText xml:space="preserve"> PAGEREF _Toc183171927 \h </w:instrText>
            </w:r>
            <w:r>
              <w:rPr>
                <w:noProof/>
                <w:webHidden/>
              </w:rPr>
            </w:r>
            <w:r>
              <w:rPr>
                <w:noProof/>
                <w:webHidden/>
              </w:rPr>
              <w:fldChar w:fldCharType="separate"/>
            </w:r>
            <w:r>
              <w:rPr>
                <w:noProof/>
                <w:webHidden/>
              </w:rPr>
              <w:t>147</w:t>
            </w:r>
            <w:r>
              <w:rPr>
                <w:noProof/>
                <w:webHidden/>
              </w:rPr>
              <w:fldChar w:fldCharType="end"/>
            </w:r>
          </w:hyperlink>
        </w:p>
        <w:p w14:paraId="42D99223" w14:textId="03BD4E4C"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28" w:history="1">
            <w:r w:rsidRPr="00D25027">
              <w:rPr>
                <w:rStyle w:val="Hipercze"/>
                <w:noProof/>
                <w14:scene3d>
                  <w14:camera w14:prst="orthographicFront"/>
                  <w14:lightRig w14:rig="threePt" w14:dir="t">
                    <w14:rot w14:lat="0" w14:lon="0" w14:rev="0"/>
                  </w14:lightRig>
                </w14:scene3d>
              </w:rPr>
              <w:t>3.13.3.</w:t>
            </w:r>
            <w:r>
              <w:rPr>
                <w:rFonts w:asciiTheme="minorHAnsi" w:eastAsiaTheme="minorEastAsia" w:hAnsiTheme="minorHAnsi" w:cstheme="minorBidi"/>
                <w:iCs w:val="0"/>
                <w:noProof/>
                <w:sz w:val="22"/>
                <w:szCs w:val="22"/>
                <w:lang w:eastAsia="pl-PL"/>
              </w:rPr>
              <w:tab/>
            </w:r>
            <w:r w:rsidRPr="00D25027">
              <w:rPr>
                <w:rStyle w:val="Hipercze"/>
                <w:noProof/>
              </w:rPr>
              <w:t>Dane ogólne w ramach struktury załącznika AKC-4L do deklaracji AKC-4/AKC-4zo</w:t>
            </w:r>
            <w:r>
              <w:rPr>
                <w:noProof/>
                <w:webHidden/>
              </w:rPr>
              <w:tab/>
            </w:r>
            <w:r>
              <w:rPr>
                <w:noProof/>
                <w:webHidden/>
              </w:rPr>
              <w:fldChar w:fldCharType="begin"/>
            </w:r>
            <w:r>
              <w:rPr>
                <w:noProof/>
                <w:webHidden/>
              </w:rPr>
              <w:instrText xml:space="preserve"> PAGEREF _Toc183171928 \h </w:instrText>
            </w:r>
            <w:r>
              <w:rPr>
                <w:noProof/>
                <w:webHidden/>
              </w:rPr>
            </w:r>
            <w:r>
              <w:rPr>
                <w:noProof/>
                <w:webHidden/>
              </w:rPr>
              <w:fldChar w:fldCharType="separate"/>
            </w:r>
            <w:r>
              <w:rPr>
                <w:noProof/>
                <w:webHidden/>
              </w:rPr>
              <w:t>147</w:t>
            </w:r>
            <w:r>
              <w:rPr>
                <w:noProof/>
                <w:webHidden/>
              </w:rPr>
              <w:fldChar w:fldCharType="end"/>
            </w:r>
          </w:hyperlink>
        </w:p>
        <w:p w14:paraId="2FC82C12" w14:textId="4DC624C3"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29" w:history="1">
            <w:r w:rsidRPr="00D25027">
              <w:rPr>
                <w:rStyle w:val="Hipercze"/>
                <w:noProof/>
                <w14:scene3d>
                  <w14:camera w14:prst="orthographicFront"/>
                  <w14:lightRig w14:rig="threePt" w14:dir="t">
                    <w14:rot w14:lat="0" w14:lon="0" w14:rev="0"/>
                  </w14:lightRig>
                </w14:scene3d>
              </w:rPr>
              <w:t>3.13.1.</w:t>
            </w:r>
            <w:r>
              <w:rPr>
                <w:rFonts w:asciiTheme="minorHAnsi" w:eastAsiaTheme="minorEastAsia" w:hAnsiTheme="minorHAnsi" w:cstheme="minorBidi"/>
                <w:iCs w:val="0"/>
                <w:noProof/>
                <w:sz w:val="22"/>
                <w:szCs w:val="22"/>
                <w:lang w:eastAsia="pl-PL"/>
              </w:rPr>
              <w:tab/>
            </w:r>
            <w:r w:rsidRPr="00D25027">
              <w:rPr>
                <w:rStyle w:val="Hipercze"/>
                <w:noProof/>
              </w:rPr>
              <w:t>Reguły AKC-4L</w:t>
            </w:r>
            <w:r>
              <w:rPr>
                <w:noProof/>
                <w:webHidden/>
              </w:rPr>
              <w:tab/>
            </w:r>
            <w:r>
              <w:rPr>
                <w:noProof/>
                <w:webHidden/>
              </w:rPr>
              <w:fldChar w:fldCharType="begin"/>
            </w:r>
            <w:r>
              <w:rPr>
                <w:noProof/>
                <w:webHidden/>
              </w:rPr>
              <w:instrText xml:space="preserve"> PAGEREF _Toc183171929 \h </w:instrText>
            </w:r>
            <w:r>
              <w:rPr>
                <w:noProof/>
                <w:webHidden/>
              </w:rPr>
            </w:r>
            <w:r>
              <w:rPr>
                <w:noProof/>
                <w:webHidden/>
              </w:rPr>
              <w:fldChar w:fldCharType="separate"/>
            </w:r>
            <w:r>
              <w:rPr>
                <w:noProof/>
                <w:webHidden/>
              </w:rPr>
              <w:t>152</w:t>
            </w:r>
            <w:r>
              <w:rPr>
                <w:noProof/>
                <w:webHidden/>
              </w:rPr>
              <w:fldChar w:fldCharType="end"/>
            </w:r>
          </w:hyperlink>
        </w:p>
        <w:p w14:paraId="2D4F82D6" w14:textId="16FE04F2" w:rsidR="006D48AD" w:rsidRDefault="006D48A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171930" w:history="1">
            <w:r w:rsidRPr="00D25027">
              <w:rPr>
                <w:rStyle w:val="Hipercze"/>
                <w:noProof/>
                <w14:scene3d>
                  <w14:camera w14:prst="orthographicFront"/>
                  <w14:lightRig w14:rig="threePt" w14:dir="t">
                    <w14:rot w14:lat="0" w14:lon="0" w14:rev="0"/>
                  </w14:lightRig>
                </w14:scene3d>
              </w:rPr>
              <w:t>3.14.</w:t>
            </w:r>
            <w:r>
              <w:rPr>
                <w:rFonts w:asciiTheme="minorHAnsi" w:eastAsiaTheme="minorEastAsia" w:hAnsiTheme="minorHAnsi" w:cstheme="minorBidi"/>
                <w:noProof/>
                <w:sz w:val="22"/>
                <w:szCs w:val="22"/>
                <w:lang w:eastAsia="pl-PL"/>
              </w:rPr>
              <w:tab/>
            </w:r>
            <w:r w:rsidRPr="00D25027">
              <w:rPr>
                <w:rStyle w:val="Hipercze"/>
                <w:noProof/>
              </w:rPr>
              <w:t>Załączniki AKC-4/M do deklaracji AKC4</w:t>
            </w:r>
            <w:r>
              <w:rPr>
                <w:noProof/>
                <w:webHidden/>
              </w:rPr>
              <w:tab/>
            </w:r>
            <w:r>
              <w:rPr>
                <w:noProof/>
                <w:webHidden/>
              </w:rPr>
              <w:fldChar w:fldCharType="begin"/>
            </w:r>
            <w:r>
              <w:rPr>
                <w:noProof/>
                <w:webHidden/>
              </w:rPr>
              <w:instrText xml:space="preserve"> PAGEREF _Toc183171930 \h </w:instrText>
            </w:r>
            <w:r>
              <w:rPr>
                <w:noProof/>
                <w:webHidden/>
              </w:rPr>
            </w:r>
            <w:r>
              <w:rPr>
                <w:noProof/>
                <w:webHidden/>
              </w:rPr>
              <w:fldChar w:fldCharType="separate"/>
            </w:r>
            <w:r>
              <w:rPr>
                <w:noProof/>
                <w:webHidden/>
              </w:rPr>
              <w:t>153</w:t>
            </w:r>
            <w:r>
              <w:rPr>
                <w:noProof/>
                <w:webHidden/>
              </w:rPr>
              <w:fldChar w:fldCharType="end"/>
            </w:r>
          </w:hyperlink>
        </w:p>
        <w:p w14:paraId="5E5B0C7B" w14:textId="616C1B2B"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31" w:history="1">
            <w:r w:rsidRPr="00D25027">
              <w:rPr>
                <w:rStyle w:val="Hipercze"/>
                <w:noProof/>
                <w14:scene3d>
                  <w14:camera w14:prst="orthographicFront"/>
                  <w14:lightRig w14:rig="threePt" w14:dir="t">
                    <w14:rot w14:lat="0" w14:lon="0" w14:rev="0"/>
                  </w14:lightRig>
                </w14:scene3d>
              </w:rPr>
              <w:t>3.14.1.</w:t>
            </w:r>
            <w:r>
              <w:rPr>
                <w:rFonts w:asciiTheme="minorHAnsi" w:eastAsiaTheme="minorEastAsia" w:hAnsiTheme="minorHAnsi" w:cstheme="minorBidi"/>
                <w:iCs w:val="0"/>
                <w:noProof/>
                <w:sz w:val="22"/>
                <w:szCs w:val="22"/>
                <w:lang w:eastAsia="pl-PL"/>
              </w:rPr>
              <w:tab/>
            </w:r>
            <w:r w:rsidRPr="00D25027">
              <w:rPr>
                <w:rStyle w:val="Hipercze"/>
                <w:noProof/>
              </w:rPr>
              <w:t>Komunikat AKC-4M</w:t>
            </w:r>
            <w:r>
              <w:rPr>
                <w:noProof/>
                <w:webHidden/>
              </w:rPr>
              <w:tab/>
            </w:r>
            <w:r>
              <w:rPr>
                <w:noProof/>
                <w:webHidden/>
              </w:rPr>
              <w:fldChar w:fldCharType="begin"/>
            </w:r>
            <w:r>
              <w:rPr>
                <w:noProof/>
                <w:webHidden/>
              </w:rPr>
              <w:instrText xml:space="preserve"> PAGEREF _Toc183171931 \h </w:instrText>
            </w:r>
            <w:r>
              <w:rPr>
                <w:noProof/>
                <w:webHidden/>
              </w:rPr>
            </w:r>
            <w:r>
              <w:rPr>
                <w:noProof/>
                <w:webHidden/>
              </w:rPr>
              <w:fldChar w:fldCharType="separate"/>
            </w:r>
            <w:r>
              <w:rPr>
                <w:noProof/>
                <w:webHidden/>
              </w:rPr>
              <w:t>153</w:t>
            </w:r>
            <w:r>
              <w:rPr>
                <w:noProof/>
                <w:webHidden/>
              </w:rPr>
              <w:fldChar w:fldCharType="end"/>
            </w:r>
          </w:hyperlink>
        </w:p>
        <w:p w14:paraId="65FAA21F" w14:textId="324C0DC9"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32" w:history="1">
            <w:r w:rsidRPr="00D25027">
              <w:rPr>
                <w:rStyle w:val="Hipercze"/>
                <w:noProof/>
                <w14:scene3d>
                  <w14:camera w14:prst="orthographicFront"/>
                  <w14:lightRig w14:rig="threePt" w14:dir="t">
                    <w14:rot w14:lat="0" w14:lon="0" w14:rev="0"/>
                  </w14:lightRig>
                </w14:scene3d>
              </w:rPr>
              <w:t>3.14.2.</w:t>
            </w:r>
            <w:r>
              <w:rPr>
                <w:rFonts w:asciiTheme="minorHAnsi" w:eastAsiaTheme="minorEastAsia" w:hAnsiTheme="minorHAnsi" w:cstheme="minorBidi"/>
                <w:iCs w:val="0"/>
                <w:noProof/>
                <w:sz w:val="22"/>
                <w:szCs w:val="22"/>
                <w:lang w:eastAsia="pl-PL"/>
              </w:rPr>
              <w:tab/>
            </w:r>
            <w:r w:rsidRPr="00D25027">
              <w:rPr>
                <w:rStyle w:val="Hipercze"/>
                <w:noProof/>
              </w:rPr>
              <w:t>Specyfikacja AKC-4M</w:t>
            </w:r>
            <w:r>
              <w:rPr>
                <w:noProof/>
                <w:webHidden/>
              </w:rPr>
              <w:tab/>
            </w:r>
            <w:r>
              <w:rPr>
                <w:noProof/>
                <w:webHidden/>
              </w:rPr>
              <w:fldChar w:fldCharType="begin"/>
            </w:r>
            <w:r>
              <w:rPr>
                <w:noProof/>
                <w:webHidden/>
              </w:rPr>
              <w:instrText xml:space="preserve"> PAGEREF _Toc183171932 \h </w:instrText>
            </w:r>
            <w:r>
              <w:rPr>
                <w:noProof/>
                <w:webHidden/>
              </w:rPr>
            </w:r>
            <w:r>
              <w:rPr>
                <w:noProof/>
                <w:webHidden/>
              </w:rPr>
              <w:fldChar w:fldCharType="separate"/>
            </w:r>
            <w:r>
              <w:rPr>
                <w:noProof/>
                <w:webHidden/>
              </w:rPr>
              <w:t>153</w:t>
            </w:r>
            <w:r>
              <w:rPr>
                <w:noProof/>
                <w:webHidden/>
              </w:rPr>
              <w:fldChar w:fldCharType="end"/>
            </w:r>
          </w:hyperlink>
        </w:p>
        <w:p w14:paraId="5B2A7E7D" w14:textId="03EA1648"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33" w:history="1">
            <w:r w:rsidRPr="00D25027">
              <w:rPr>
                <w:rStyle w:val="Hipercze"/>
                <w:noProof/>
                <w14:scene3d>
                  <w14:camera w14:prst="orthographicFront"/>
                  <w14:lightRig w14:rig="threePt" w14:dir="t">
                    <w14:rot w14:lat="0" w14:lon="0" w14:rev="0"/>
                  </w14:lightRig>
                </w14:scene3d>
              </w:rPr>
              <w:t>3.14.3.</w:t>
            </w:r>
            <w:r>
              <w:rPr>
                <w:rFonts w:asciiTheme="minorHAnsi" w:eastAsiaTheme="minorEastAsia" w:hAnsiTheme="minorHAnsi" w:cstheme="minorBidi"/>
                <w:iCs w:val="0"/>
                <w:noProof/>
                <w:sz w:val="22"/>
                <w:szCs w:val="22"/>
                <w:lang w:eastAsia="pl-PL"/>
              </w:rPr>
              <w:tab/>
            </w:r>
            <w:r w:rsidRPr="00D25027">
              <w:rPr>
                <w:rStyle w:val="Hipercze"/>
                <w:noProof/>
              </w:rPr>
              <w:t>Dane ogólne w ramach struktury załącznika AKC-4M do deklaracji AKC-4/AKC-4zo</w:t>
            </w:r>
            <w:r>
              <w:rPr>
                <w:noProof/>
                <w:webHidden/>
              </w:rPr>
              <w:tab/>
            </w:r>
            <w:r>
              <w:rPr>
                <w:noProof/>
                <w:webHidden/>
              </w:rPr>
              <w:fldChar w:fldCharType="begin"/>
            </w:r>
            <w:r>
              <w:rPr>
                <w:noProof/>
                <w:webHidden/>
              </w:rPr>
              <w:instrText xml:space="preserve"> PAGEREF _Toc183171933 \h </w:instrText>
            </w:r>
            <w:r>
              <w:rPr>
                <w:noProof/>
                <w:webHidden/>
              </w:rPr>
            </w:r>
            <w:r>
              <w:rPr>
                <w:noProof/>
                <w:webHidden/>
              </w:rPr>
              <w:fldChar w:fldCharType="separate"/>
            </w:r>
            <w:r>
              <w:rPr>
                <w:noProof/>
                <w:webHidden/>
              </w:rPr>
              <w:t>154</w:t>
            </w:r>
            <w:r>
              <w:rPr>
                <w:noProof/>
                <w:webHidden/>
              </w:rPr>
              <w:fldChar w:fldCharType="end"/>
            </w:r>
          </w:hyperlink>
        </w:p>
        <w:p w14:paraId="08436B96" w14:textId="66DBA888"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34" w:history="1">
            <w:r w:rsidRPr="00D25027">
              <w:rPr>
                <w:rStyle w:val="Hipercze"/>
                <w:noProof/>
                <w14:scene3d>
                  <w14:camera w14:prst="orthographicFront"/>
                  <w14:lightRig w14:rig="threePt" w14:dir="t">
                    <w14:rot w14:lat="0" w14:lon="0" w14:rev="0"/>
                  </w14:lightRig>
                </w14:scene3d>
              </w:rPr>
              <w:t>3.14.4.</w:t>
            </w:r>
            <w:r>
              <w:rPr>
                <w:rFonts w:asciiTheme="minorHAnsi" w:eastAsiaTheme="minorEastAsia" w:hAnsiTheme="minorHAnsi" w:cstheme="minorBidi"/>
                <w:iCs w:val="0"/>
                <w:noProof/>
                <w:sz w:val="22"/>
                <w:szCs w:val="22"/>
                <w:lang w:eastAsia="pl-PL"/>
              </w:rPr>
              <w:tab/>
            </w:r>
            <w:r w:rsidRPr="00D25027">
              <w:rPr>
                <w:rStyle w:val="Hipercze"/>
                <w:noProof/>
              </w:rPr>
              <w:t>Reguły AKC-4M</w:t>
            </w:r>
            <w:r>
              <w:rPr>
                <w:noProof/>
                <w:webHidden/>
              </w:rPr>
              <w:tab/>
            </w:r>
            <w:r>
              <w:rPr>
                <w:noProof/>
                <w:webHidden/>
              </w:rPr>
              <w:fldChar w:fldCharType="begin"/>
            </w:r>
            <w:r>
              <w:rPr>
                <w:noProof/>
                <w:webHidden/>
              </w:rPr>
              <w:instrText xml:space="preserve"> PAGEREF _Toc183171934 \h </w:instrText>
            </w:r>
            <w:r>
              <w:rPr>
                <w:noProof/>
                <w:webHidden/>
              </w:rPr>
            </w:r>
            <w:r>
              <w:rPr>
                <w:noProof/>
                <w:webHidden/>
              </w:rPr>
              <w:fldChar w:fldCharType="separate"/>
            </w:r>
            <w:r>
              <w:rPr>
                <w:noProof/>
                <w:webHidden/>
              </w:rPr>
              <w:t>161</w:t>
            </w:r>
            <w:r>
              <w:rPr>
                <w:noProof/>
                <w:webHidden/>
              </w:rPr>
              <w:fldChar w:fldCharType="end"/>
            </w:r>
          </w:hyperlink>
        </w:p>
        <w:p w14:paraId="1D831BBB" w14:textId="781D3523" w:rsidR="006D48AD" w:rsidRDefault="006D48A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171935" w:history="1">
            <w:r w:rsidRPr="00D25027">
              <w:rPr>
                <w:rStyle w:val="Hipercze"/>
                <w:noProof/>
                <w14:scene3d>
                  <w14:camera w14:prst="orthographicFront"/>
                  <w14:lightRig w14:rig="threePt" w14:dir="t">
                    <w14:rot w14:lat="0" w14:lon="0" w14:rev="0"/>
                  </w14:lightRig>
                </w14:scene3d>
              </w:rPr>
              <w:t>3.15.</w:t>
            </w:r>
            <w:r>
              <w:rPr>
                <w:rFonts w:asciiTheme="minorHAnsi" w:eastAsiaTheme="minorEastAsia" w:hAnsiTheme="minorHAnsi" w:cstheme="minorBidi"/>
                <w:noProof/>
                <w:sz w:val="22"/>
                <w:szCs w:val="22"/>
                <w:lang w:eastAsia="pl-PL"/>
              </w:rPr>
              <w:tab/>
            </w:r>
            <w:r w:rsidRPr="00D25027">
              <w:rPr>
                <w:rStyle w:val="Hipercze"/>
                <w:noProof/>
              </w:rPr>
              <w:t>Załączniki AKC-4/N do deklaracji AKC4</w:t>
            </w:r>
            <w:r>
              <w:rPr>
                <w:noProof/>
                <w:webHidden/>
              </w:rPr>
              <w:tab/>
            </w:r>
            <w:r>
              <w:rPr>
                <w:noProof/>
                <w:webHidden/>
              </w:rPr>
              <w:fldChar w:fldCharType="begin"/>
            </w:r>
            <w:r>
              <w:rPr>
                <w:noProof/>
                <w:webHidden/>
              </w:rPr>
              <w:instrText xml:space="preserve"> PAGEREF _Toc183171935 \h </w:instrText>
            </w:r>
            <w:r>
              <w:rPr>
                <w:noProof/>
                <w:webHidden/>
              </w:rPr>
            </w:r>
            <w:r>
              <w:rPr>
                <w:noProof/>
                <w:webHidden/>
              </w:rPr>
              <w:fldChar w:fldCharType="separate"/>
            </w:r>
            <w:r>
              <w:rPr>
                <w:noProof/>
                <w:webHidden/>
              </w:rPr>
              <w:t>163</w:t>
            </w:r>
            <w:r>
              <w:rPr>
                <w:noProof/>
                <w:webHidden/>
              </w:rPr>
              <w:fldChar w:fldCharType="end"/>
            </w:r>
          </w:hyperlink>
        </w:p>
        <w:p w14:paraId="49CB9E4A" w14:textId="0BC6279C"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36" w:history="1">
            <w:r w:rsidRPr="00D25027">
              <w:rPr>
                <w:rStyle w:val="Hipercze"/>
                <w:noProof/>
                <w14:scene3d>
                  <w14:camera w14:prst="orthographicFront"/>
                  <w14:lightRig w14:rig="threePt" w14:dir="t">
                    <w14:rot w14:lat="0" w14:lon="0" w14:rev="0"/>
                  </w14:lightRig>
                </w14:scene3d>
              </w:rPr>
              <w:t>3.15.1.</w:t>
            </w:r>
            <w:r>
              <w:rPr>
                <w:rFonts w:asciiTheme="minorHAnsi" w:eastAsiaTheme="minorEastAsia" w:hAnsiTheme="minorHAnsi" w:cstheme="minorBidi"/>
                <w:iCs w:val="0"/>
                <w:noProof/>
                <w:sz w:val="22"/>
                <w:szCs w:val="22"/>
                <w:lang w:eastAsia="pl-PL"/>
              </w:rPr>
              <w:tab/>
            </w:r>
            <w:r w:rsidRPr="00D25027">
              <w:rPr>
                <w:rStyle w:val="Hipercze"/>
                <w:noProof/>
              </w:rPr>
              <w:t>Komunikat AKC-4N</w:t>
            </w:r>
            <w:r>
              <w:rPr>
                <w:noProof/>
                <w:webHidden/>
              </w:rPr>
              <w:tab/>
            </w:r>
            <w:r>
              <w:rPr>
                <w:noProof/>
                <w:webHidden/>
              </w:rPr>
              <w:fldChar w:fldCharType="begin"/>
            </w:r>
            <w:r>
              <w:rPr>
                <w:noProof/>
                <w:webHidden/>
              </w:rPr>
              <w:instrText xml:space="preserve"> PAGEREF _Toc183171936 \h </w:instrText>
            </w:r>
            <w:r>
              <w:rPr>
                <w:noProof/>
                <w:webHidden/>
              </w:rPr>
            </w:r>
            <w:r>
              <w:rPr>
                <w:noProof/>
                <w:webHidden/>
              </w:rPr>
              <w:fldChar w:fldCharType="separate"/>
            </w:r>
            <w:r>
              <w:rPr>
                <w:noProof/>
                <w:webHidden/>
              </w:rPr>
              <w:t>163</w:t>
            </w:r>
            <w:r>
              <w:rPr>
                <w:noProof/>
                <w:webHidden/>
              </w:rPr>
              <w:fldChar w:fldCharType="end"/>
            </w:r>
          </w:hyperlink>
        </w:p>
        <w:p w14:paraId="2384500E" w14:textId="79E389B2"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37" w:history="1">
            <w:r w:rsidRPr="00D25027">
              <w:rPr>
                <w:rStyle w:val="Hipercze"/>
                <w:noProof/>
                <w14:scene3d>
                  <w14:camera w14:prst="orthographicFront"/>
                  <w14:lightRig w14:rig="threePt" w14:dir="t">
                    <w14:rot w14:lat="0" w14:lon="0" w14:rev="0"/>
                  </w14:lightRig>
                </w14:scene3d>
              </w:rPr>
              <w:t>3.15.2.</w:t>
            </w:r>
            <w:r>
              <w:rPr>
                <w:rFonts w:asciiTheme="minorHAnsi" w:eastAsiaTheme="minorEastAsia" w:hAnsiTheme="minorHAnsi" w:cstheme="minorBidi"/>
                <w:iCs w:val="0"/>
                <w:noProof/>
                <w:sz w:val="22"/>
                <w:szCs w:val="22"/>
                <w:lang w:eastAsia="pl-PL"/>
              </w:rPr>
              <w:tab/>
            </w:r>
            <w:r w:rsidRPr="00D25027">
              <w:rPr>
                <w:rStyle w:val="Hipercze"/>
                <w:noProof/>
              </w:rPr>
              <w:t>Specyfikacja AKC-4N</w:t>
            </w:r>
            <w:r>
              <w:rPr>
                <w:noProof/>
                <w:webHidden/>
              </w:rPr>
              <w:tab/>
            </w:r>
            <w:r>
              <w:rPr>
                <w:noProof/>
                <w:webHidden/>
              </w:rPr>
              <w:fldChar w:fldCharType="begin"/>
            </w:r>
            <w:r>
              <w:rPr>
                <w:noProof/>
                <w:webHidden/>
              </w:rPr>
              <w:instrText xml:space="preserve"> PAGEREF _Toc183171937 \h </w:instrText>
            </w:r>
            <w:r>
              <w:rPr>
                <w:noProof/>
                <w:webHidden/>
              </w:rPr>
            </w:r>
            <w:r>
              <w:rPr>
                <w:noProof/>
                <w:webHidden/>
              </w:rPr>
              <w:fldChar w:fldCharType="separate"/>
            </w:r>
            <w:r>
              <w:rPr>
                <w:noProof/>
                <w:webHidden/>
              </w:rPr>
              <w:t>164</w:t>
            </w:r>
            <w:r>
              <w:rPr>
                <w:noProof/>
                <w:webHidden/>
              </w:rPr>
              <w:fldChar w:fldCharType="end"/>
            </w:r>
          </w:hyperlink>
        </w:p>
        <w:p w14:paraId="25FFF464" w14:textId="3DC1A4DA"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38" w:history="1">
            <w:r w:rsidRPr="00D25027">
              <w:rPr>
                <w:rStyle w:val="Hipercze"/>
                <w:noProof/>
                <w14:scene3d>
                  <w14:camera w14:prst="orthographicFront"/>
                  <w14:lightRig w14:rig="threePt" w14:dir="t">
                    <w14:rot w14:lat="0" w14:lon="0" w14:rev="0"/>
                  </w14:lightRig>
                </w14:scene3d>
              </w:rPr>
              <w:t>3.15.3.</w:t>
            </w:r>
            <w:r>
              <w:rPr>
                <w:rFonts w:asciiTheme="minorHAnsi" w:eastAsiaTheme="minorEastAsia" w:hAnsiTheme="minorHAnsi" w:cstheme="minorBidi"/>
                <w:iCs w:val="0"/>
                <w:noProof/>
                <w:sz w:val="22"/>
                <w:szCs w:val="22"/>
                <w:lang w:eastAsia="pl-PL"/>
              </w:rPr>
              <w:tab/>
            </w:r>
            <w:r w:rsidRPr="00D25027">
              <w:rPr>
                <w:rStyle w:val="Hipercze"/>
                <w:noProof/>
              </w:rPr>
              <w:t>Dane ogólne w ramach struktury załącznika AKC-4N do deklaracji AKC-4/AKC-4zo</w:t>
            </w:r>
            <w:r>
              <w:rPr>
                <w:noProof/>
                <w:webHidden/>
              </w:rPr>
              <w:tab/>
            </w:r>
            <w:r>
              <w:rPr>
                <w:noProof/>
                <w:webHidden/>
              </w:rPr>
              <w:fldChar w:fldCharType="begin"/>
            </w:r>
            <w:r>
              <w:rPr>
                <w:noProof/>
                <w:webHidden/>
              </w:rPr>
              <w:instrText xml:space="preserve"> PAGEREF _Toc183171938 \h </w:instrText>
            </w:r>
            <w:r>
              <w:rPr>
                <w:noProof/>
                <w:webHidden/>
              </w:rPr>
            </w:r>
            <w:r>
              <w:rPr>
                <w:noProof/>
                <w:webHidden/>
              </w:rPr>
              <w:fldChar w:fldCharType="separate"/>
            </w:r>
            <w:r>
              <w:rPr>
                <w:noProof/>
                <w:webHidden/>
              </w:rPr>
              <w:t>164</w:t>
            </w:r>
            <w:r>
              <w:rPr>
                <w:noProof/>
                <w:webHidden/>
              </w:rPr>
              <w:fldChar w:fldCharType="end"/>
            </w:r>
          </w:hyperlink>
        </w:p>
        <w:p w14:paraId="674F68DB" w14:textId="4100410A"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39" w:history="1">
            <w:r w:rsidRPr="00D25027">
              <w:rPr>
                <w:rStyle w:val="Hipercze"/>
                <w:noProof/>
                <w14:scene3d>
                  <w14:camera w14:prst="orthographicFront"/>
                  <w14:lightRig w14:rig="threePt" w14:dir="t">
                    <w14:rot w14:lat="0" w14:lon="0" w14:rev="0"/>
                  </w14:lightRig>
                </w14:scene3d>
              </w:rPr>
              <w:t>3.15.4.</w:t>
            </w:r>
            <w:r>
              <w:rPr>
                <w:rFonts w:asciiTheme="minorHAnsi" w:eastAsiaTheme="minorEastAsia" w:hAnsiTheme="minorHAnsi" w:cstheme="minorBidi"/>
                <w:iCs w:val="0"/>
                <w:noProof/>
                <w:sz w:val="22"/>
                <w:szCs w:val="22"/>
                <w:lang w:eastAsia="pl-PL"/>
              </w:rPr>
              <w:tab/>
            </w:r>
            <w:r w:rsidRPr="00D25027">
              <w:rPr>
                <w:rStyle w:val="Hipercze"/>
                <w:noProof/>
              </w:rPr>
              <w:t>Reguły AKC-4N</w:t>
            </w:r>
            <w:r>
              <w:rPr>
                <w:noProof/>
                <w:webHidden/>
              </w:rPr>
              <w:tab/>
            </w:r>
            <w:r>
              <w:rPr>
                <w:noProof/>
                <w:webHidden/>
              </w:rPr>
              <w:fldChar w:fldCharType="begin"/>
            </w:r>
            <w:r>
              <w:rPr>
                <w:noProof/>
                <w:webHidden/>
              </w:rPr>
              <w:instrText xml:space="preserve"> PAGEREF _Toc183171939 \h </w:instrText>
            </w:r>
            <w:r>
              <w:rPr>
                <w:noProof/>
                <w:webHidden/>
              </w:rPr>
            </w:r>
            <w:r>
              <w:rPr>
                <w:noProof/>
                <w:webHidden/>
              </w:rPr>
              <w:fldChar w:fldCharType="separate"/>
            </w:r>
            <w:r>
              <w:rPr>
                <w:noProof/>
                <w:webHidden/>
              </w:rPr>
              <w:t>172</w:t>
            </w:r>
            <w:r>
              <w:rPr>
                <w:noProof/>
                <w:webHidden/>
              </w:rPr>
              <w:fldChar w:fldCharType="end"/>
            </w:r>
          </w:hyperlink>
        </w:p>
        <w:p w14:paraId="6C76932A" w14:textId="15BAE4BB" w:rsidR="006D48AD" w:rsidRDefault="006D48AD">
          <w:pPr>
            <w:pStyle w:val="Spistreci1"/>
            <w:rPr>
              <w:rFonts w:asciiTheme="minorHAnsi" w:eastAsiaTheme="minorEastAsia" w:hAnsiTheme="minorHAnsi" w:cstheme="minorBidi"/>
              <w:b w:val="0"/>
              <w:bCs w:val="0"/>
              <w:noProof/>
              <w:sz w:val="22"/>
              <w:szCs w:val="22"/>
              <w:lang w:eastAsia="pl-PL"/>
            </w:rPr>
          </w:pPr>
          <w:hyperlink w:anchor="_Toc183171940" w:history="1">
            <w:r w:rsidRPr="00D25027">
              <w:rPr>
                <w:rStyle w:val="Hipercze"/>
                <w:noProof/>
              </w:rPr>
              <w:t>4.</w:t>
            </w:r>
            <w:r>
              <w:rPr>
                <w:rFonts w:asciiTheme="minorHAnsi" w:eastAsiaTheme="minorEastAsia" w:hAnsiTheme="minorHAnsi" w:cstheme="minorBidi"/>
                <w:b w:val="0"/>
                <w:bCs w:val="0"/>
                <w:noProof/>
                <w:sz w:val="22"/>
                <w:szCs w:val="22"/>
                <w:lang w:eastAsia="pl-PL"/>
              </w:rPr>
              <w:tab/>
            </w:r>
            <w:r w:rsidRPr="00D25027">
              <w:rPr>
                <w:rStyle w:val="Hipercze"/>
                <w:noProof/>
              </w:rPr>
              <w:t>Załączniki</w:t>
            </w:r>
            <w:r>
              <w:rPr>
                <w:noProof/>
                <w:webHidden/>
              </w:rPr>
              <w:tab/>
            </w:r>
            <w:r>
              <w:rPr>
                <w:noProof/>
                <w:webHidden/>
              </w:rPr>
              <w:fldChar w:fldCharType="begin"/>
            </w:r>
            <w:r>
              <w:rPr>
                <w:noProof/>
                <w:webHidden/>
              </w:rPr>
              <w:instrText xml:space="preserve"> PAGEREF _Toc183171940 \h </w:instrText>
            </w:r>
            <w:r>
              <w:rPr>
                <w:noProof/>
                <w:webHidden/>
              </w:rPr>
            </w:r>
            <w:r>
              <w:rPr>
                <w:noProof/>
                <w:webHidden/>
              </w:rPr>
              <w:fldChar w:fldCharType="separate"/>
            </w:r>
            <w:r>
              <w:rPr>
                <w:noProof/>
                <w:webHidden/>
              </w:rPr>
              <w:t>175</w:t>
            </w:r>
            <w:r>
              <w:rPr>
                <w:noProof/>
                <w:webHidden/>
              </w:rPr>
              <w:fldChar w:fldCharType="end"/>
            </w:r>
          </w:hyperlink>
        </w:p>
        <w:p w14:paraId="1BF8AAE5" w14:textId="6D897AE1"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941" w:history="1">
            <w:r w:rsidRPr="00D25027">
              <w:rPr>
                <w:rStyle w:val="Hipercze"/>
                <w:noProof/>
                <w14:scene3d>
                  <w14:camera w14:prst="orthographicFront"/>
                  <w14:lightRig w14:rig="threePt" w14:dir="t">
                    <w14:rot w14:lat="0" w14:lon="0" w14:rev="0"/>
                  </w14:lightRig>
                </w14:scene3d>
              </w:rPr>
              <w:t>4.1.</w:t>
            </w:r>
            <w:r>
              <w:rPr>
                <w:rFonts w:asciiTheme="minorHAnsi" w:eastAsiaTheme="minorEastAsia" w:hAnsiTheme="minorHAnsi" w:cstheme="minorBidi"/>
                <w:noProof/>
                <w:sz w:val="22"/>
                <w:szCs w:val="22"/>
                <w:lang w:eastAsia="pl-PL"/>
              </w:rPr>
              <w:tab/>
            </w:r>
            <w:r w:rsidRPr="00D25027">
              <w:rPr>
                <w:rStyle w:val="Hipercze"/>
                <w:noProof/>
              </w:rPr>
              <w:t>Pliki deklaracji AKC-4</w:t>
            </w:r>
            <w:r>
              <w:rPr>
                <w:noProof/>
                <w:webHidden/>
              </w:rPr>
              <w:tab/>
            </w:r>
            <w:r>
              <w:rPr>
                <w:noProof/>
                <w:webHidden/>
              </w:rPr>
              <w:fldChar w:fldCharType="begin"/>
            </w:r>
            <w:r>
              <w:rPr>
                <w:noProof/>
                <w:webHidden/>
              </w:rPr>
              <w:instrText xml:space="preserve"> PAGEREF _Toc183171941 \h </w:instrText>
            </w:r>
            <w:r>
              <w:rPr>
                <w:noProof/>
                <w:webHidden/>
              </w:rPr>
            </w:r>
            <w:r>
              <w:rPr>
                <w:noProof/>
                <w:webHidden/>
              </w:rPr>
              <w:fldChar w:fldCharType="separate"/>
            </w:r>
            <w:r>
              <w:rPr>
                <w:noProof/>
                <w:webHidden/>
              </w:rPr>
              <w:t>175</w:t>
            </w:r>
            <w:r>
              <w:rPr>
                <w:noProof/>
                <w:webHidden/>
              </w:rPr>
              <w:fldChar w:fldCharType="end"/>
            </w:r>
          </w:hyperlink>
        </w:p>
        <w:p w14:paraId="2DC0D7C1" w14:textId="436221A4"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42" w:history="1">
            <w:r w:rsidRPr="00D25027">
              <w:rPr>
                <w:rStyle w:val="Hipercze"/>
                <w:noProof/>
                <w14:scene3d>
                  <w14:camera w14:prst="orthographicFront"/>
                  <w14:lightRig w14:rig="threePt" w14:dir="t">
                    <w14:rot w14:lat="0" w14:lon="0" w14:rev="0"/>
                  </w14:lightRig>
                </w14:scene3d>
              </w:rPr>
              <w:t>4.1.1.</w:t>
            </w:r>
            <w:r>
              <w:rPr>
                <w:rFonts w:asciiTheme="minorHAnsi" w:eastAsiaTheme="minorEastAsia" w:hAnsiTheme="minorHAnsi" w:cstheme="minorBidi"/>
                <w:iCs w:val="0"/>
                <w:noProof/>
                <w:sz w:val="22"/>
                <w:szCs w:val="22"/>
                <w:lang w:eastAsia="pl-PL"/>
              </w:rPr>
              <w:tab/>
            </w:r>
            <w:r w:rsidRPr="00D25027">
              <w:rPr>
                <w:rStyle w:val="Hipercze"/>
                <w:noProof/>
              </w:rPr>
              <w:t>Plik AKC _4.xsd</w:t>
            </w:r>
            <w:r>
              <w:rPr>
                <w:noProof/>
                <w:webHidden/>
              </w:rPr>
              <w:tab/>
            </w:r>
            <w:r>
              <w:rPr>
                <w:noProof/>
                <w:webHidden/>
              </w:rPr>
              <w:fldChar w:fldCharType="begin"/>
            </w:r>
            <w:r>
              <w:rPr>
                <w:noProof/>
                <w:webHidden/>
              </w:rPr>
              <w:instrText xml:space="preserve"> PAGEREF _Toc183171942 \h </w:instrText>
            </w:r>
            <w:r>
              <w:rPr>
                <w:noProof/>
                <w:webHidden/>
              </w:rPr>
            </w:r>
            <w:r>
              <w:rPr>
                <w:noProof/>
                <w:webHidden/>
              </w:rPr>
              <w:fldChar w:fldCharType="separate"/>
            </w:r>
            <w:r>
              <w:rPr>
                <w:noProof/>
                <w:webHidden/>
              </w:rPr>
              <w:t>175</w:t>
            </w:r>
            <w:r>
              <w:rPr>
                <w:noProof/>
                <w:webHidden/>
              </w:rPr>
              <w:fldChar w:fldCharType="end"/>
            </w:r>
          </w:hyperlink>
        </w:p>
        <w:p w14:paraId="5A21C24E" w14:textId="42838261"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943" w:history="1">
            <w:r w:rsidRPr="00D25027">
              <w:rPr>
                <w:rStyle w:val="Hipercze"/>
                <w:noProof/>
                <w14:scene3d>
                  <w14:camera w14:prst="orthographicFront"/>
                  <w14:lightRig w14:rig="threePt" w14:dir="t">
                    <w14:rot w14:lat="0" w14:lon="0" w14:rev="0"/>
                  </w14:lightRig>
                </w14:scene3d>
              </w:rPr>
              <w:t>4.2.</w:t>
            </w:r>
            <w:r>
              <w:rPr>
                <w:rFonts w:asciiTheme="minorHAnsi" w:eastAsiaTheme="minorEastAsia" w:hAnsiTheme="minorHAnsi" w:cstheme="minorBidi"/>
                <w:noProof/>
                <w:sz w:val="22"/>
                <w:szCs w:val="22"/>
                <w:lang w:eastAsia="pl-PL"/>
              </w:rPr>
              <w:tab/>
            </w:r>
            <w:r w:rsidRPr="00D25027">
              <w:rPr>
                <w:rStyle w:val="Hipercze"/>
                <w:noProof/>
              </w:rPr>
              <w:t>Plik załącznika AKC-4/A do deklaracji AKC-4</w:t>
            </w:r>
            <w:r>
              <w:rPr>
                <w:noProof/>
                <w:webHidden/>
              </w:rPr>
              <w:tab/>
            </w:r>
            <w:r>
              <w:rPr>
                <w:noProof/>
                <w:webHidden/>
              </w:rPr>
              <w:fldChar w:fldCharType="begin"/>
            </w:r>
            <w:r>
              <w:rPr>
                <w:noProof/>
                <w:webHidden/>
              </w:rPr>
              <w:instrText xml:space="preserve"> PAGEREF _Toc183171943 \h </w:instrText>
            </w:r>
            <w:r>
              <w:rPr>
                <w:noProof/>
                <w:webHidden/>
              </w:rPr>
            </w:r>
            <w:r>
              <w:rPr>
                <w:noProof/>
                <w:webHidden/>
              </w:rPr>
              <w:fldChar w:fldCharType="separate"/>
            </w:r>
            <w:r>
              <w:rPr>
                <w:noProof/>
                <w:webHidden/>
              </w:rPr>
              <w:t>175</w:t>
            </w:r>
            <w:r>
              <w:rPr>
                <w:noProof/>
                <w:webHidden/>
              </w:rPr>
              <w:fldChar w:fldCharType="end"/>
            </w:r>
          </w:hyperlink>
        </w:p>
        <w:p w14:paraId="5C281735" w14:textId="64ED19A6"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44" w:history="1">
            <w:r w:rsidRPr="00D25027">
              <w:rPr>
                <w:rStyle w:val="Hipercze"/>
                <w:noProof/>
                <w14:scene3d>
                  <w14:camera w14:prst="orthographicFront"/>
                  <w14:lightRig w14:rig="threePt" w14:dir="t">
                    <w14:rot w14:lat="0" w14:lon="0" w14:rev="0"/>
                  </w14:lightRig>
                </w14:scene3d>
              </w:rPr>
              <w:t>4.2.1.</w:t>
            </w:r>
            <w:r>
              <w:rPr>
                <w:rFonts w:asciiTheme="minorHAnsi" w:eastAsiaTheme="minorEastAsia" w:hAnsiTheme="minorHAnsi" w:cstheme="minorBidi"/>
                <w:iCs w:val="0"/>
                <w:noProof/>
                <w:sz w:val="22"/>
                <w:szCs w:val="22"/>
                <w:lang w:eastAsia="pl-PL"/>
              </w:rPr>
              <w:tab/>
            </w:r>
            <w:r w:rsidRPr="00D25027">
              <w:rPr>
                <w:rStyle w:val="Hipercze"/>
                <w:noProof/>
              </w:rPr>
              <w:t>Plik AKC _4A.xsd</w:t>
            </w:r>
            <w:r>
              <w:rPr>
                <w:noProof/>
                <w:webHidden/>
              </w:rPr>
              <w:tab/>
            </w:r>
            <w:r>
              <w:rPr>
                <w:noProof/>
                <w:webHidden/>
              </w:rPr>
              <w:fldChar w:fldCharType="begin"/>
            </w:r>
            <w:r>
              <w:rPr>
                <w:noProof/>
                <w:webHidden/>
              </w:rPr>
              <w:instrText xml:space="preserve"> PAGEREF _Toc183171944 \h </w:instrText>
            </w:r>
            <w:r>
              <w:rPr>
                <w:noProof/>
                <w:webHidden/>
              </w:rPr>
            </w:r>
            <w:r>
              <w:rPr>
                <w:noProof/>
                <w:webHidden/>
              </w:rPr>
              <w:fldChar w:fldCharType="separate"/>
            </w:r>
            <w:r>
              <w:rPr>
                <w:noProof/>
                <w:webHidden/>
              </w:rPr>
              <w:t>175</w:t>
            </w:r>
            <w:r>
              <w:rPr>
                <w:noProof/>
                <w:webHidden/>
              </w:rPr>
              <w:fldChar w:fldCharType="end"/>
            </w:r>
          </w:hyperlink>
        </w:p>
        <w:p w14:paraId="090F232D" w14:textId="50668126"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945" w:history="1">
            <w:r w:rsidRPr="00D25027">
              <w:rPr>
                <w:rStyle w:val="Hipercze"/>
                <w:noProof/>
                <w14:scene3d>
                  <w14:camera w14:prst="orthographicFront"/>
                  <w14:lightRig w14:rig="threePt" w14:dir="t">
                    <w14:rot w14:lat="0" w14:lon="0" w14:rev="0"/>
                  </w14:lightRig>
                </w14:scene3d>
              </w:rPr>
              <w:t>4.3.</w:t>
            </w:r>
            <w:r>
              <w:rPr>
                <w:rFonts w:asciiTheme="minorHAnsi" w:eastAsiaTheme="minorEastAsia" w:hAnsiTheme="minorHAnsi" w:cstheme="minorBidi"/>
                <w:noProof/>
                <w:sz w:val="22"/>
                <w:szCs w:val="22"/>
                <w:lang w:eastAsia="pl-PL"/>
              </w:rPr>
              <w:tab/>
            </w:r>
            <w:r w:rsidRPr="00D25027">
              <w:rPr>
                <w:rStyle w:val="Hipercze"/>
                <w:noProof/>
              </w:rPr>
              <w:t>Plik załącznika AKC-4/B do deklaracji AKC-4</w:t>
            </w:r>
            <w:r>
              <w:rPr>
                <w:noProof/>
                <w:webHidden/>
              </w:rPr>
              <w:tab/>
            </w:r>
            <w:r>
              <w:rPr>
                <w:noProof/>
                <w:webHidden/>
              </w:rPr>
              <w:fldChar w:fldCharType="begin"/>
            </w:r>
            <w:r>
              <w:rPr>
                <w:noProof/>
                <w:webHidden/>
              </w:rPr>
              <w:instrText xml:space="preserve"> PAGEREF _Toc183171945 \h </w:instrText>
            </w:r>
            <w:r>
              <w:rPr>
                <w:noProof/>
                <w:webHidden/>
              </w:rPr>
            </w:r>
            <w:r>
              <w:rPr>
                <w:noProof/>
                <w:webHidden/>
              </w:rPr>
              <w:fldChar w:fldCharType="separate"/>
            </w:r>
            <w:r>
              <w:rPr>
                <w:noProof/>
                <w:webHidden/>
              </w:rPr>
              <w:t>175</w:t>
            </w:r>
            <w:r>
              <w:rPr>
                <w:noProof/>
                <w:webHidden/>
              </w:rPr>
              <w:fldChar w:fldCharType="end"/>
            </w:r>
          </w:hyperlink>
        </w:p>
        <w:p w14:paraId="24C51D70" w14:textId="6C4D454B"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46" w:history="1">
            <w:r w:rsidRPr="00D25027">
              <w:rPr>
                <w:rStyle w:val="Hipercze"/>
                <w:noProof/>
                <w14:scene3d>
                  <w14:camera w14:prst="orthographicFront"/>
                  <w14:lightRig w14:rig="threePt" w14:dir="t">
                    <w14:rot w14:lat="0" w14:lon="0" w14:rev="0"/>
                  </w14:lightRig>
                </w14:scene3d>
              </w:rPr>
              <w:t>4.3.1.</w:t>
            </w:r>
            <w:r>
              <w:rPr>
                <w:rFonts w:asciiTheme="minorHAnsi" w:eastAsiaTheme="minorEastAsia" w:hAnsiTheme="minorHAnsi" w:cstheme="minorBidi"/>
                <w:iCs w:val="0"/>
                <w:noProof/>
                <w:sz w:val="22"/>
                <w:szCs w:val="22"/>
                <w:lang w:eastAsia="pl-PL"/>
              </w:rPr>
              <w:tab/>
            </w:r>
            <w:r w:rsidRPr="00D25027">
              <w:rPr>
                <w:rStyle w:val="Hipercze"/>
                <w:noProof/>
              </w:rPr>
              <w:t>Plik AKC _4B.xsd</w:t>
            </w:r>
            <w:r>
              <w:rPr>
                <w:noProof/>
                <w:webHidden/>
              </w:rPr>
              <w:tab/>
            </w:r>
            <w:r>
              <w:rPr>
                <w:noProof/>
                <w:webHidden/>
              </w:rPr>
              <w:fldChar w:fldCharType="begin"/>
            </w:r>
            <w:r>
              <w:rPr>
                <w:noProof/>
                <w:webHidden/>
              </w:rPr>
              <w:instrText xml:space="preserve"> PAGEREF _Toc183171946 \h </w:instrText>
            </w:r>
            <w:r>
              <w:rPr>
                <w:noProof/>
                <w:webHidden/>
              </w:rPr>
            </w:r>
            <w:r>
              <w:rPr>
                <w:noProof/>
                <w:webHidden/>
              </w:rPr>
              <w:fldChar w:fldCharType="separate"/>
            </w:r>
            <w:r>
              <w:rPr>
                <w:noProof/>
                <w:webHidden/>
              </w:rPr>
              <w:t>175</w:t>
            </w:r>
            <w:r>
              <w:rPr>
                <w:noProof/>
                <w:webHidden/>
              </w:rPr>
              <w:fldChar w:fldCharType="end"/>
            </w:r>
          </w:hyperlink>
        </w:p>
        <w:p w14:paraId="39070BFC" w14:textId="0A89D1D9"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947" w:history="1">
            <w:r w:rsidRPr="00D25027">
              <w:rPr>
                <w:rStyle w:val="Hipercze"/>
                <w:noProof/>
                <w14:scene3d>
                  <w14:camera w14:prst="orthographicFront"/>
                  <w14:lightRig w14:rig="threePt" w14:dir="t">
                    <w14:rot w14:lat="0" w14:lon="0" w14:rev="0"/>
                  </w14:lightRig>
                </w14:scene3d>
              </w:rPr>
              <w:t>4.4.</w:t>
            </w:r>
            <w:r>
              <w:rPr>
                <w:rFonts w:asciiTheme="minorHAnsi" w:eastAsiaTheme="minorEastAsia" w:hAnsiTheme="minorHAnsi" w:cstheme="minorBidi"/>
                <w:noProof/>
                <w:sz w:val="22"/>
                <w:szCs w:val="22"/>
                <w:lang w:eastAsia="pl-PL"/>
              </w:rPr>
              <w:tab/>
            </w:r>
            <w:r w:rsidRPr="00D25027">
              <w:rPr>
                <w:rStyle w:val="Hipercze"/>
                <w:noProof/>
              </w:rPr>
              <w:t>Plik załącznika AKC-4/C do deklaracji AKC-4</w:t>
            </w:r>
            <w:r>
              <w:rPr>
                <w:noProof/>
                <w:webHidden/>
              </w:rPr>
              <w:tab/>
            </w:r>
            <w:r>
              <w:rPr>
                <w:noProof/>
                <w:webHidden/>
              </w:rPr>
              <w:fldChar w:fldCharType="begin"/>
            </w:r>
            <w:r>
              <w:rPr>
                <w:noProof/>
                <w:webHidden/>
              </w:rPr>
              <w:instrText xml:space="preserve"> PAGEREF _Toc183171947 \h </w:instrText>
            </w:r>
            <w:r>
              <w:rPr>
                <w:noProof/>
                <w:webHidden/>
              </w:rPr>
            </w:r>
            <w:r>
              <w:rPr>
                <w:noProof/>
                <w:webHidden/>
              </w:rPr>
              <w:fldChar w:fldCharType="separate"/>
            </w:r>
            <w:r>
              <w:rPr>
                <w:noProof/>
                <w:webHidden/>
              </w:rPr>
              <w:t>175</w:t>
            </w:r>
            <w:r>
              <w:rPr>
                <w:noProof/>
                <w:webHidden/>
              </w:rPr>
              <w:fldChar w:fldCharType="end"/>
            </w:r>
          </w:hyperlink>
        </w:p>
        <w:p w14:paraId="5E638229" w14:textId="1107DA78"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48" w:history="1">
            <w:r w:rsidRPr="00D25027">
              <w:rPr>
                <w:rStyle w:val="Hipercze"/>
                <w:noProof/>
                <w14:scene3d>
                  <w14:camera w14:prst="orthographicFront"/>
                  <w14:lightRig w14:rig="threePt" w14:dir="t">
                    <w14:rot w14:lat="0" w14:lon="0" w14:rev="0"/>
                  </w14:lightRig>
                </w14:scene3d>
              </w:rPr>
              <w:t>4.4.1.</w:t>
            </w:r>
            <w:r>
              <w:rPr>
                <w:rFonts w:asciiTheme="minorHAnsi" w:eastAsiaTheme="minorEastAsia" w:hAnsiTheme="minorHAnsi" w:cstheme="minorBidi"/>
                <w:iCs w:val="0"/>
                <w:noProof/>
                <w:sz w:val="22"/>
                <w:szCs w:val="22"/>
                <w:lang w:eastAsia="pl-PL"/>
              </w:rPr>
              <w:tab/>
            </w:r>
            <w:r w:rsidRPr="00D25027">
              <w:rPr>
                <w:rStyle w:val="Hipercze"/>
                <w:noProof/>
              </w:rPr>
              <w:t>Plik AKC _4C.xsd</w:t>
            </w:r>
            <w:r>
              <w:rPr>
                <w:noProof/>
                <w:webHidden/>
              </w:rPr>
              <w:tab/>
            </w:r>
            <w:r>
              <w:rPr>
                <w:noProof/>
                <w:webHidden/>
              </w:rPr>
              <w:fldChar w:fldCharType="begin"/>
            </w:r>
            <w:r>
              <w:rPr>
                <w:noProof/>
                <w:webHidden/>
              </w:rPr>
              <w:instrText xml:space="preserve"> PAGEREF _Toc183171948 \h </w:instrText>
            </w:r>
            <w:r>
              <w:rPr>
                <w:noProof/>
                <w:webHidden/>
              </w:rPr>
            </w:r>
            <w:r>
              <w:rPr>
                <w:noProof/>
                <w:webHidden/>
              </w:rPr>
              <w:fldChar w:fldCharType="separate"/>
            </w:r>
            <w:r>
              <w:rPr>
                <w:noProof/>
                <w:webHidden/>
              </w:rPr>
              <w:t>175</w:t>
            </w:r>
            <w:r>
              <w:rPr>
                <w:noProof/>
                <w:webHidden/>
              </w:rPr>
              <w:fldChar w:fldCharType="end"/>
            </w:r>
          </w:hyperlink>
        </w:p>
        <w:p w14:paraId="2A8540E7" w14:textId="0455DC1E"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949" w:history="1">
            <w:r w:rsidRPr="00D25027">
              <w:rPr>
                <w:rStyle w:val="Hipercze"/>
                <w:noProof/>
                <w14:scene3d>
                  <w14:camera w14:prst="orthographicFront"/>
                  <w14:lightRig w14:rig="threePt" w14:dir="t">
                    <w14:rot w14:lat="0" w14:lon="0" w14:rev="0"/>
                  </w14:lightRig>
                </w14:scene3d>
              </w:rPr>
              <w:t>4.5.</w:t>
            </w:r>
            <w:r>
              <w:rPr>
                <w:rFonts w:asciiTheme="minorHAnsi" w:eastAsiaTheme="minorEastAsia" w:hAnsiTheme="minorHAnsi" w:cstheme="minorBidi"/>
                <w:noProof/>
                <w:sz w:val="22"/>
                <w:szCs w:val="22"/>
                <w:lang w:eastAsia="pl-PL"/>
              </w:rPr>
              <w:tab/>
            </w:r>
            <w:r w:rsidRPr="00D25027">
              <w:rPr>
                <w:rStyle w:val="Hipercze"/>
                <w:noProof/>
              </w:rPr>
              <w:t>Plik załącznika AKC-4/D do deklaracji AKC-4</w:t>
            </w:r>
            <w:r>
              <w:rPr>
                <w:noProof/>
                <w:webHidden/>
              </w:rPr>
              <w:tab/>
            </w:r>
            <w:r>
              <w:rPr>
                <w:noProof/>
                <w:webHidden/>
              </w:rPr>
              <w:fldChar w:fldCharType="begin"/>
            </w:r>
            <w:r>
              <w:rPr>
                <w:noProof/>
                <w:webHidden/>
              </w:rPr>
              <w:instrText xml:space="preserve"> PAGEREF _Toc183171949 \h </w:instrText>
            </w:r>
            <w:r>
              <w:rPr>
                <w:noProof/>
                <w:webHidden/>
              </w:rPr>
            </w:r>
            <w:r>
              <w:rPr>
                <w:noProof/>
                <w:webHidden/>
              </w:rPr>
              <w:fldChar w:fldCharType="separate"/>
            </w:r>
            <w:r>
              <w:rPr>
                <w:noProof/>
                <w:webHidden/>
              </w:rPr>
              <w:t>175</w:t>
            </w:r>
            <w:r>
              <w:rPr>
                <w:noProof/>
                <w:webHidden/>
              </w:rPr>
              <w:fldChar w:fldCharType="end"/>
            </w:r>
          </w:hyperlink>
        </w:p>
        <w:p w14:paraId="5517A7DF" w14:textId="491D39AE"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50" w:history="1">
            <w:r w:rsidRPr="00D25027">
              <w:rPr>
                <w:rStyle w:val="Hipercze"/>
                <w:noProof/>
                <w14:scene3d>
                  <w14:camera w14:prst="orthographicFront"/>
                  <w14:lightRig w14:rig="threePt" w14:dir="t">
                    <w14:rot w14:lat="0" w14:lon="0" w14:rev="0"/>
                  </w14:lightRig>
                </w14:scene3d>
              </w:rPr>
              <w:t>4.5.1.</w:t>
            </w:r>
            <w:r>
              <w:rPr>
                <w:rFonts w:asciiTheme="minorHAnsi" w:eastAsiaTheme="minorEastAsia" w:hAnsiTheme="minorHAnsi" w:cstheme="minorBidi"/>
                <w:iCs w:val="0"/>
                <w:noProof/>
                <w:sz w:val="22"/>
                <w:szCs w:val="22"/>
                <w:lang w:eastAsia="pl-PL"/>
              </w:rPr>
              <w:tab/>
            </w:r>
            <w:r w:rsidRPr="00D25027">
              <w:rPr>
                <w:rStyle w:val="Hipercze"/>
                <w:noProof/>
              </w:rPr>
              <w:t>Plik AKC _4D.xsd</w:t>
            </w:r>
            <w:r>
              <w:rPr>
                <w:noProof/>
                <w:webHidden/>
              </w:rPr>
              <w:tab/>
            </w:r>
            <w:r>
              <w:rPr>
                <w:noProof/>
                <w:webHidden/>
              </w:rPr>
              <w:fldChar w:fldCharType="begin"/>
            </w:r>
            <w:r>
              <w:rPr>
                <w:noProof/>
                <w:webHidden/>
              </w:rPr>
              <w:instrText xml:space="preserve"> PAGEREF _Toc183171950 \h </w:instrText>
            </w:r>
            <w:r>
              <w:rPr>
                <w:noProof/>
                <w:webHidden/>
              </w:rPr>
            </w:r>
            <w:r>
              <w:rPr>
                <w:noProof/>
                <w:webHidden/>
              </w:rPr>
              <w:fldChar w:fldCharType="separate"/>
            </w:r>
            <w:r>
              <w:rPr>
                <w:noProof/>
                <w:webHidden/>
              </w:rPr>
              <w:t>175</w:t>
            </w:r>
            <w:r>
              <w:rPr>
                <w:noProof/>
                <w:webHidden/>
              </w:rPr>
              <w:fldChar w:fldCharType="end"/>
            </w:r>
          </w:hyperlink>
        </w:p>
        <w:p w14:paraId="078FFA92" w14:textId="5D010FF5"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951" w:history="1">
            <w:r w:rsidRPr="00D25027">
              <w:rPr>
                <w:rStyle w:val="Hipercze"/>
                <w:noProof/>
                <w14:scene3d>
                  <w14:camera w14:prst="orthographicFront"/>
                  <w14:lightRig w14:rig="threePt" w14:dir="t">
                    <w14:rot w14:lat="0" w14:lon="0" w14:rev="0"/>
                  </w14:lightRig>
                </w14:scene3d>
              </w:rPr>
              <w:t>4.6.</w:t>
            </w:r>
            <w:r>
              <w:rPr>
                <w:rFonts w:asciiTheme="minorHAnsi" w:eastAsiaTheme="minorEastAsia" w:hAnsiTheme="minorHAnsi" w:cstheme="minorBidi"/>
                <w:noProof/>
                <w:sz w:val="22"/>
                <w:szCs w:val="22"/>
                <w:lang w:eastAsia="pl-PL"/>
              </w:rPr>
              <w:tab/>
            </w:r>
            <w:r w:rsidRPr="00D25027">
              <w:rPr>
                <w:rStyle w:val="Hipercze"/>
                <w:noProof/>
              </w:rPr>
              <w:t>Plik załącznika AKC-4/E do deklaracji AKC-4</w:t>
            </w:r>
            <w:r>
              <w:rPr>
                <w:noProof/>
                <w:webHidden/>
              </w:rPr>
              <w:tab/>
            </w:r>
            <w:r>
              <w:rPr>
                <w:noProof/>
                <w:webHidden/>
              </w:rPr>
              <w:fldChar w:fldCharType="begin"/>
            </w:r>
            <w:r>
              <w:rPr>
                <w:noProof/>
                <w:webHidden/>
              </w:rPr>
              <w:instrText xml:space="preserve"> PAGEREF _Toc183171951 \h </w:instrText>
            </w:r>
            <w:r>
              <w:rPr>
                <w:noProof/>
                <w:webHidden/>
              </w:rPr>
            </w:r>
            <w:r>
              <w:rPr>
                <w:noProof/>
                <w:webHidden/>
              </w:rPr>
              <w:fldChar w:fldCharType="separate"/>
            </w:r>
            <w:r>
              <w:rPr>
                <w:noProof/>
                <w:webHidden/>
              </w:rPr>
              <w:t>175</w:t>
            </w:r>
            <w:r>
              <w:rPr>
                <w:noProof/>
                <w:webHidden/>
              </w:rPr>
              <w:fldChar w:fldCharType="end"/>
            </w:r>
          </w:hyperlink>
        </w:p>
        <w:p w14:paraId="398C5D60" w14:textId="76DB826D"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52" w:history="1">
            <w:r w:rsidRPr="00D25027">
              <w:rPr>
                <w:rStyle w:val="Hipercze"/>
                <w:noProof/>
                <w14:scene3d>
                  <w14:camera w14:prst="orthographicFront"/>
                  <w14:lightRig w14:rig="threePt" w14:dir="t">
                    <w14:rot w14:lat="0" w14:lon="0" w14:rev="0"/>
                  </w14:lightRig>
                </w14:scene3d>
              </w:rPr>
              <w:t>4.6.1.</w:t>
            </w:r>
            <w:r>
              <w:rPr>
                <w:rFonts w:asciiTheme="minorHAnsi" w:eastAsiaTheme="minorEastAsia" w:hAnsiTheme="minorHAnsi" w:cstheme="minorBidi"/>
                <w:iCs w:val="0"/>
                <w:noProof/>
                <w:sz w:val="22"/>
                <w:szCs w:val="22"/>
                <w:lang w:eastAsia="pl-PL"/>
              </w:rPr>
              <w:tab/>
            </w:r>
            <w:r w:rsidRPr="00D25027">
              <w:rPr>
                <w:rStyle w:val="Hipercze"/>
                <w:noProof/>
              </w:rPr>
              <w:t>Plik AKC _4E.xsd</w:t>
            </w:r>
            <w:r>
              <w:rPr>
                <w:noProof/>
                <w:webHidden/>
              </w:rPr>
              <w:tab/>
            </w:r>
            <w:r>
              <w:rPr>
                <w:noProof/>
                <w:webHidden/>
              </w:rPr>
              <w:fldChar w:fldCharType="begin"/>
            </w:r>
            <w:r>
              <w:rPr>
                <w:noProof/>
                <w:webHidden/>
              </w:rPr>
              <w:instrText xml:space="preserve"> PAGEREF _Toc183171952 \h </w:instrText>
            </w:r>
            <w:r>
              <w:rPr>
                <w:noProof/>
                <w:webHidden/>
              </w:rPr>
            </w:r>
            <w:r>
              <w:rPr>
                <w:noProof/>
                <w:webHidden/>
              </w:rPr>
              <w:fldChar w:fldCharType="separate"/>
            </w:r>
            <w:r>
              <w:rPr>
                <w:noProof/>
                <w:webHidden/>
              </w:rPr>
              <w:t>175</w:t>
            </w:r>
            <w:r>
              <w:rPr>
                <w:noProof/>
                <w:webHidden/>
              </w:rPr>
              <w:fldChar w:fldCharType="end"/>
            </w:r>
          </w:hyperlink>
        </w:p>
        <w:p w14:paraId="58E6F767" w14:textId="3832C3EA"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953" w:history="1">
            <w:r w:rsidRPr="00D25027">
              <w:rPr>
                <w:rStyle w:val="Hipercze"/>
                <w:noProof/>
                <w14:scene3d>
                  <w14:camera w14:prst="orthographicFront"/>
                  <w14:lightRig w14:rig="threePt" w14:dir="t">
                    <w14:rot w14:lat="0" w14:lon="0" w14:rev="0"/>
                  </w14:lightRig>
                </w14:scene3d>
              </w:rPr>
              <w:t>4.7.</w:t>
            </w:r>
            <w:r>
              <w:rPr>
                <w:rFonts w:asciiTheme="minorHAnsi" w:eastAsiaTheme="minorEastAsia" w:hAnsiTheme="minorHAnsi" w:cstheme="minorBidi"/>
                <w:noProof/>
                <w:sz w:val="22"/>
                <w:szCs w:val="22"/>
                <w:lang w:eastAsia="pl-PL"/>
              </w:rPr>
              <w:tab/>
            </w:r>
            <w:r w:rsidRPr="00D25027">
              <w:rPr>
                <w:rStyle w:val="Hipercze"/>
                <w:noProof/>
              </w:rPr>
              <w:t>Plik załącznika AKC-4/F do deklaracji AKC-4</w:t>
            </w:r>
            <w:r>
              <w:rPr>
                <w:noProof/>
                <w:webHidden/>
              </w:rPr>
              <w:tab/>
            </w:r>
            <w:r>
              <w:rPr>
                <w:noProof/>
                <w:webHidden/>
              </w:rPr>
              <w:fldChar w:fldCharType="begin"/>
            </w:r>
            <w:r>
              <w:rPr>
                <w:noProof/>
                <w:webHidden/>
              </w:rPr>
              <w:instrText xml:space="preserve"> PAGEREF _Toc183171953 \h </w:instrText>
            </w:r>
            <w:r>
              <w:rPr>
                <w:noProof/>
                <w:webHidden/>
              </w:rPr>
            </w:r>
            <w:r>
              <w:rPr>
                <w:noProof/>
                <w:webHidden/>
              </w:rPr>
              <w:fldChar w:fldCharType="separate"/>
            </w:r>
            <w:r>
              <w:rPr>
                <w:noProof/>
                <w:webHidden/>
              </w:rPr>
              <w:t>175</w:t>
            </w:r>
            <w:r>
              <w:rPr>
                <w:noProof/>
                <w:webHidden/>
              </w:rPr>
              <w:fldChar w:fldCharType="end"/>
            </w:r>
          </w:hyperlink>
        </w:p>
        <w:p w14:paraId="2FAE07DB" w14:textId="4238C76E"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54" w:history="1">
            <w:r w:rsidRPr="00D25027">
              <w:rPr>
                <w:rStyle w:val="Hipercze"/>
                <w:noProof/>
                <w14:scene3d>
                  <w14:camera w14:prst="orthographicFront"/>
                  <w14:lightRig w14:rig="threePt" w14:dir="t">
                    <w14:rot w14:lat="0" w14:lon="0" w14:rev="0"/>
                  </w14:lightRig>
                </w14:scene3d>
              </w:rPr>
              <w:t>4.7.1.</w:t>
            </w:r>
            <w:r>
              <w:rPr>
                <w:rFonts w:asciiTheme="minorHAnsi" w:eastAsiaTheme="minorEastAsia" w:hAnsiTheme="minorHAnsi" w:cstheme="minorBidi"/>
                <w:iCs w:val="0"/>
                <w:noProof/>
                <w:sz w:val="22"/>
                <w:szCs w:val="22"/>
                <w:lang w:eastAsia="pl-PL"/>
              </w:rPr>
              <w:tab/>
            </w:r>
            <w:r w:rsidRPr="00D25027">
              <w:rPr>
                <w:rStyle w:val="Hipercze"/>
                <w:noProof/>
              </w:rPr>
              <w:t>Plik AKC _4F.xsd</w:t>
            </w:r>
            <w:r>
              <w:rPr>
                <w:noProof/>
                <w:webHidden/>
              </w:rPr>
              <w:tab/>
            </w:r>
            <w:r>
              <w:rPr>
                <w:noProof/>
                <w:webHidden/>
              </w:rPr>
              <w:fldChar w:fldCharType="begin"/>
            </w:r>
            <w:r>
              <w:rPr>
                <w:noProof/>
                <w:webHidden/>
              </w:rPr>
              <w:instrText xml:space="preserve"> PAGEREF _Toc183171954 \h </w:instrText>
            </w:r>
            <w:r>
              <w:rPr>
                <w:noProof/>
                <w:webHidden/>
              </w:rPr>
            </w:r>
            <w:r>
              <w:rPr>
                <w:noProof/>
                <w:webHidden/>
              </w:rPr>
              <w:fldChar w:fldCharType="separate"/>
            </w:r>
            <w:r>
              <w:rPr>
                <w:noProof/>
                <w:webHidden/>
              </w:rPr>
              <w:t>175</w:t>
            </w:r>
            <w:r>
              <w:rPr>
                <w:noProof/>
                <w:webHidden/>
              </w:rPr>
              <w:fldChar w:fldCharType="end"/>
            </w:r>
          </w:hyperlink>
        </w:p>
        <w:p w14:paraId="42702371" w14:textId="48A53E01"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955" w:history="1">
            <w:r w:rsidRPr="00D25027">
              <w:rPr>
                <w:rStyle w:val="Hipercze"/>
                <w:noProof/>
                <w14:scene3d>
                  <w14:camera w14:prst="orthographicFront"/>
                  <w14:lightRig w14:rig="threePt" w14:dir="t">
                    <w14:rot w14:lat="0" w14:lon="0" w14:rev="0"/>
                  </w14:lightRig>
                </w14:scene3d>
              </w:rPr>
              <w:t>4.8.</w:t>
            </w:r>
            <w:r>
              <w:rPr>
                <w:rFonts w:asciiTheme="minorHAnsi" w:eastAsiaTheme="minorEastAsia" w:hAnsiTheme="minorHAnsi" w:cstheme="minorBidi"/>
                <w:noProof/>
                <w:sz w:val="22"/>
                <w:szCs w:val="22"/>
                <w:lang w:eastAsia="pl-PL"/>
              </w:rPr>
              <w:tab/>
            </w:r>
            <w:r w:rsidRPr="00D25027">
              <w:rPr>
                <w:rStyle w:val="Hipercze"/>
                <w:noProof/>
              </w:rPr>
              <w:t>Plik załącznika AKC-4/H do deklaracji AKC-4</w:t>
            </w:r>
            <w:r>
              <w:rPr>
                <w:noProof/>
                <w:webHidden/>
              </w:rPr>
              <w:tab/>
            </w:r>
            <w:r>
              <w:rPr>
                <w:noProof/>
                <w:webHidden/>
              </w:rPr>
              <w:fldChar w:fldCharType="begin"/>
            </w:r>
            <w:r>
              <w:rPr>
                <w:noProof/>
                <w:webHidden/>
              </w:rPr>
              <w:instrText xml:space="preserve"> PAGEREF _Toc183171955 \h </w:instrText>
            </w:r>
            <w:r>
              <w:rPr>
                <w:noProof/>
                <w:webHidden/>
              </w:rPr>
            </w:r>
            <w:r>
              <w:rPr>
                <w:noProof/>
                <w:webHidden/>
              </w:rPr>
              <w:fldChar w:fldCharType="separate"/>
            </w:r>
            <w:r>
              <w:rPr>
                <w:noProof/>
                <w:webHidden/>
              </w:rPr>
              <w:t>176</w:t>
            </w:r>
            <w:r>
              <w:rPr>
                <w:noProof/>
                <w:webHidden/>
              </w:rPr>
              <w:fldChar w:fldCharType="end"/>
            </w:r>
          </w:hyperlink>
        </w:p>
        <w:p w14:paraId="630C7972" w14:textId="1013037F"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56" w:history="1">
            <w:r w:rsidRPr="00D25027">
              <w:rPr>
                <w:rStyle w:val="Hipercze"/>
                <w:noProof/>
                <w14:scene3d>
                  <w14:camera w14:prst="orthographicFront"/>
                  <w14:lightRig w14:rig="threePt" w14:dir="t">
                    <w14:rot w14:lat="0" w14:lon="0" w14:rev="0"/>
                  </w14:lightRig>
                </w14:scene3d>
              </w:rPr>
              <w:t>4.8.1.</w:t>
            </w:r>
            <w:r>
              <w:rPr>
                <w:rFonts w:asciiTheme="minorHAnsi" w:eastAsiaTheme="minorEastAsia" w:hAnsiTheme="minorHAnsi" w:cstheme="minorBidi"/>
                <w:iCs w:val="0"/>
                <w:noProof/>
                <w:sz w:val="22"/>
                <w:szCs w:val="22"/>
                <w:lang w:eastAsia="pl-PL"/>
              </w:rPr>
              <w:tab/>
            </w:r>
            <w:r w:rsidRPr="00D25027">
              <w:rPr>
                <w:rStyle w:val="Hipercze"/>
                <w:noProof/>
              </w:rPr>
              <w:t>Plik AKC _4H.xsd</w:t>
            </w:r>
            <w:r>
              <w:rPr>
                <w:noProof/>
                <w:webHidden/>
              </w:rPr>
              <w:tab/>
            </w:r>
            <w:r>
              <w:rPr>
                <w:noProof/>
                <w:webHidden/>
              </w:rPr>
              <w:fldChar w:fldCharType="begin"/>
            </w:r>
            <w:r>
              <w:rPr>
                <w:noProof/>
                <w:webHidden/>
              </w:rPr>
              <w:instrText xml:space="preserve"> PAGEREF _Toc183171956 \h </w:instrText>
            </w:r>
            <w:r>
              <w:rPr>
                <w:noProof/>
                <w:webHidden/>
              </w:rPr>
            </w:r>
            <w:r>
              <w:rPr>
                <w:noProof/>
                <w:webHidden/>
              </w:rPr>
              <w:fldChar w:fldCharType="separate"/>
            </w:r>
            <w:r>
              <w:rPr>
                <w:noProof/>
                <w:webHidden/>
              </w:rPr>
              <w:t>176</w:t>
            </w:r>
            <w:r>
              <w:rPr>
                <w:noProof/>
                <w:webHidden/>
              </w:rPr>
              <w:fldChar w:fldCharType="end"/>
            </w:r>
          </w:hyperlink>
        </w:p>
        <w:p w14:paraId="709BEA9F" w14:textId="323EE983" w:rsidR="006D48AD" w:rsidRDefault="006D48A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171957" w:history="1">
            <w:r w:rsidRPr="00D25027">
              <w:rPr>
                <w:rStyle w:val="Hipercze"/>
                <w:noProof/>
                <w14:scene3d>
                  <w14:camera w14:prst="orthographicFront"/>
                  <w14:lightRig w14:rig="threePt" w14:dir="t">
                    <w14:rot w14:lat="0" w14:lon="0" w14:rev="0"/>
                  </w14:lightRig>
                </w14:scene3d>
              </w:rPr>
              <w:t>4.9.</w:t>
            </w:r>
            <w:r>
              <w:rPr>
                <w:rFonts w:asciiTheme="minorHAnsi" w:eastAsiaTheme="minorEastAsia" w:hAnsiTheme="minorHAnsi" w:cstheme="minorBidi"/>
                <w:noProof/>
                <w:sz w:val="22"/>
                <w:szCs w:val="22"/>
                <w:lang w:eastAsia="pl-PL"/>
              </w:rPr>
              <w:tab/>
            </w:r>
            <w:r w:rsidRPr="00D25027">
              <w:rPr>
                <w:rStyle w:val="Hipercze"/>
                <w:noProof/>
              </w:rPr>
              <w:t>Plik załącznika AKC-4/I do deklaracji AKC-4</w:t>
            </w:r>
            <w:r>
              <w:rPr>
                <w:noProof/>
                <w:webHidden/>
              </w:rPr>
              <w:tab/>
            </w:r>
            <w:r>
              <w:rPr>
                <w:noProof/>
                <w:webHidden/>
              </w:rPr>
              <w:fldChar w:fldCharType="begin"/>
            </w:r>
            <w:r>
              <w:rPr>
                <w:noProof/>
                <w:webHidden/>
              </w:rPr>
              <w:instrText xml:space="preserve"> PAGEREF _Toc183171957 \h </w:instrText>
            </w:r>
            <w:r>
              <w:rPr>
                <w:noProof/>
                <w:webHidden/>
              </w:rPr>
            </w:r>
            <w:r>
              <w:rPr>
                <w:noProof/>
                <w:webHidden/>
              </w:rPr>
              <w:fldChar w:fldCharType="separate"/>
            </w:r>
            <w:r>
              <w:rPr>
                <w:noProof/>
                <w:webHidden/>
              </w:rPr>
              <w:t>176</w:t>
            </w:r>
            <w:r>
              <w:rPr>
                <w:noProof/>
                <w:webHidden/>
              </w:rPr>
              <w:fldChar w:fldCharType="end"/>
            </w:r>
          </w:hyperlink>
        </w:p>
        <w:p w14:paraId="2884B84B" w14:textId="022B8A6F"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58" w:history="1">
            <w:r w:rsidRPr="00D25027">
              <w:rPr>
                <w:rStyle w:val="Hipercze"/>
                <w:noProof/>
                <w14:scene3d>
                  <w14:camera w14:prst="orthographicFront"/>
                  <w14:lightRig w14:rig="threePt" w14:dir="t">
                    <w14:rot w14:lat="0" w14:lon="0" w14:rev="0"/>
                  </w14:lightRig>
                </w14:scene3d>
              </w:rPr>
              <w:t>4.9.1.</w:t>
            </w:r>
            <w:r>
              <w:rPr>
                <w:rFonts w:asciiTheme="minorHAnsi" w:eastAsiaTheme="minorEastAsia" w:hAnsiTheme="minorHAnsi" w:cstheme="minorBidi"/>
                <w:iCs w:val="0"/>
                <w:noProof/>
                <w:sz w:val="22"/>
                <w:szCs w:val="22"/>
                <w:lang w:eastAsia="pl-PL"/>
              </w:rPr>
              <w:tab/>
            </w:r>
            <w:r w:rsidRPr="00D25027">
              <w:rPr>
                <w:rStyle w:val="Hipercze"/>
                <w:noProof/>
              </w:rPr>
              <w:t>Plik AKC _4I.xsd</w:t>
            </w:r>
            <w:r>
              <w:rPr>
                <w:noProof/>
                <w:webHidden/>
              </w:rPr>
              <w:tab/>
            </w:r>
            <w:r>
              <w:rPr>
                <w:noProof/>
                <w:webHidden/>
              </w:rPr>
              <w:fldChar w:fldCharType="begin"/>
            </w:r>
            <w:r>
              <w:rPr>
                <w:noProof/>
                <w:webHidden/>
              </w:rPr>
              <w:instrText xml:space="preserve"> PAGEREF _Toc183171958 \h </w:instrText>
            </w:r>
            <w:r>
              <w:rPr>
                <w:noProof/>
                <w:webHidden/>
              </w:rPr>
            </w:r>
            <w:r>
              <w:rPr>
                <w:noProof/>
                <w:webHidden/>
              </w:rPr>
              <w:fldChar w:fldCharType="separate"/>
            </w:r>
            <w:r>
              <w:rPr>
                <w:noProof/>
                <w:webHidden/>
              </w:rPr>
              <w:t>176</w:t>
            </w:r>
            <w:r>
              <w:rPr>
                <w:noProof/>
                <w:webHidden/>
              </w:rPr>
              <w:fldChar w:fldCharType="end"/>
            </w:r>
          </w:hyperlink>
        </w:p>
        <w:p w14:paraId="069EE9B2" w14:textId="3C5AB3EA" w:rsidR="006D48AD" w:rsidRDefault="006D48A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171959" w:history="1">
            <w:r w:rsidRPr="00D25027">
              <w:rPr>
                <w:rStyle w:val="Hipercze"/>
                <w:noProof/>
                <w14:scene3d>
                  <w14:camera w14:prst="orthographicFront"/>
                  <w14:lightRig w14:rig="threePt" w14:dir="t">
                    <w14:rot w14:lat="0" w14:lon="0" w14:rev="0"/>
                  </w14:lightRig>
                </w14:scene3d>
              </w:rPr>
              <w:t>4.10.</w:t>
            </w:r>
            <w:r>
              <w:rPr>
                <w:rFonts w:asciiTheme="minorHAnsi" w:eastAsiaTheme="minorEastAsia" w:hAnsiTheme="minorHAnsi" w:cstheme="minorBidi"/>
                <w:noProof/>
                <w:sz w:val="22"/>
                <w:szCs w:val="22"/>
                <w:lang w:eastAsia="pl-PL"/>
              </w:rPr>
              <w:tab/>
            </w:r>
            <w:r w:rsidRPr="00D25027">
              <w:rPr>
                <w:rStyle w:val="Hipercze"/>
                <w:noProof/>
              </w:rPr>
              <w:t>Plik załącznika AKC-4/J do deklaracji AKC-4</w:t>
            </w:r>
            <w:r>
              <w:rPr>
                <w:noProof/>
                <w:webHidden/>
              </w:rPr>
              <w:tab/>
            </w:r>
            <w:r>
              <w:rPr>
                <w:noProof/>
                <w:webHidden/>
              </w:rPr>
              <w:fldChar w:fldCharType="begin"/>
            </w:r>
            <w:r>
              <w:rPr>
                <w:noProof/>
                <w:webHidden/>
              </w:rPr>
              <w:instrText xml:space="preserve"> PAGEREF _Toc183171959 \h </w:instrText>
            </w:r>
            <w:r>
              <w:rPr>
                <w:noProof/>
                <w:webHidden/>
              </w:rPr>
            </w:r>
            <w:r>
              <w:rPr>
                <w:noProof/>
                <w:webHidden/>
              </w:rPr>
              <w:fldChar w:fldCharType="separate"/>
            </w:r>
            <w:r>
              <w:rPr>
                <w:noProof/>
                <w:webHidden/>
              </w:rPr>
              <w:t>176</w:t>
            </w:r>
            <w:r>
              <w:rPr>
                <w:noProof/>
                <w:webHidden/>
              </w:rPr>
              <w:fldChar w:fldCharType="end"/>
            </w:r>
          </w:hyperlink>
        </w:p>
        <w:p w14:paraId="1977F9FA" w14:textId="1C7792A8"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60" w:history="1">
            <w:r w:rsidRPr="00D25027">
              <w:rPr>
                <w:rStyle w:val="Hipercze"/>
                <w:noProof/>
                <w14:scene3d>
                  <w14:camera w14:prst="orthographicFront"/>
                  <w14:lightRig w14:rig="threePt" w14:dir="t">
                    <w14:rot w14:lat="0" w14:lon="0" w14:rev="0"/>
                  </w14:lightRig>
                </w14:scene3d>
              </w:rPr>
              <w:t>4.10.1.</w:t>
            </w:r>
            <w:r>
              <w:rPr>
                <w:rFonts w:asciiTheme="minorHAnsi" w:eastAsiaTheme="minorEastAsia" w:hAnsiTheme="minorHAnsi" w:cstheme="minorBidi"/>
                <w:iCs w:val="0"/>
                <w:noProof/>
                <w:sz w:val="22"/>
                <w:szCs w:val="22"/>
                <w:lang w:eastAsia="pl-PL"/>
              </w:rPr>
              <w:tab/>
            </w:r>
            <w:r w:rsidRPr="00D25027">
              <w:rPr>
                <w:rStyle w:val="Hipercze"/>
                <w:noProof/>
              </w:rPr>
              <w:t>Plik AKC _4J.xsd</w:t>
            </w:r>
            <w:r>
              <w:rPr>
                <w:noProof/>
                <w:webHidden/>
              </w:rPr>
              <w:tab/>
            </w:r>
            <w:r>
              <w:rPr>
                <w:noProof/>
                <w:webHidden/>
              </w:rPr>
              <w:fldChar w:fldCharType="begin"/>
            </w:r>
            <w:r>
              <w:rPr>
                <w:noProof/>
                <w:webHidden/>
              </w:rPr>
              <w:instrText xml:space="preserve"> PAGEREF _Toc183171960 \h </w:instrText>
            </w:r>
            <w:r>
              <w:rPr>
                <w:noProof/>
                <w:webHidden/>
              </w:rPr>
            </w:r>
            <w:r>
              <w:rPr>
                <w:noProof/>
                <w:webHidden/>
              </w:rPr>
              <w:fldChar w:fldCharType="separate"/>
            </w:r>
            <w:r>
              <w:rPr>
                <w:noProof/>
                <w:webHidden/>
              </w:rPr>
              <w:t>176</w:t>
            </w:r>
            <w:r>
              <w:rPr>
                <w:noProof/>
                <w:webHidden/>
              </w:rPr>
              <w:fldChar w:fldCharType="end"/>
            </w:r>
          </w:hyperlink>
        </w:p>
        <w:p w14:paraId="2ABDBB05" w14:textId="48BD3239" w:rsidR="006D48AD" w:rsidRDefault="006D48A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171961" w:history="1">
            <w:r w:rsidRPr="00D25027">
              <w:rPr>
                <w:rStyle w:val="Hipercze"/>
                <w:noProof/>
                <w14:scene3d>
                  <w14:camera w14:prst="orthographicFront"/>
                  <w14:lightRig w14:rig="threePt" w14:dir="t">
                    <w14:rot w14:lat="0" w14:lon="0" w14:rev="0"/>
                  </w14:lightRig>
                </w14:scene3d>
              </w:rPr>
              <w:t>4.11.</w:t>
            </w:r>
            <w:r>
              <w:rPr>
                <w:rFonts w:asciiTheme="minorHAnsi" w:eastAsiaTheme="minorEastAsia" w:hAnsiTheme="minorHAnsi" w:cstheme="minorBidi"/>
                <w:noProof/>
                <w:sz w:val="22"/>
                <w:szCs w:val="22"/>
                <w:lang w:eastAsia="pl-PL"/>
              </w:rPr>
              <w:tab/>
            </w:r>
            <w:r w:rsidRPr="00D25027">
              <w:rPr>
                <w:rStyle w:val="Hipercze"/>
                <w:noProof/>
              </w:rPr>
              <w:t>Plik załącznika AKC-4/K do deklaracji AKC-4</w:t>
            </w:r>
            <w:r>
              <w:rPr>
                <w:noProof/>
                <w:webHidden/>
              </w:rPr>
              <w:tab/>
            </w:r>
            <w:r>
              <w:rPr>
                <w:noProof/>
                <w:webHidden/>
              </w:rPr>
              <w:fldChar w:fldCharType="begin"/>
            </w:r>
            <w:r>
              <w:rPr>
                <w:noProof/>
                <w:webHidden/>
              </w:rPr>
              <w:instrText xml:space="preserve"> PAGEREF _Toc183171961 \h </w:instrText>
            </w:r>
            <w:r>
              <w:rPr>
                <w:noProof/>
                <w:webHidden/>
              </w:rPr>
            </w:r>
            <w:r>
              <w:rPr>
                <w:noProof/>
                <w:webHidden/>
              </w:rPr>
              <w:fldChar w:fldCharType="separate"/>
            </w:r>
            <w:r>
              <w:rPr>
                <w:noProof/>
                <w:webHidden/>
              </w:rPr>
              <w:t>176</w:t>
            </w:r>
            <w:r>
              <w:rPr>
                <w:noProof/>
                <w:webHidden/>
              </w:rPr>
              <w:fldChar w:fldCharType="end"/>
            </w:r>
          </w:hyperlink>
        </w:p>
        <w:p w14:paraId="4BBC886E" w14:textId="6AAB8998"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62" w:history="1">
            <w:r w:rsidRPr="00D25027">
              <w:rPr>
                <w:rStyle w:val="Hipercze"/>
                <w:noProof/>
                <w14:scene3d>
                  <w14:camera w14:prst="orthographicFront"/>
                  <w14:lightRig w14:rig="threePt" w14:dir="t">
                    <w14:rot w14:lat="0" w14:lon="0" w14:rev="0"/>
                  </w14:lightRig>
                </w14:scene3d>
              </w:rPr>
              <w:t>4.11.1.</w:t>
            </w:r>
            <w:r>
              <w:rPr>
                <w:rFonts w:asciiTheme="minorHAnsi" w:eastAsiaTheme="minorEastAsia" w:hAnsiTheme="minorHAnsi" w:cstheme="minorBidi"/>
                <w:iCs w:val="0"/>
                <w:noProof/>
                <w:sz w:val="22"/>
                <w:szCs w:val="22"/>
                <w:lang w:eastAsia="pl-PL"/>
              </w:rPr>
              <w:tab/>
            </w:r>
            <w:r w:rsidRPr="00D25027">
              <w:rPr>
                <w:rStyle w:val="Hipercze"/>
                <w:noProof/>
              </w:rPr>
              <w:t>Plik AKC _4K.xsd</w:t>
            </w:r>
            <w:r>
              <w:rPr>
                <w:noProof/>
                <w:webHidden/>
              </w:rPr>
              <w:tab/>
            </w:r>
            <w:r>
              <w:rPr>
                <w:noProof/>
                <w:webHidden/>
              </w:rPr>
              <w:fldChar w:fldCharType="begin"/>
            </w:r>
            <w:r>
              <w:rPr>
                <w:noProof/>
                <w:webHidden/>
              </w:rPr>
              <w:instrText xml:space="preserve"> PAGEREF _Toc183171962 \h </w:instrText>
            </w:r>
            <w:r>
              <w:rPr>
                <w:noProof/>
                <w:webHidden/>
              </w:rPr>
            </w:r>
            <w:r>
              <w:rPr>
                <w:noProof/>
                <w:webHidden/>
              </w:rPr>
              <w:fldChar w:fldCharType="separate"/>
            </w:r>
            <w:r>
              <w:rPr>
                <w:noProof/>
                <w:webHidden/>
              </w:rPr>
              <w:t>176</w:t>
            </w:r>
            <w:r>
              <w:rPr>
                <w:noProof/>
                <w:webHidden/>
              </w:rPr>
              <w:fldChar w:fldCharType="end"/>
            </w:r>
          </w:hyperlink>
        </w:p>
        <w:p w14:paraId="1ACAC718" w14:textId="3019185D" w:rsidR="006D48AD" w:rsidRDefault="006D48A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171963" w:history="1">
            <w:r w:rsidRPr="00D25027">
              <w:rPr>
                <w:rStyle w:val="Hipercze"/>
                <w:noProof/>
                <w14:scene3d>
                  <w14:camera w14:prst="orthographicFront"/>
                  <w14:lightRig w14:rig="threePt" w14:dir="t">
                    <w14:rot w14:lat="0" w14:lon="0" w14:rev="0"/>
                  </w14:lightRig>
                </w14:scene3d>
              </w:rPr>
              <w:t>4.12.</w:t>
            </w:r>
            <w:r>
              <w:rPr>
                <w:rFonts w:asciiTheme="minorHAnsi" w:eastAsiaTheme="minorEastAsia" w:hAnsiTheme="minorHAnsi" w:cstheme="minorBidi"/>
                <w:noProof/>
                <w:sz w:val="22"/>
                <w:szCs w:val="22"/>
                <w:lang w:eastAsia="pl-PL"/>
              </w:rPr>
              <w:tab/>
            </w:r>
            <w:r w:rsidRPr="00D25027">
              <w:rPr>
                <w:rStyle w:val="Hipercze"/>
                <w:noProof/>
              </w:rPr>
              <w:t>Plik załącznika AKC-4/L do deklaracji AKC-4</w:t>
            </w:r>
            <w:r>
              <w:rPr>
                <w:noProof/>
                <w:webHidden/>
              </w:rPr>
              <w:tab/>
            </w:r>
            <w:r>
              <w:rPr>
                <w:noProof/>
                <w:webHidden/>
              </w:rPr>
              <w:fldChar w:fldCharType="begin"/>
            </w:r>
            <w:r>
              <w:rPr>
                <w:noProof/>
                <w:webHidden/>
              </w:rPr>
              <w:instrText xml:space="preserve"> PAGEREF _Toc183171963 \h </w:instrText>
            </w:r>
            <w:r>
              <w:rPr>
                <w:noProof/>
                <w:webHidden/>
              </w:rPr>
            </w:r>
            <w:r>
              <w:rPr>
                <w:noProof/>
                <w:webHidden/>
              </w:rPr>
              <w:fldChar w:fldCharType="separate"/>
            </w:r>
            <w:r>
              <w:rPr>
                <w:noProof/>
                <w:webHidden/>
              </w:rPr>
              <w:t>176</w:t>
            </w:r>
            <w:r>
              <w:rPr>
                <w:noProof/>
                <w:webHidden/>
              </w:rPr>
              <w:fldChar w:fldCharType="end"/>
            </w:r>
          </w:hyperlink>
        </w:p>
        <w:p w14:paraId="7044A31B" w14:textId="45FBD793"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64" w:history="1">
            <w:r w:rsidRPr="00D25027">
              <w:rPr>
                <w:rStyle w:val="Hipercze"/>
                <w:noProof/>
                <w14:scene3d>
                  <w14:camera w14:prst="orthographicFront"/>
                  <w14:lightRig w14:rig="threePt" w14:dir="t">
                    <w14:rot w14:lat="0" w14:lon="0" w14:rev="0"/>
                  </w14:lightRig>
                </w14:scene3d>
              </w:rPr>
              <w:t>4.12.1.</w:t>
            </w:r>
            <w:r>
              <w:rPr>
                <w:rFonts w:asciiTheme="minorHAnsi" w:eastAsiaTheme="minorEastAsia" w:hAnsiTheme="minorHAnsi" w:cstheme="minorBidi"/>
                <w:iCs w:val="0"/>
                <w:noProof/>
                <w:sz w:val="22"/>
                <w:szCs w:val="22"/>
                <w:lang w:eastAsia="pl-PL"/>
              </w:rPr>
              <w:tab/>
            </w:r>
            <w:r w:rsidRPr="00D25027">
              <w:rPr>
                <w:rStyle w:val="Hipercze"/>
                <w:noProof/>
              </w:rPr>
              <w:t>Plik AKC _4L.xsd</w:t>
            </w:r>
            <w:r>
              <w:rPr>
                <w:noProof/>
                <w:webHidden/>
              </w:rPr>
              <w:tab/>
            </w:r>
            <w:r>
              <w:rPr>
                <w:noProof/>
                <w:webHidden/>
              </w:rPr>
              <w:fldChar w:fldCharType="begin"/>
            </w:r>
            <w:r>
              <w:rPr>
                <w:noProof/>
                <w:webHidden/>
              </w:rPr>
              <w:instrText xml:space="preserve"> PAGEREF _Toc183171964 \h </w:instrText>
            </w:r>
            <w:r>
              <w:rPr>
                <w:noProof/>
                <w:webHidden/>
              </w:rPr>
            </w:r>
            <w:r>
              <w:rPr>
                <w:noProof/>
                <w:webHidden/>
              </w:rPr>
              <w:fldChar w:fldCharType="separate"/>
            </w:r>
            <w:r>
              <w:rPr>
                <w:noProof/>
                <w:webHidden/>
              </w:rPr>
              <w:t>176</w:t>
            </w:r>
            <w:r>
              <w:rPr>
                <w:noProof/>
                <w:webHidden/>
              </w:rPr>
              <w:fldChar w:fldCharType="end"/>
            </w:r>
          </w:hyperlink>
        </w:p>
        <w:p w14:paraId="14323647" w14:textId="2ED7B9B0" w:rsidR="006D48AD" w:rsidRDefault="006D48A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171965" w:history="1">
            <w:r w:rsidRPr="00D25027">
              <w:rPr>
                <w:rStyle w:val="Hipercze"/>
                <w:noProof/>
                <w14:scene3d>
                  <w14:camera w14:prst="orthographicFront"/>
                  <w14:lightRig w14:rig="threePt" w14:dir="t">
                    <w14:rot w14:lat="0" w14:lon="0" w14:rev="0"/>
                  </w14:lightRig>
                </w14:scene3d>
              </w:rPr>
              <w:t>4.13.</w:t>
            </w:r>
            <w:r>
              <w:rPr>
                <w:rFonts w:asciiTheme="minorHAnsi" w:eastAsiaTheme="minorEastAsia" w:hAnsiTheme="minorHAnsi" w:cstheme="minorBidi"/>
                <w:noProof/>
                <w:sz w:val="22"/>
                <w:szCs w:val="22"/>
                <w:lang w:eastAsia="pl-PL"/>
              </w:rPr>
              <w:tab/>
            </w:r>
            <w:r w:rsidRPr="00D25027">
              <w:rPr>
                <w:rStyle w:val="Hipercze"/>
                <w:noProof/>
              </w:rPr>
              <w:t>Plik załącznika AKC-4/M do deklaracji AKC-4</w:t>
            </w:r>
            <w:r>
              <w:rPr>
                <w:noProof/>
                <w:webHidden/>
              </w:rPr>
              <w:tab/>
            </w:r>
            <w:r>
              <w:rPr>
                <w:noProof/>
                <w:webHidden/>
              </w:rPr>
              <w:fldChar w:fldCharType="begin"/>
            </w:r>
            <w:r>
              <w:rPr>
                <w:noProof/>
                <w:webHidden/>
              </w:rPr>
              <w:instrText xml:space="preserve"> PAGEREF _Toc183171965 \h </w:instrText>
            </w:r>
            <w:r>
              <w:rPr>
                <w:noProof/>
                <w:webHidden/>
              </w:rPr>
            </w:r>
            <w:r>
              <w:rPr>
                <w:noProof/>
                <w:webHidden/>
              </w:rPr>
              <w:fldChar w:fldCharType="separate"/>
            </w:r>
            <w:r>
              <w:rPr>
                <w:noProof/>
                <w:webHidden/>
              </w:rPr>
              <w:t>176</w:t>
            </w:r>
            <w:r>
              <w:rPr>
                <w:noProof/>
                <w:webHidden/>
              </w:rPr>
              <w:fldChar w:fldCharType="end"/>
            </w:r>
          </w:hyperlink>
        </w:p>
        <w:p w14:paraId="6558F1D2" w14:textId="1DB431E0"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66" w:history="1">
            <w:r w:rsidRPr="00D25027">
              <w:rPr>
                <w:rStyle w:val="Hipercze"/>
                <w:noProof/>
                <w14:scene3d>
                  <w14:camera w14:prst="orthographicFront"/>
                  <w14:lightRig w14:rig="threePt" w14:dir="t">
                    <w14:rot w14:lat="0" w14:lon="0" w14:rev="0"/>
                  </w14:lightRig>
                </w14:scene3d>
              </w:rPr>
              <w:t>4.13.1.</w:t>
            </w:r>
            <w:r>
              <w:rPr>
                <w:rFonts w:asciiTheme="minorHAnsi" w:eastAsiaTheme="minorEastAsia" w:hAnsiTheme="minorHAnsi" w:cstheme="minorBidi"/>
                <w:iCs w:val="0"/>
                <w:noProof/>
                <w:sz w:val="22"/>
                <w:szCs w:val="22"/>
                <w:lang w:eastAsia="pl-PL"/>
              </w:rPr>
              <w:tab/>
            </w:r>
            <w:r w:rsidRPr="00D25027">
              <w:rPr>
                <w:rStyle w:val="Hipercze"/>
                <w:noProof/>
              </w:rPr>
              <w:t>Plik AKC _4M.xsd</w:t>
            </w:r>
            <w:r>
              <w:rPr>
                <w:noProof/>
                <w:webHidden/>
              </w:rPr>
              <w:tab/>
            </w:r>
            <w:r>
              <w:rPr>
                <w:noProof/>
                <w:webHidden/>
              </w:rPr>
              <w:fldChar w:fldCharType="begin"/>
            </w:r>
            <w:r>
              <w:rPr>
                <w:noProof/>
                <w:webHidden/>
              </w:rPr>
              <w:instrText xml:space="preserve"> PAGEREF _Toc183171966 \h </w:instrText>
            </w:r>
            <w:r>
              <w:rPr>
                <w:noProof/>
                <w:webHidden/>
              </w:rPr>
            </w:r>
            <w:r>
              <w:rPr>
                <w:noProof/>
                <w:webHidden/>
              </w:rPr>
              <w:fldChar w:fldCharType="separate"/>
            </w:r>
            <w:r>
              <w:rPr>
                <w:noProof/>
                <w:webHidden/>
              </w:rPr>
              <w:t>176</w:t>
            </w:r>
            <w:r>
              <w:rPr>
                <w:noProof/>
                <w:webHidden/>
              </w:rPr>
              <w:fldChar w:fldCharType="end"/>
            </w:r>
          </w:hyperlink>
        </w:p>
        <w:p w14:paraId="2041EFB1" w14:textId="66ACEAA9" w:rsidR="006D48AD" w:rsidRDefault="006D48A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171967" w:history="1">
            <w:r w:rsidRPr="00D25027">
              <w:rPr>
                <w:rStyle w:val="Hipercze"/>
                <w:noProof/>
                <w14:scene3d>
                  <w14:camera w14:prst="orthographicFront"/>
                  <w14:lightRig w14:rig="threePt" w14:dir="t">
                    <w14:rot w14:lat="0" w14:lon="0" w14:rev="0"/>
                  </w14:lightRig>
                </w14:scene3d>
              </w:rPr>
              <w:t>4.14.</w:t>
            </w:r>
            <w:r>
              <w:rPr>
                <w:rFonts w:asciiTheme="minorHAnsi" w:eastAsiaTheme="minorEastAsia" w:hAnsiTheme="minorHAnsi" w:cstheme="minorBidi"/>
                <w:noProof/>
                <w:sz w:val="22"/>
                <w:szCs w:val="22"/>
                <w:lang w:eastAsia="pl-PL"/>
              </w:rPr>
              <w:tab/>
            </w:r>
            <w:r w:rsidRPr="00D25027">
              <w:rPr>
                <w:rStyle w:val="Hipercze"/>
                <w:noProof/>
              </w:rPr>
              <w:t>Plik załącznika AKC-4/N do deklaracji AKC-4</w:t>
            </w:r>
            <w:r>
              <w:rPr>
                <w:noProof/>
                <w:webHidden/>
              </w:rPr>
              <w:tab/>
            </w:r>
            <w:r>
              <w:rPr>
                <w:noProof/>
                <w:webHidden/>
              </w:rPr>
              <w:fldChar w:fldCharType="begin"/>
            </w:r>
            <w:r>
              <w:rPr>
                <w:noProof/>
                <w:webHidden/>
              </w:rPr>
              <w:instrText xml:space="preserve"> PAGEREF _Toc183171967 \h </w:instrText>
            </w:r>
            <w:r>
              <w:rPr>
                <w:noProof/>
                <w:webHidden/>
              </w:rPr>
            </w:r>
            <w:r>
              <w:rPr>
                <w:noProof/>
                <w:webHidden/>
              </w:rPr>
              <w:fldChar w:fldCharType="separate"/>
            </w:r>
            <w:r>
              <w:rPr>
                <w:noProof/>
                <w:webHidden/>
              </w:rPr>
              <w:t>176</w:t>
            </w:r>
            <w:r>
              <w:rPr>
                <w:noProof/>
                <w:webHidden/>
              </w:rPr>
              <w:fldChar w:fldCharType="end"/>
            </w:r>
          </w:hyperlink>
        </w:p>
        <w:p w14:paraId="1C950A15" w14:textId="53504F13" w:rsidR="006D48AD" w:rsidRDefault="006D48A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171968" w:history="1">
            <w:r w:rsidRPr="00D25027">
              <w:rPr>
                <w:rStyle w:val="Hipercze"/>
                <w:noProof/>
                <w14:scene3d>
                  <w14:camera w14:prst="orthographicFront"/>
                  <w14:lightRig w14:rig="threePt" w14:dir="t">
                    <w14:rot w14:lat="0" w14:lon="0" w14:rev="0"/>
                  </w14:lightRig>
                </w14:scene3d>
              </w:rPr>
              <w:t>4.14.1.</w:t>
            </w:r>
            <w:r>
              <w:rPr>
                <w:rFonts w:asciiTheme="minorHAnsi" w:eastAsiaTheme="minorEastAsia" w:hAnsiTheme="minorHAnsi" w:cstheme="minorBidi"/>
                <w:iCs w:val="0"/>
                <w:noProof/>
                <w:sz w:val="22"/>
                <w:szCs w:val="22"/>
                <w:lang w:eastAsia="pl-PL"/>
              </w:rPr>
              <w:tab/>
            </w:r>
            <w:r w:rsidRPr="00D25027">
              <w:rPr>
                <w:rStyle w:val="Hipercze"/>
                <w:noProof/>
              </w:rPr>
              <w:t>Plik AKC_4N.xsd</w:t>
            </w:r>
            <w:r>
              <w:rPr>
                <w:noProof/>
                <w:webHidden/>
              </w:rPr>
              <w:tab/>
            </w:r>
            <w:r>
              <w:rPr>
                <w:noProof/>
                <w:webHidden/>
              </w:rPr>
              <w:fldChar w:fldCharType="begin"/>
            </w:r>
            <w:r>
              <w:rPr>
                <w:noProof/>
                <w:webHidden/>
              </w:rPr>
              <w:instrText xml:space="preserve"> PAGEREF _Toc183171968 \h </w:instrText>
            </w:r>
            <w:r>
              <w:rPr>
                <w:noProof/>
                <w:webHidden/>
              </w:rPr>
            </w:r>
            <w:r>
              <w:rPr>
                <w:noProof/>
                <w:webHidden/>
              </w:rPr>
              <w:fldChar w:fldCharType="separate"/>
            </w:r>
            <w:r>
              <w:rPr>
                <w:noProof/>
                <w:webHidden/>
              </w:rPr>
              <w:t>176</w:t>
            </w:r>
            <w:r>
              <w:rPr>
                <w:noProof/>
                <w:webHidden/>
              </w:rPr>
              <w:fldChar w:fldCharType="end"/>
            </w:r>
          </w:hyperlink>
        </w:p>
        <w:p w14:paraId="3177111B" w14:textId="1CB0849F" w:rsidR="001B1FC9" w:rsidRPr="007B6B11" w:rsidRDefault="001B1FC9" w:rsidP="004E02BE">
          <w:pPr>
            <w:spacing w:before="0"/>
          </w:pPr>
          <w:r w:rsidRPr="00C20A1F">
            <w:rPr>
              <w:b/>
              <w:bCs/>
            </w:rPr>
            <w:fldChar w:fldCharType="end"/>
          </w:r>
        </w:p>
      </w:sdtContent>
    </w:sdt>
    <w:p w14:paraId="14A4CD1D" w14:textId="77777777" w:rsidR="003C05A2" w:rsidRPr="00363414" w:rsidRDefault="003C05A2" w:rsidP="004E02BE">
      <w:pPr>
        <w:pStyle w:val="spisy"/>
        <w:spacing w:line="276" w:lineRule="auto"/>
      </w:pPr>
      <w:r w:rsidRPr="00363414">
        <w:t>SPIS TABEL</w:t>
      </w:r>
      <w:bookmarkEnd w:id="14"/>
      <w:bookmarkEnd w:id="13"/>
      <w:bookmarkEnd w:id="12"/>
    </w:p>
    <w:p w14:paraId="0ADF6CB5" w14:textId="6A89FBAA" w:rsidR="006D48AD" w:rsidRDefault="003C05A2">
      <w:pPr>
        <w:pStyle w:val="Spisilustracji"/>
        <w:tabs>
          <w:tab w:val="right" w:leader="dot" w:pos="9054"/>
        </w:tabs>
        <w:rPr>
          <w:rFonts w:asciiTheme="minorHAnsi" w:eastAsiaTheme="minorEastAsia" w:hAnsiTheme="minorHAnsi" w:cstheme="minorBidi"/>
          <w:noProof/>
          <w:sz w:val="22"/>
          <w:szCs w:val="22"/>
          <w:lang w:eastAsia="pl-PL"/>
        </w:rPr>
      </w:pPr>
      <w:r w:rsidRPr="007B6B11">
        <w:rPr>
          <w:rStyle w:val="Hipercze"/>
          <w:rFonts w:cs="Times New Roman"/>
          <w:noProof/>
        </w:rPr>
        <w:fldChar w:fldCharType="begin"/>
      </w:r>
      <w:r w:rsidRPr="007B6B11">
        <w:rPr>
          <w:rStyle w:val="Hipercze"/>
          <w:rFonts w:cs="Times New Roman"/>
          <w:noProof/>
        </w:rPr>
        <w:instrText xml:space="preserve"> TOC \h \z \c "Tabela" </w:instrText>
      </w:r>
      <w:r w:rsidRPr="007B6B11">
        <w:rPr>
          <w:rStyle w:val="Hipercze"/>
          <w:rFonts w:cs="Times New Roman"/>
          <w:noProof/>
        </w:rPr>
        <w:fldChar w:fldCharType="separate"/>
      </w:r>
      <w:hyperlink w:anchor="_Toc183171969" w:history="1">
        <w:r w:rsidR="006D48AD" w:rsidRPr="00AB61BB">
          <w:rPr>
            <w:rStyle w:val="Hipercze"/>
            <w:noProof/>
          </w:rPr>
          <w:t>Tabela 1. Metryka dokumentu</w:t>
        </w:r>
        <w:r w:rsidR="006D48AD">
          <w:rPr>
            <w:noProof/>
            <w:webHidden/>
          </w:rPr>
          <w:tab/>
        </w:r>
        <w:r w:rsidR="006D48AD">
          <w:rPr>
            <w:noProof/>
            <w:webHidden/>
          </w:rPr>
          <w:fldChar w:fldCharType="begin"/>
        </w:r>
        <w:r w:rsidR="006D48AD">
          <w:rPr>
            <w:noProof/>
            <w:webHidden/>
          </w:rPr>
          <w:instrText xml:space="preserve"> PAGEREF _Toc183171969 \h </w:instrText>
        </w:r>
        <w:r w:rsidR="006D48AD">
          <w:rPr>
            <w:noProof/>
            <w:webHidden/>
          </w:rPr>
        </w:r>
        <w:r w:rsidR="006D48AD">
          <w:rPr>
            <w:noProof/>
            <w:webHidden/>
          </w:rPr>
          <w:fldChar w:fldCharType="separate"/>
        </w:r>
        <w:r w:rsidR="006D48AD">
          <w:rPr>
            <w:noProof/>
            <w:webHidden/>
          </w:rPr>
          <w:t>2</w:t>
        </w:r>
        <w:r w:rsidR="006D48AD">
          <w:rPr>
            <w:noProof/>
            <w:webHidden/>
          </w:rPr>
          <w:fldChar w:fldCharType="end"/>
        </w:r>
      </w:hyperlink>
    </w:p>
    <w:p w14:paraId="385A2004" w14:textId="0E1B8DC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70" w:history="1">
        <w:r w:rsidRPr="00AB61BB">
          <w:rPr>
            <w:rStyle w:val="Hipercze"/>
            <w:noProof/>
          </w:rPr>
          <w:t>Tabela 2. Historia zmian dokumentu</w:t>
        </w:r>
        <w:r>
          <w:rPr>
            <w:noProof/>
            <w:webHidden/>
          </w:rPr>
          <w:tab/>
        </w:r>
        <w:r>
          <w:rPr>
            <w:noProof/>
            <w:webHidden/>
          </w:rPr>
          <w:fldChar w:fldCharType="begin"/>
        </w:r>
        <w:r>
          <w:rPr>
            <w:noProof/>
            <w:webHidden/>
          </w:rPr>
          <w:instrText xml:space="preserve"> PAGEREF _Toc183171970 \h </w:instrText>
        </w:r>
        <w:r>
          <w:rPr>
            <w:noProof/>
            <w:webHidden/>
          </w:rPr>
        </w:r>
        <w:r>
          <w:rPr>
            <w:noProof/>
            <w:webHidden/>
          </w:rPr>
          <w:fldChar w:fldCharType="separate"/>
        </w:r>
        <w:r>
          <w:rPr>
            <w:noProof/>
            <w:webHidden/>
          </w:rPr>
          <w:t>2</w:t>
        </w:r>
        <w:r>
          <w:rPr>
            <w:noProof/>
            <w:webHidden/>
          </w:rPr>
          <w:fldChar w:fldCharType="end"/>
        </w:r>
      </w:hyperlink>
    </w:p>
    <w:p w14:paraId="748AFF22" w14:textId="3AD7D72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71" w:history="1">
        <w:r w:rsidRPr="00AB61BB">
          <w:rPr>
            <w:rStyle w:val="Hipercze"/>
            <w:noProof/>
          </w:rPr>
          <w:t>Tabela 3. Wykaz dokumentów obowiązujących</w:t>
        </w:r>
        <w:r>
          <w:rPr>
            <w:noProof/>
            <w:webHidden/>
          </w:rPr>
          <w:tab/>
        </w:r>
        <w:r>
          <w:rPr>
            <w:noProof/>
            <w:webHidden/>
          </w:rPr>
          <w:fldChar w:fldCharType="begin"/>
        </w:r>
        <w:r>
          <w:rPr>
            <w:noProof/>
            <w:webHidden/>
          </w:rPr>
          <w:instrText xml:space="preserve"> PAGEREF _Toc183171971 \h </w:instrText>
        </w:r>
        <w:r>
          <w:rPr>
            <w:noProof/>
            <w:webHidden/>
          </w:rPr>
        </w:r>
        <w:r>
          <w:rPr>
            <w:noProof/>
            <w:webHidden/>
          </w:rPr>
          <w:fldChar w:fldCharType="separate"/>
        </w:r>
        <w:r>
          <w:rPr>
            <w:noProof/>
            <w:webHidden/>
          </w:rPr>
          <w:t>26</w:t>
        </w:r>
        <w:r>
          <w:rPr>
            <w:noProof/>
            <w:webHidden/>
          </w:rPr>
          <w:fldChar w:fldCharType="end"/>
        </w:r>
      </w:hyperlink>
    </w:p>
    <w:p w14:paraId="136AB8B6" w14:textId="7C87E6D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72" w:history="1">
        <w:r w:rsidRPr="00AB61BB">
          <w:rPr>
            <w:rStyle w:val="Hipercze"/>
            <w:noProof/>
          </w:rPr>
          <w:t>Tabela 4. Wykaz dokumentów pomocniczych</w:t>
        </w:r>
        <w:r>
          <w:rPr>
            <w:noProof/>
            <w:webHidden/>
          </w:rPr>
          <w:tab/>
        </w:r>
        <w:r>
          <w:rPr>
            <w:noProof/>
            <w:webHidden/>
          </w:rPr>
          <w:fldChar w:fldCharType="begin"/>
        </w:r>
        <w:r>
          <w:rPr>
            <w:noProof/>
            <w:webHidden/>
          </w:rPr>
          <w:instrText xml:space="preserve"> PAGEREF _Toc183171972 \h </w:instrText>
        </w:r>
        <w:r>
          <w:rPr>
            <w:noProof/>
            <w:webHidden/>
          </w:rPr>
        </w:r>
        <w:r>
          <w:rPr>
            <w:noProof/>
            <w:webHidden/>
          </w:rPr>
          <w:fldChar w:fldCharType="separate"/>
        </w:r>
        <w:r>
          <w:rPr>
            <w:noProof/>
            <w:webHidden/>
          </w:rPr>
          <w:t>26</w:t>
        </w:r>
        <w:r>
          <w:rPr>
            <w:noProof/>
            <w:webHidden/>
          </w:rPr>
          <w:fldChar w:fldCharType="end"/>
        </w:r>
      </w:hyperlink>
    </w:p>
    <w:p w14:paraId="003CCD40" w14:textId="405ABC60"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73" w:history="1">
        <w:r w:rsidRPr="00AB61BB">
          <w:rPr>
            <w:rStyle w:val="Hipercze"/>
            <w:noProof/>
          </w:rPr>
          <w:t>Tabela 5. Wykaz skrótów i akronimów</w:t>
        </w:r>
        <w:r>
          <w:rPr>
            <w:noProof/>
            <w:webHidden/>
          </w:rPr>
          <w:tab/>
        </w:r>
        <w:r>
          <w:rPr>
            <w:noProof/>
            <w:webHidden/>
          </w:rPr>
          <w:fldChar w:fldCharType="begin"/>
        </w:r>
        <w:r>
          <w:rPr>
            <w:noProof/>
            <w:webHidden/>
          </w:rPr>
          <w:instrText xml:space="preserve"> PAGEREF _Toc183171973 \h </w:instrText>
        </w:r>
        <w:r>
          <w:rPr>
            <w:noProof/>
            <w:webHidden/>
          </w:rPr>
        </w:r>
        <w:r>
          <w:rPr>
            <w:noProof/>
            <w:webHidden/>
          </w:rPr>
          <w:fldChar w:fldCharType="separate"/>
        </w:r>
        <w:r>
          <w:rPr>
            <w:noProof/>
            <w:webHidden/>
          </w:rPr>
          <w:t>27</w:t>
        </w:r>
        <w:r>
          <w:rPr>
            <w:noProof/>
            <w:webHidden/>
          </w:rPr>
          <w:fldChar w:fldCharType="end"/>
        </w:r>
      </w:hyperlink>
    </w:p>
    <w:p w14:paraId="379ACD64" w14:textId="4EBECE50"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74" w:history="1">
        <w:r w:rsidRPr="00AB61BB">
          <w:rPr>
            <w:rStyle w:val="Hipercze"/>
            <w:noProof/>
          </w:rPr>
          <w:t>Tabela 6. Wykaz definicji</w:t>
        </w:r>
        <w:r>
          <w:rPr>
            <w:noProof/>
            <w:webHidden/>
          </w:rPr>
          <w:tab/>
        </w:r>
        <w:r>
          <w:rPr>
            <w:noProof/>
            <w:webHidden/>
          </w:rPr>
          <w:fldChar w:fldCharType="begin"/>
        </w:r>
        <w:r>
          <w:rPr>
            <w:noProof/>
            <w:webHidden/>
          </w:rPr>
          <w:instrText xml:space="preserve"> PAGEREF _Toc183171974 \h </w:instrText>
        </w:r>
        <w:r>
          <w:rPr>
            <w:noProof/>
            <w:webHidden/>
          </w:rPr>
        </w:r>
        <w:r>
          <w:rPr>
            <w:noProof/>
            <w:webHidden/>
          </w:rPr>
          <w:fldChar w:fldCharType="separate"/>
        </w:r>
        <w:r>
          <w:rPr>
            <w:noProof/>
            <w:webHidden/>
          </w:rPr>
          <w:t>29</w:t>
        </w:r>
        <w:r>
          <w:rPr>
            <w:noProof/>
            <w:webHidden/>
          </w:rPr>
          <w:fldChar w:fldCharType="end"/>
        </w:r>
      </w:hyperlink>
    </w:p>
    <w:p w14:paraId="48C6578F" w14:textId="208D95B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75" w:history="1">
        <w:r w:rsidRPr="00AB61BB">
          <w:rPr>
            <w:rStyle w:val="Hipercze"/>
            <w:noProof/>
          </w:rPr>
          <w:t>Tabela 7. Powiązanie plików XSD</w:t>
        </w:r>
        <w:r>
          <w:rPr>
            <w:noProof/>
            <w:webHidden/>
          </w:rPr>
          <w:tab/>
        </w:r>
        <w:r>
          <w:rPr>
            <w:noProof/>
            <w:webHidden/>
          </w:rPr>
          <w:fldChar w:fldCharType="begin"/>
        </w:r>
        <w:r>
          <w:rPr>
            <w:noProof/>
            <w:webHidden/>
          </w:rPr>
          <w:instrText xml:space="preserve"> PAGEREF _Toc183171975 \h </w:instrText>
        </w:r>
        <w:r>
          <w:rPr>
            <w:noProof/>
            <w:webHidden/>
          </w:rPr>
        </w:r>
        <w:r>
          <w:rPr>
            <w:noProof/>
            <w:webHidden/>
          </w:rPr>
          <w:fldChar w:fldCharType="separate"/>
        </w:r>
        <w:r>
          <w:rPr>
            <w:noProof/>
            <w:webHidden/>
          </w:rPr>
          <w:t>30</w:t>
        </w:r>
        <w:r>
          <w:rPr>
            <w:noProof/>
            <w:webHidden/>
          </w:rPr>
          <w:fldChar w:fldCharType="end"/>
        </w:r>
      </w:hyperlink>
    </w:p>
    <w:p w14:paraId="7C19F631" w14:textId="1D98929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76" w:history="1">
        <w:r w:rsidRPr="00AB61BB">
          <w:rPr>
            <w:rStyle w:val="Hipercze"/>
            <w:noProof/>
          </w:rPr>
          <w:t>Tabela 8. Dane ogólne w ramach struktury deklaracji AKC-4/AKC-4zo</w:t>
        </w:r>
        <w:r>
          <w:rPr>
            <w:noProof/>
            <w:webHidden/>
          </w:rPr>
          <w:tab/>
        </w:r>
        <w:r>
          <w:rPr>
            <w:noProof/>
            <w:webHidden/>
          </w:rPr>
          <w:fldChar w:fldCharType="begin"/>
        </w:r>
        <w:r>
          <w:rPr>
            <w:noProof/>
            <w:webHidden/>
          </w:rPr>
          <w:instrText xml:space="preserve"> PAGEREF _Toc183171976 \h </w:instrText>
        </w:r>
        <w:r>
          <w:rPr>
            <w:noProof/>
            <w:webHidden/>
          </w:rPr>
        </w:r>
        <w:r>
          <w:rPr>
            <w:noProof/>
            <w:webHidden/>
          </w:rPr>
          <w:fldChar w:fldCharType="separate"/>
        </w:r>
        <w:r>
          <w:rPr>
            <w:noProof/>
            <w:webHidden/>
          </w:rPr>
          <w:t>31</w:t>
        </w:r>
        <w:r>
          <w:rPr>
            <w:noProof/>
            <w:webHidden/>
          </w:rPr>
          <w:fldChar w:fldCharType="end"/>
        </w:r>
      </w:hyperlink>
    </w:p>
    <w:p w14:paraId="0B06AF90" w14:textId="52823F87"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77" w:history="1">
        <w:r w:rsidRPr="00AB61BB">
          <w:rPr>
            <w:rStyle w:val="Hipercze"/>
            <w:noProof/>
          </w:rPr>
          <w:t>Tabela 9. Struktura deklaracji AKC-4/AKC-4zo</w:t>
        </w:r>
        <w:r>
          <w:rPr>
            <w:noProof/>
            <w:webHidden/>
          </w:rPr>
          <w:tab/>
        </w:r>
        <w:r>
          <w:rPr>
            <w:noProof/>
            <w:webHidden/>
          </w:rPr>
          <w:fldChar w:fldCharType="begin"/>
        </w:r>
        <w:r>
          <w:rPr>
            <w:noProof/>
            <w:webHidden/>
          </w:rPr>
          <w:instrText xml:space="preserve"> PAGEREF _Toc183171977 \h </w:instrText>
        </w:r>
        <w:r>
          <w:rPr>
            <w:noProof/>
            <w:webHidden/>
          </w:rPr>
        </w:r>
        <w:r>
          <w:rPr>
            <w:noProof/>
            <w:webHidden/>
          </w:rPr>
          <w:fldChar w:fldCharType="separate"/>
        </w:r>
        <w:r>
          <w:rPr>
            <w:noProof/>
            <w:webHidden/>
          </w:rPr>
          <w:t>32</w:t>
        </w:r>
        <w:r>
          <w:rPr>
            <w:noProof/>
            <w:webHidden/>
          </w:rPr>
          <w:fldChar w:fldCharType="end"/>
        </w:r>
      </w:hyperlink>
    </w:p>
    <w:p w14:paraId="1A89E13C" w14:textId="6DC12B8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78" w:history="1">
        <w:r w:rsidRPr="00AB61BB">
          <w:rPr>
            <w:rStyle w:val="Hipercze"/>
            <w:noProof/>
          </w:rPr>
          <w:t>Tabela 10. Struktura &lt;HeaderType&gt;, nagłówka deklaracji AKC-4/AKC-4zo</w:t>
        </w:r>
        <w:r>
          <w:rPr>
            <w:noProof/>
            <w:webHidden/>
          </w:rPr>
          <w:tab/>
        </w:r>
        <w:r>
          <w:rPr>
            <w:noProof/>
            <w:webHidden/>
          </w:rPr>
          <w:fldChar w:fldCharType="begin"/>
        </w:r>
        <w:r>
          <w:rPr>
            <w:noProof/>
            <w:webHidden/>
          </w:rPr>
          <w:instrText xml:space="preserve"> PAGEREF _Toc183171978 \h </w:instrText>
        </w:r>
        <w:r>
          <w:rPr>
            <w:noProof/>
            <w:webHidden/>
          </w:rPr>
        </w:r>
        <w:r>
          <w:rPr>
            <w:noProof/>
            <w:webHidden/>
          </w:rPr>
          <w:fldChar w:fldCharType="separate"/>
        </w:r>
        <w:r>
          <w:rPr>
            <w:noProof/>
            <w:webHidden/>
          </w:rPr>
          <w:t>33</w:t>
        </w:r>
        <w:r>
          <w:rPr>
            <w:noProof/>
            <w:webHidden/>
          </w:rPr>
          <w:fldChar w:fldCharType="end"/>
        </w:r>
      </w:hyperlink>
    </w:p>
    <w:p w14:paraId="36927DEF" w14:textId="131AD38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79" w:history="1">
        <w:r w:rsidRPr="00AB61BB">
          <w:rPr>
            <w:rStyle w:val="Hipercze"/>
            <w:noProof/>
          </w:rPr>
          <w:t>Tabela 11. Struktura &lt; CAttachmentType &gt;, Informacje o załącznikach dla deklaracji AKC-4/AKC-4zo</w:t>
        </w:r>
        <w:r>
          <w:rPr>
            <w:noProof/>
            <w:webHidden/>
          </w:rPr>
          <w:tab/>
        </w:r>
        <w:r>
          <w:rPr>
            <w:noProof/>
            <w:webHidden/>
          </w:rPr>
          <w:fldChar w:fldCharType="begin"/>
        </w:r>
        <w:r>
          <w:rPr>
            <w:noProof/>
            <w:webHidden/>
          </w:rPr>
          <w:instrText xml:space="preserve"> PAGEREF _Toc183171979 \h </w:instrText>
        </w:r>
        <w:r>
          <w:rPr>
            <w:noProof/>
            <w:webHidden/>
          </w:rPr>
        </w:r>
        <w:r>
          <w:rPr>
            <w:noProof/>
            <w:webHidden/>
          </w:rPr>
          <w:fldChar w:fldCharType="separate"/>
        </w:r>
        <w:r>
          <w:rPr>
            <w:noProof/>
            <w:webHidden/>
          </w:rPr>
          <w:t>35</w:t>
        </w:r>
        <w:r>
          <w:rPr>
            <w:noProof/>
            <w:webHidden/>
          </w:rPr>
          <w:fldChar w:fldCharType="end"/>
        </w:r>
      </w:hyperlink>
    </w:p>
    <w:p w14:paraId="2CF60A13" w14:textId="1E18A29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80" w:history="1">
        <w:r w:rsidRPr="00AB61BB">
          <w:rPr>
            <w:rStyle w:val="Hipercze"/>
            <w:noProof/>
          </w:rPr>
          <w:t>Tabela 12. Struktura &lt; StatementOfExciseDutyProductGroupsType &gt;, Zestawienie podatku akcezowego według grup wyrobów deklaracji AKC-4/AKC-4zo</w:t>
        </w:r>
        <w:r>
          <w:rPr>
            <w:noProof/>
            <w:webHidden/>
          </w:rPr>
          <w:tab/>
        </w:r>
        <w:r>
          <w:rPr>
            <w:noProof/>
            <w:webHidden/>
          </w:rPr>
          <w:fldChar w:fldCharType="begin"/>
        </w:r>
        <w:r>
          <w:rPr>
            <w:noProof/>
            <w:webHidden/>
          </w:rPr>
          <w:instrText xml:space="preserve"> PAGEREF _Toc183171980 \h </w:instrText>
        </w:r>
        <w:r>
          <w:rPr>
            <w:noProof/>
            <w:webHidden/>
          </w:rPr>
        </w:r>
        <w:r>
          <w:rPr>
            <w:noProof/>
            <w:webHidden/>
          </w:rPr>
          <w:fldChar w:fldCharType="separate"/>
        </w:r>
        <w:r>
          <w:rPr>
            <w:noProof/>
            <w:webHidden/>
          </w:rPr>
          <w:t>37</w:t>
        </w:r>
        <w:r>
          <w:rPr>
            <w:noProof/>
            <w:webHidden/>
          </w:rPr>
          <w:fldChar w:fldCharType="end"/>
        </w:r>
      </w:hyperlink>
    </w:p>
    <w:p w14:paraId="75ED42FB" w14:textId="7B9F0E07"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81" w:history="1">
        <w:r w:rsidRPr="00AB61BB">
          <w:rPr>
            <w:rStyle w:val="Hipercze"/>
            <w:noProof/>
          </w:rPr>
          <w:t>Tabela 13. Struktura &lt; AmountPayableType &gt;, Rozliczenie podatku akcyzowego dla deklaracji AKC-4/AKC-4zo</w:t>
        </w:r>
        <w:r>
          <w:rPr>
            <w:noProof/>
            <w:webHidden/>
          </w:rPr>
          <w:tab/>
        </w:r>
        <w:r>
          <w:rPr>
            <w:noProof/>
            <w:webHidden/>
          </w:rPr>
          <w:fldChar w:fldCharType="begin"/>
        </w:r>
        <w:r>
          <w:rPr>
            <w:noProof/>
            <w:webHidden/>
          </w:rPr>
          <w:instrText xml:space="preserve"> PAGEREF _Toc183171981 \h </w:instrText>
        </w:r>
        <w:r>
          <w:rPr>
            <w:noProof/>
            <w:webHidden/>
          </w:rPr>
        </w:r>
        <w:r>
          <w:rPr>
            <w:noProof/>
            <w:webHidden/>
          </w:rPr>
          <w:fldChar w:fldCharType="separate"/>
        </w:r>
        <w:r>
          <w:rPr>
            <w:noProof/>
            <w:webHidden/>
          </w:rPr>
          <w:t>38</w:t>
        </w:r>
        <w:r>
          <w:rPr>
            <w:noProof/>
            <w:webHidden/>
          </w:rPr>
          <w:fldChar w:fldCharType="end"/>
        </w:r>
      </w:hyperlink>
    </w:p>
    <w:p w14:paraId="2A2F8D59" w14:textId="02EDDCE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82" w:history="1">
        <w:r w:rsidRPr="00AB61BB">
          <w:rPr>
            <w:rStyle w:val="Hipercze"/>
            <w:noProof/>
          </w:rPr>
          <w:t>Tabela 14. Struktura &lt; AmountOfExciseDutyType &gt;, Wysokość podatku akcyzowego przypadającego do zapłaty, dla deklaracji AKC-4/AKC-4zo.</w:t>
        </w:r>
        <w:r>
          <w:rPr>
            <w:noProof/>
            <w:webHidden/>
          </w:rPr>
          <w:tab/>
        </w:r>
        <w:r>
          <w:rPr>
            <w:noProof/>
            <w:webHidden/>
          </w:rPr>
          <w:fldChar w:fldCharType="begin"/>
        </w:r>
        <w:r>
          <w:rPr>
            <w:noProof/>
            <w:webHidden/>
          </w:rPr>
          <w:instrText xml:space="preserve"> PAGEREF _Toc183171982 \h </w:instrText>
        </w:r>
        <w:r>
          <w:rPr>
            <w:noProof/>
            <w:webHidden/>
          </w:rPr>
        </w:r>
        <w:r>
          <w:rPr>
            <w:noProof/>
            <w:webHidden/>
          </w:rPr>
          <w:fldChar w:fldCharType="separate"/>
        </w:r>
        <w:r>
          <w:rPr>
            <w:noProof/>
            <w:webHidden/>
          </w:rPr>
          <w:t>39</w:t>
        </w:r>
        <w:r>
          <w:rPr>
            <w:noProof/>
            <w:webHidden/>
          </w:rPr>
          <w:fldChar w:fldCharType="end"/>
        </w:r>
      </w:hyperlink>
    </w:p>
    <w:p w14:paraId="7D4E540A" w14:textId="5CBE373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83" w:history="1">
        <w:r w:rsidRPr="00AB61BB">
          <w:rPr>
            <w:rStyle w:val="Hipercze"/>
            <w:noProof/>
          </w:rPr>
          <w:t>Tabela 15. Reguły dla deklaracji AKC-4/AKC-4zo.</w:t>
        </w:r>
        <w:r>
          <w:rPr>
            <w:noProof/>
            <w:webHidden/>
          </w:rPr>
          <w:tab/>
        </w:r>
        <w:r>
          <w:rPr>
            <w:noProof/>
            <w:webHidden/>
          </w:rPr>
          <w:fldChar w:fldCharType="begin"/>
        </w:r>
        <w:r>
          <w:rPr>
            <w:noProof/>
            <w:webHidden/>
          </w:rPr>
          <w:instrText xml:space="preserve"> PAGEREF _Toc183171983 \h </w:instrText>
        </w:r>
        <w:r>
          <w:rPr>
            <w:noProof/>
            <w:webHidden/>
          </w:rPr>
        </w:r>
        <w:r>
          <w:rPr>
            <w:noProof/>
            <w:webHidden/>
          </w:rPr>
          <w:fldChar w:fldCharType="separate"/>
        </w:r>
        <w:r>
          <w:rPr>
            <w:noProof/>
            <w:webHidden/>
          </w:rPr>
          <w:t>40</w:t>
        </w:r>
        <w:r>
          <w:rPr>
            <w:noProof/>
            <w:webHidden/>
          </w:rPr>
          <w:fldChar w:fldCharType="end"/>
        </w:r>
      </w:hyperlink>
    </w:p>
    <w:p w14:paraId="40FAF320" w14:textId="62F5F93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84" w:history="1">
        <w:r w:rsidRPr="00AB61BB">
          <w:rPr>
            <w:rStyle w:val="Hipercze"/>
            <w:noProof/>
          </w:rPr>
          <w:t>Tabela 16. Dane ogólne w ramach struktury załącznika AKC-4A do deklaracji AKC-4/AKC-4zo</w:t>
        </w:r>
        <w:r>
          <w:rPr>
            <w:noProof/>
            <w:webHidden/>
          </w:rPr>
          <w:tab/>
        </w:r>
        <w:r>
          <w:rPr>
            <w:noProof/>
            <w:webHidden/>
          </w:rPr>
          <w:fldChar w:fldCharType="begin"/>
        </w:r>
        <w:r>
          <w:rPr>
            <w:noProof/>
            <w:webHidden/>
          </w:rPr>
          <w:instrText xml:space="preserve"> PAGEREF _Toc183171984 \h </w:instrText>
        </w:r>
        <w:r>
          <w:rPr>
            <w:noProof/>
            <w:webHidden/>
          </w:rPr>
        </w:r>
        <w:r>
          <w:rPr>
            <w:noProof/>
            <w:webHidden/>
          </w:rPr>
          <w:fldChar w:fldCharType="separate"/>
        </w:r>
        <w:r>
          <w:rPr>
            <w:noProof/>
            <w:webHidden/>
          </w:rPr>
          <w:t>44</w:t>
        </w:r>
        <w:r>
          <w:rPr>
            <w:noProof/>
            <w:webHidden/>
          </w:rPr>
          <w:fldChar w:fldCharType="end"/>
        </w:r>
      </w:hyperlink>
    </w:p>
    <w:p w14:paraId="764DF740" w14:textId="59A3F17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85" w:history="1">
        <w:r w:rsidRPr="00AB61BB">
          <w:rPr>
            <w:rStyle w:val="Hipercze"/>
            <w:noProof/>
          </w:rPr>
          <w:t>Tabela 17. Struktura załącznika AKC-4A</w:t>
        </w:r>
        <w:r>
          <w:rPr>
            <w:noProof/>
            <w:webHidden/>
          </w:rPr>
          <w:tab/>
        </w:r>
        <w:r>
          <w:rPr>
            <w:noProof/>
            <w:webHidden/>
          </w:rPr>
          <w:fldChar w:fldCharType="begin"/>
        </w:r>
        <w:r>
          <w:rPr>
            <w:noProof/>
            <w:webHidden/>
          </w:rPr>
          <w:instrText xml:space="preserve"> PAGEREF _Toc183171985 \h </w:instrText>
        </w:r>
        <w:r>
          <w:rPr>
            <w:noProof/>
            <w:webHidden/>
          </w:rPr>
        </w:r>
        <w:r>
          <w:rPr>
            <w:noProof/>
            <w:webHidden/>
          </w:rPr>
          <w:fldChar w:fldCharType="separate"/>
        </w:r>
        <w:r>
          <w:rPr>
            <w:noProof/>
            <w:webHidden/>
          </w:rPr>
          <w:t>44</w:t>
        </w:r>
        <w:r>
          <w:rPr>
            <w:noProof/>
            <w:webHidden/>
          </w:rPr>
          <w:fldChar w:fldCharType="end"/>
        </w:r>
      </w:hyperlink>
    </w:p>
    <w:p w14:paraId="28135048" w14:textId="29166B2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86" w:history="1">
        <w:r w:rsidRPr="00AB61BB">
          <w:rPr>
            <w:rStyle w:val="Hipercze"/>
            <w:noProof/>
          </w:rPr>
          <w:t>Tabela 18. Struktura &lt;HeaderType&gt;, nagłówka załącznika AKC-4A</w:t>
        </w:r>
        <w:r>
          <w:rPr>
            <w:noProof/>
            <w:webHidden/>
          </w:rPr>
          <w:tab/>
        </w:r>
        <w:r>
          <w:rPr>
            <w:noProof/>
            <w:webHidden/>
          </w:rPr>
          <w:fldChar w:fldCharType="begin"/>
        </w:r>
        <w:r>
          <w:rPr>
            <w:noProof/>
            <w:webHidden/>
          </w:rPr>
          <w:instrText xml:space="preserve"> PAGEREF _Toc183171986 \h </w:instrText>
        </w:r>
        <w:r>
          <w:rPr>
            <w:noProof/>
            <w:webHidden/>
          </w:rPr>
        </w:r>
        <w:r>
          <w:rPr>
            <w:noProof/>
            <w:webHidden/>
          </w:rPr>
          <w:fldChar w:fldCharType="separate"/>
        </w:r>
        <w:r>
          <w:rPr>
            <w:noProof/>
            <w:webHidden/>
          </w:rPr>
          <w:t>45</w:t>
        </w:r>
        <w:r>
          <w:rPr>
            <w:noProof/>
            <w:webHidden/>
          </w:rPr>
          <w:fldChar w:fldCharType="end"/>
        </w:r>
      </w:hyperlink>
    </w:p>
    <w:p w14:paraId="07FBA1B7" w14:textId="4817B61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87" w:history="1">
        <w:r w:rsidRPr="00AB61BB">
          <w:rPr>
            <w:rStyle w:val="Hipercze"/>
            <w:noProof/>
          </w:rPr>
          <w:t>Tabela 19. Struktura &lt; WarehouseType &gt;, Dane o składzie podatkowym i o zarejestrowanym odbiorcy załącznika AKC-4A</w:t>
        </w:r>
        <w:r>
          <w:rPr>
            <w:noProof/>
            <w:webHidden/>
          </w:rPr>
          <w:tab/>
        </w:r>
        <w:r>
          <w:rPr>
            <w:noProof/>
            <w:webHidden/>
          </w:rPr>
          <w:fldChar w:fldCharType="begin"/>
        </w:r>
        <w:r>
          <w:rPr>
            <w:noProof/>
            <w:webHidden/>
          </w:rPr>
          <w:instrText xml:space="preserve"> PAGEREF _Toc183171987 \h </w:instrText>
        </w:r>
        <w:r>
          <w:rPr>
            <w:noProof/>
            <w:webHidden/>
          </w:rPr>
        </w:r>
        <w:r>
          <w:rPr>
            <w:noProof/>
            <w:webHidden/>
          </w:rPr>
          <w:fldChar w:fldCharType="separate"/>
        </w:r>
        <w:r>
          <w:rPr>
            <w:noProof/>
            <w:webHidden/>
          </w:rPr>
          <w:t>46</w:t>
        </w:r>
        <w:r>
          <w:rPr>
            <w:noProof/>
            <w:webHidden/>
          </w:rPr>
          <w:fldChar w:fldCharType="end"/>
        </w:r>
      </w:hyperlink>
    </w:p>
    <w:p w14:paraId="5B77AEDD" w14:textId="44D9792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88" w:history="1">
        <w:r w:rsidRPr="00AB61BB">
          <w:rPr>
            <w:rStyle w:val="Hipercze"/>
            <w:noProof/>
          </w:rPr>
          <w:t>Tabela 20. Struktura elementu &lt; CalculOfAmountOfExciseDutyType&gt; - Obliczenie wysokości podatku akcyzowego dla załącznika AKC-4A.</w:t>
        </w:r>
        <w:r>
          <w:rPr>
            <w:noProof/>
            <w:webHidden/>
          </w:rPr>
          <w:tab/>
        </w:r>
        <w:r>
          <w:rPr>
            <w:noProof/>
            <w:webHidden/>
          </w:rPr>
          <w:fldChar w:fldCharType="begin"/>
        </w:r>
        <w:r>
          <w:rPr>
            <w:noProof/>
            <w:webHidden/>
          </w:rPr>
          <w:instrText xml:space="preserve"> PAGEREF _Toc183171988 \h </w:instrText>
        </w:r>
        <w:r>
          <w:rPr>
            <w:noProof/>
            <w:webHidden/>
          </w:rPr>
        </w:r>
        <w:r>
          <w:rPr>
            <w:noProof/>
            <w:webHidden/>
          </w:rPr>
          <w:fldChar w:fldCharType="separate"/>
        </w:r>
        <w:r>
          <w:rPr>
            <w:noProof/>
            <w:webHidden/>
          </w:rPr>
          <w:t>47</w:t>
        </w:r>
        <w:r>
          <w:rPr>
            <w:noProof/>
            <w:webHidden/>
          </w:rPr>
          <w:fldChar w:fldCharType="end"/>
        </w:r>
      </w:hyperlink>
    </w:p>
    <w:p w14:paraId="197C35C5" w14:textId="7286108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89" w:history="1">
        <w:r w:rsidRPr="00AB61BB">
          <w:rPr>
            <w:rStyle w:val="Hipercze"/>
            <w:noProof/>
          </w:rPr>
          <w:t>Tabela 21. Struktura elementu &lt; CleareanceExciseDutyType &gt; -Rozliczenie podatku akcyzowego dla załącznika AKC-4A.</w:t>
        </w:r>
        <w:r>
          <w:rPr>
            <w:noProof/>
            <w:webHidden/>
          </w:rPr>
          <w:tab/>
        </w:r>
        <w:r>
          <w:rPr>
            <w:noProof/>
            <w:webHidden/>
          </w:rPr>
          <w:fldChar w:fldCharType="begin"/>
        </w:r>
        <w:r>
          <w:rPr>
            <w:noProof/>
            <w:webHidden/>
          </w:rPr>
          <w:instrText xml:space="preserve"> PAGEREF _Toc183171989 \h </w:instrText>
        </w:r>
        <w:r>
          <w:rPr>
            <w:noProof/>
            <w:webHidden/>
          </w:rPr>
        </w:r>
        <w:r>
          <w:rPr>
            <w:noProof/>
            <w:webHidden/>
          </w:rPr>
          <w:fldChar w:fldCharType="separate"/>
        </w:r>
        <w:r>
          <w:rPr>
            <w:noProof/>
            <w:webHidden/>
          </w:rPr>
          <w:t>47</w:t>
        </w:r>
        <w:r>
          <w:rPr>
            <w:noProof/>
            <w:webHidden/>
          </w:rPr>
          <w:fldChar w:fldCharType="end"/>
        </w:r>
      </w:hyperlink>
    </w:p>
    <w:p w14:paraId="4D27861B" w14:textId="7C9AF21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90" w:history="1">
        <w:r w:rsidRPr="00AB61BB">
          <w:rPr>
            <w:rStyle w:val="Hipercze"/>
            <w:noProof/>
          </w:rPr>
          <w:t>Tabela 22. Struktura &lt;ItemsType&gt;, Obliczenie wysokości podatku akcyzowego od poszczególnych wyrobów (podsumowanie pozycji) załącznika AKC-4A</w:t>
        </w:r>
        <w:r>
          <w:rPr>
            <w:noProof/>
            <w:webHidden/>
          </w:rPr>
          <w:tab/>
        </w:r>
        <w:r>
          <w:rPr>
            <w:noProof/>
            <w:webHidden/>
          </w:rPr>
          <w:fldChar w:fldCharType="begin"/>
        </w:r>
        <w:r>
          <w:rPr>
            <w:noProof/>
            <w:webHidden/>
          </w:rPr>
          <w:instrText xml:space="preserve"> PAGEREF _Toc183171990 \h </w:instrText>
        </w:r>
        <w:r>
          <w:rPr>
            <w:noProof/>
            <w:webHidden/>
          </w:rPr>
        </w:r>
        <w:r>
          <w:rPr>
            <w:noProof/>
            <w:webHidden/>
          </w:rPr>
          <w:fldChar w:fldCharType="separate"/>
        </w:r>
        <w:r>
          <w:rPr>
            <w:noProof/>
            <w:webHidden/>
          </w:rPr>
          <w:t>48</w:t>
        </w:r>
        <w:r>
          <w:rPr>
            <w:noProof/>
            <w:webHidden/>
          </w:rPr>
          <w:fldChar w:fldCharType="end"/>
        </w:r>
      </w:hyperlink>
    </w:p>
    <w:p w14:paraId="005094DA" w14:textId="64215CD3"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91" w:history="1">
        <w:r w:rsidRPr="00AB61BB">
          <w:rPr>
            <w:rStyle w:val="Hipercze"/>
            <w:noProof/>
          </w:rPr>
          <w:t>Tabela 23. Struktura &lt;ItemType&gt;, Obliczenie wysokości podatku akcyzowego od poszczególnych wyrobów (składowe pozycji) załącznika AKC-4A.</w:t>
        </w:r>
        <w:r>
          <w:rPr>
            <w:noProof/>
            <w:webHidden/>
          </w:rPr>
          <w:tab/>
        </w:r>
        <w:r>
          <w:rPr>
            <w:noProof/>
            <w:webHidden/>
          </w:rPr>
          <w:fldChar w:fldCharType="begin"/>
        </w:r>
        <w:r>
          <w:rPr>
            <w:noProof/>
            <w:webHidden/>
          </w:rPr>
          <w:instrText xml:space="preserve"> PAGEREF _Toc183171991 \h </w:instrText>
        </w:r>
        <w:r>
          <w:rPr>
            <w:noProof/>
            <w:webHidden/>
          </w:rPr>
        </w:r>
        <w:r>
          <w:rPr>
            <w:noProof/>
            <w:webHidden/>
          </w:rPr>
          <w:fldChar w:fldCharType="separate"/>
        </w:r>
        <w:r>
          <w:rPr>
            <w:noProof/>
            <w:webHidden/>
          </w:rPr>
          <w:t>49</w:t>
        </w:r>
        <w:r>
          <w:rPr>
            <w:noProof/>
            <w:webHidden/>
          </w:rPr>
          <w:fldChar w:fldCharType="end"/>
        </w:r>
      </w:hyperlink>
    </w:p>
    <w:p w14:paraId="2E6B16E9" w14:textId="0E65DA4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92" w:history="1">
        <w:r w:rsidRPr="00AB61BB">
          <w:rPr>
            <w:rStyle w:val="Hipercze"/>
            <w:noProof/>
          </w:rPr>
          <w:t>Tabela 24. Struktura elementu &lt; DailyPaymentInformationType &gt; - Suma kwot wpłat dziennych dla załącznika AKC-4A</w:t>
        </w:r>
        <w:r>
          <w:rPr>
            <w:noProof/>
            <w:webHidden/>
          </w:rPr>
          <w:tab/>
        </w:r>
        <w:r>
          <w:rPr>
            <w:noProof/>
            <w:webHidden/>
          </w:rPr>
          <w:fldChar w:fldCharType="begin"/>
        </w:r>
        <w:r>
          <w:rPr>
            <w:noProof/>
            <w:webHidden/>
          </w:rPr>
          <w:instrText xml:space="preserve"> PAGEREF _Toc183171992 \h </w:instrText>
        </w:r>
        <w:r>
          <w:rPr>
            <w:noProof/>
            <w:webHidden/>
          </w:rPr>
        </w:r>
        <w:r>
          <w:rPr>
            <w:noProof/>
            <w:webHidden/>
          </w:rPr>
          <w:fldChar w:fldCharType="separate"/>
        </w:r>
        <w:r>
          <w:rPr>
            <w:noProof/>
            <w:webHidden/>
          </w:rPr>
          <w:t>50</w:t>
        </w:r>
        <w:r>
          <w:rPr>
            <w:noProof/>
            <w:webHidden/>
          </w:rPr>
          <w:fldChar w:fldCharType="end"/>
        </w:r>
      </w:hyperlink>
    </w:p>
    <w:p w14:paraId="5D5AA676" w14:textId="4AE37C23"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93" w:history="1">
        <w:r w:rsidRPr="00AB61BB">
          <w:rPr>
            <w:rStyle w:val="Hipercze"/>
            <w:noProof/>
          </w:rPr>
          <w:t>Tabela 25. Reguły dla załącznika AKC-4A</w:t>
        </w:r>
        <w:r>
          <w:rPr>
            <w:noProof/>
            <w:webHidden/>
          </w:rPr>
          <w:tab/>
        </w:r>
        <w:r>
          <w:rPr>
            <w:noProof/>
            <w:webHidden/>
          </w:rPr>
          <w:fldChar w:fldCharType="begin"/>
        </w:r>
        <w:r>
          <w:rPr>
            <w:noProof/>
            <w:webHidden/>
          </w:rPr>
          <w:instrText xml:space="preserve"> PAGEREF _Toc183171993 \h </w:instrText>
        </w:r>
        <w:r>
          <w:rPr>
            <w:noProof/>
            <w:webHidden/>
          </w:rPr>
        </w:r>
        <w:r>
          <w:rPr>
            <w:noProof/>
            <w:webHidden/>
          </w:rPr>
          <w:fldChar w:fldCharType="separate"/>
        </w:r>
        <w:r>
          <w:rPr>
            <w:noProof/>
            <w:webHidden/>
          </w:rPr>
          <w:t>51</w:t>
        </w:r>
        <w:r>
          <w:rPr>
            <w:noProof/>
            <w:webHidden/>
          </w:rPr>
          <w:fldChar w:fldCharType="end"/>
        </w:r>
      </w:hyperlink>
    </w:p>
    <w:p w14:paraId="79B0DF78" w14:textId="3B711FC0"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94" w:history="1">
        <w:r w:rsidRPr="00AB61BB">
          <w:rPr>
            <w:rStyle w:val="Hipercze"/>
            <w:noProof/>
          </w:rPr>
          <w:t>Tabela 26. Dane ogólne w ramach struktury załącznika AKC-4B do deklaracji AKC-4/AKC-4zo</w:t>
        </w:r>
        <w:r>
          <w:rPr>
            <w:noProof/>
            <w:webHidden/>
          </w:rPr>
          <w:tab/>
        </w:r>
        <w:r>
          <w:rPr>
            <w:noProof/>
            <w:webHidden/>
          </w:rPr>
          <w:fldChar w:fldCharType="begin"/>
        </w:r>
        <w:r>
          <w:rPr>
            <w:noProof/>
            <w:webHidden/>
          </w:rPr>
          <w:instrText xml:space="preserve"> PAGEREF _Toc183171994 \h </w:instrText>
        </w:r>
        <w:r>
          <w:rPr>
            <w:noProof/>
            <w:webHidden/>
          </w:rPr>
        </w:r>
        <w:r>
          <w:rPr>
            <w:noProof/>
            <w:webHidden/>
          </w:rPr>
          <w:fldChar w:fldCharType="separate"/>
        </w:r>
        <w:r>
          <w:rPr>
            <w:noProof/>
            <w:webHidden/>
          </w:rPr>
          <w:t>54</w:t>
        </w:r>
        <w:r>
          <w:rPr>
            <w:noProof/>
            <w:webHidden/>
          </w:rPr>
          <w:fldChar w:fldCharType="end"/>
        </w:r>
      </w:hyperlink>
    </w:p>
    <w:p w14:paraId="117A004C" w14:textId="4032424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95" w:history="1">
        <w:r w:rsidRPr="00AB61BB">
          <w:rPr>
            <w:rStyle w:val="Hipercze"/>
            <w:noProof/>
          </w:rPr>
          <w:t>Tabela 27. Struktura załącznika AKC-4B dla deklaracji AKC-4</w:t>
        </w:r>
        <w:r>
          <w:rPr>
            <w:noProof/>
            <w:webHidden/>
          </w:rPr>
          <w:tab/>
        </w:r>
        <w:r>
          <w:rPr>
            <w:noProof/>
            <w:webHidden/>
          </w:rPr>
          <w:fldChar w:fldCharType="begin"/>
        </w:r>
        <w:r>
          <w:rPr>
            <w:noProof/>
            <w:webHidden/>
          </w:rPr>
          <w:instrText xml:space="preserve"> PAGEREF _Toc183171995 \h </w:instrText>
        </w:r>
        <w:r>
          <w:rPr>
            <w:noProof/>
            <w:webHidden/>
          </w:rPr>
        </w:r>
        <w:r>
          <w:rPr>
            <w:noProof/>
            <w:webHidden/>
          </w:rPr>
          <w:fldChar w:fldCharType="separate"/>
        </w:r>
        <w:r>
          <w:rPr>
            <w:noProof/>
            <w:webHidden/>
          </w:rPr>
          <w:t>55</w:t>
        </w:r>
        <w:r>
          <w:rPr>
            <w:noProof/>
            <w:webHidden/>
          </w:rPr>
          <w:fldChar w:fldCharType="end"/>
        </w:r>
      </w:hyperlink>
    </w:p>
    <w:p w14:paraId="106A2746" w14:textId="6C494AB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96" w:history="1">
        <w:r w:rsidRPr="00AB61BB">
          <w:rPr>
            <w:rStyle w:val="Hipercze"/>
            <w:noProof/>
          </w:rPr>
          <w:t>Tabela 28. Struktura &lt;HeaderType&gt;, nagłówka załącznika AKC-4B</w:t>
        </w:r>
        <w:r>
          <w:rPr>
            <w:noProof/>
            <w:webHidden/>
          </w:rPr>
          <w:tab/>
        </w:r>
        <w:r>
          <w:rPr>
            <w:noProof/>
            <w:webHidden/>
          </w:rPr>
          <w:fldChar w:fldCharType="begin"/>
        </w:r>
        <w:r>
          <w:rPr>
            <w:noProof/>
            <w:webHidden/>
          </w:rPr>
          <w:instrText xml:space="preserve"> PAGEREF _Toc183171996 \h </w:instrText>
        </w:r>
        <w:r>
          <w:rPr>
            <w:noProof/>
            <w:webHidden/>
          </w:rPr>
        </w:r>
        <w:r>
          <w:rPr>
            <w:noProof/>
            <w:webHidden/>
          </w:rPr>
          <w:fldChar w:fldCharType="separate"/>
        </w:r>
        <w:r>
          <w:rPr>
            <w:noProof/>
            <w:webHidden/>
          </w:rPr>
          <w:t>55</w:t>
        </w:r>
        <w:r>
          <w:rPr>
            <w:noProof/>
            <w:webHidden/>
          </w:rPr>
          <w:fldChar w:fldCharType="end"/>
        </w:r>
      </w:hyperlink>
    </w:p>
    <w:p w14:paraId="53715CBB" w14:textId="1FF61DF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97" w:history="1">
        <w:r w:rsidRPr="00AB61BB">
          <w:rPr>
            <w:rStyle w:val="Hipercze"/>
            <w:noProof/>
          </w:rPr>
          <w:t>Tabela 29. Struktura &lt; WarehouseType &gt;, Dane o składzie podatkowym i o zarejestrowanym odbiorcy załącznika AKC-4B</w:t>
        </w:r>
        <w:r>
          <w:rPr>
            <w:noProof/>
            <w:webHidden/>
          </w:rPr>
          <w:tab/>
        </w:r>
        <w:r>
          <w:rPr>
            <w:noProof/>
            <w:webHidden/>
          </w:rPr>
          <w:fldChar w:fldCharType="begin"/>
        </w:r>
        <w:r>
          <w:rPr>
            <w:noProof/>
            <w:webHidden/>
          </w:rPr>
          <w:instrText xml:space="preserve"> PAGEREF _Toc183171997 \h </w:instrText>
        </w:r>
        <w:r>
          <w:rPr>
            <w:noProof/>
            <w:webHidden/>
          </w:rPr>
        </w:r>
        <w:r>
          <w:rPr>
            <w:noProof/>
            <w:webHidden/>
          </w:rPr>
          <w:fldChar w:fldCharType="separate"/>
        </w:r>
        <w:r>
          <w:rPr>
            <w:noProof/>
            <w:webHidden/>
          </w:rPr>
          <w:t>57</w:t>
        </w:r>
        <w:r>
          <w:rPr>
            <w:noProof/>
            <w:webHidden/>
          </w:rPr>
          <w:fldChar w:fldCharType="end"/>
        </w:r>
      </w:hyperlink>
    </w:p>
    <w:p w14:paraId="3EFF4388" w14:textId="6ADD70A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98" w:history="1">
        <w:r w:rsidRPr="00AB61BB">
          <w:rPr>
            <w:rStyle w:val="Hipercze"/>
            <w:noProof/>
          </w:rPr>
          <w:t>Tabela 30. Struktura elementu &lt; CalculOfAmountOfExciseDutyType&gt; - Obliczenie wysokości podatku akcyzowego dla załącznika AKC-4B.</w:t>
        </w:r>
        <w:r>
          <w:rPr>
            <w:noProof/>
            <w:webHidden/>
          </w:rPr>
          <w:tab/>
        </w:r>
        <w:r>
          <w:rPr>
            <w:noProof/>
            <w:webHidden/>
          </w:rPr>
          <w:fldChar w:fldCharType="begin"/>
        </w:r>
        <w:r>
          <w:rPr>
            <w:noProof/>
            <w:webHidden/>
          </w:rPr>
          <w:instrText xml:space="preserve"> PAGEREF _Toc183171998 \h </w:instrText>
        </w:r>
        <w:r>
          <w:rPr>
            <w:noProof/>
            <w:webHidden/>
          </w:rPr>
        </w:r>
        <w:r>
          <w:rPr>
            <w:noProof/>
            <w:webHidden/>
          </w:rPr>
          <w:fldChar w:fldCharType="separate"/>
        </w:r>
        <w:r>
          <w:rPr>
            <w:noProof/>
            <w:webHidden/>
          </w:rPr>
          <w:t>58</w:t>
        </w:r>
        <w:r>
          <w:rPr>
            <w:noProof/>
            <w:webHidden/>
          </w:rPr>
          <w:fldChar w:fldCharType="end"/>
        </w:r>
      </w:hyperlink>
    </w:p>
    <w:p w14:paraId="61CE8AD3" w14:textId="1A43DD7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1999" w:history="1">
        <w:r w:rsidRPr="00AB61BB">
          <w:rPr>
            <w:rStyle w:val="Hipercze"/>
            <w:noProof/>
          </w:rPr>
          <w:t>Tabela 31. Struktura elementu &lt; CleareanceExciseDutyType &gt; -Rozliczenie podatku akcyzowego dla załącznika AKC-4B.</w:t>
        </w:r>
        <w:r>
          <w:rPr>
            <w:noProof/>
            <w:webHidden/>
          </w:rPr>
          <w:tab/>
        </w:r>
        <w:r>
          <w:rPr>
            <w:noProof/>
            <w:webHidden/>
          </w:rPr>
          <w:fldChar w:fldCharType="begin"/>
        </w:r>
        <w:r>
          <w:rPr>
            <w:noProof/>
            <w:webHidden/>
          </w:rPr>
          <w:instrText xml:space="preserve"> PAGEREF _Toc183171999 \h </w:instrText>
        </w:r>
        <w:r>
          <w:rPr>
            <w:noProof/>
            <w:webHidden/>
          </w:rPr>
        </w:r>
        <w:r>
          <w:rPr>
            <w:noProof/>
            <w:webHidden/>
          </w:rPr>
          <w:fldChar w:fldCharType="separate"/>
        </w:r>
        <w:r>
          <w:rPr>
            <w:noProof/>
            <w:webHidden/>
          </w:rPr>
          <w:t>58</w:t>
        </w:r>
        <w:r>
          <w:rPr>
            <w:noProof/>
            <w:webHidden/>
          </w:rPr>
          <w:fldChar w:fldCharType="end"/>
        </w:r>
      </w:hyperlink>
    </w:p>
    <w:p w14:paraId="4BB0B95D" w14:textId="2760AF8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00" w:history="1">
        <w:r w:rsidRPr="00AB61BB">
          <w:rPr>
            <w:rStyle w:val="Hipercze"/>
            <w:noProof/>
          </w:rPr>
          <w:t>Tabela 32. Struktura &lt;ItemsType&gt;, Obliczenie wysokości podatku akcyzowego od poszczególnych wyrobów (podsumowanie pozycji) załącznika AKC-4B</w:t>
        </w:r>
        <w:r>
          <w:rPr>
            <w:noProof/>
            <w:webHidden/>
          </w:rPr>
          <w:tab/>
        </w:r>
        <w:r>
          <w:rPr>
            <w:noProof/>
            <w:webHidden/>
          </w:rPr>
          <w:fldChar w:fldCharType="begin"/>
        </w:r>
        <w:r>
          <w:rPr>
            <w:noProof/>
            <w:webHidden/>
          </w:rPr>
          <w:instrText xml:space="preserve"> PAGEREF _Toc183172000 \h </w:instrText>
        </w:r>
        <w:r>
          <w:rPr>
            <w:noProof/>
            <w:webHidden/>
          </w:rPr>
        </w:r>
        <w:r>
          <w:rPr>
            <w:noProof/>
            <w:webHidden/>
          </w:rPr>
          <w:fldChar w:fldCharType="separate"/>
        </w:r>
        <w:r>
          <w:rPr>
            <w:noProof/>
            <w:webHidden/>
          </w:rPr>
          <w:t>59</w:t>
        </w:r>
        <w:r>
          <w:rPr>
            <w:noProof/>
            <w:webHidden/>
          </w:rPr>
          <w:fldChar w:fldCharType="end"/>
        </w:r>
      </w:hyperlink>
    </w:p>
    <w:p w14:paraId="55C3F029" w14:textId="7B13700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01" w:history="1">
        <w:r w:rsidRPr="00AB61BB">
          <w:rPr>
            <w:rStyle w:val="Hipercze"/>
            <w:noProof/>
          </w:rPr>
          <w:t>Tabela 33. Struktura &lt;ItemType&gt;, Obliczenie wysokości podatku akcyzowego od poszczególnych wyrobów (składowe pozycji) załącznika AKC-4B.</w:t>
        </w:r>
        <w:r>
          <w:rPr>
            <w:noProof/>
            <w:webHidden/>
          </w:rPr>
          <w:tab/>
        </w:r>
        <w:r>
          <w:rPr>
            <w:noProof/>
            <w:webHidden/>
          </w:rPr>
          <w:fldChar w:fldCharType="begin"/>
        </w:r>
        <w:r>
          <w:rPr>
            <w:noProof/>
            <w:webHidden/>
          </w:rPr>
          <w:instrText xml:space="preserve"> PAGEREF _Toc183172001 \h </w:instrText>
        </w:r>
        <w:r>
          <w:rPr>
            <w:noProof/>
            <w:webHidden/>
          </w:rPr>
        </w:r>
        <w:r>
          <w:rPr>
            <w:noProof/>
            <w:webHidden/>
          </w:rPr>
          <w:fldChar w:fldCharType="separate"/>
        </w:r>
        <w:r>
          <w:rPr>
            <w:noProof/>
            <w:webHidden/>
          </w:rPr>
          <w:t>60</w:t>
        </w:r>
        <w:r>
          <w:rPr>
            <w:noProof/>
            <w:webHidden/>
          </w:rPr>
          <w:fldChar w:fldCharType="end"/>
        </w:r>
      </w:hyperlink>
    </w:p>
    <w:p w14:paraId="58E14AC1" w14:textId="0CABD16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02" w:history="1">
        <w:r w:rsidRPr="00AB61BB">
          <w:rPr>
            <w:rStyle w:val="Hipercze"/>
            <w:noProof/>
          </w:rPr>
          <w:t>Tabela 34. Struktura elementu &lt; DailyPaymentInformationType &gt; - Informacja o wpłatach dziennych. Suma kwot wpłat dziennych dla załącznika AKC-4B</w:t>
        </w:r>
        <w:r>
          <w:rPr>
            <w:noProof/>
            <w:webHidden/>
          </w:rPr>
          <w:tab/>
        </w:r>
        <w:r>
          <w:rPr>
            <w:noProof/>
            <w:webHidden/>
          </w:rPr>
          <w:fldChar w:fldCharType="begin"/>
        </w:r>
        <w:r>
          <w:rPr>
            <w:noProof/>
            <w:webHidden/>
          </w:rPr>
          <w:instrText xml:space="preserve"> PAGEREF _Toc183172002 \h </w:instrText>
        </w:r>
        <w:r>
          <w:rPr>
            <w:noProof/>
            <w:webHidden/>
          </w:rPr>
        </w:r>
        <w:r>
          <w:rPr>
            <w:noProof/>
            <w:webHidden/>
          </w:rPr>
          <w:fldChar w:fldCharType="separate"/>
        </w:r>
        <w:r>
          <w:rPr>
            <w:noProof/>
            <w:webHidden/>
          </w:rPr>
          <w:t>61</w:t>
        </w:r>
        <w:r>
          <w:rPr>
            <w:noProof/>
            <w:webHidden/>
          </w:rPr>
          <w:fldChar w:fldCharType="end"/>
        </w:r>
      </w:hyperlink>
    </w:p>
    <w:p w14:paraId="55FDC39A" w14:textId="3A81EC9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03" w:history="1">
        <w:r w:rsidRPr="00AB61BB">
          <w:rPr>
            <w:rStyle w:val="Hipercze"/>
            <w:noProof/>
          </w:rPr>
          <w:t>Tabela 35. Struktura elementu &lt; tp9: ZDailyAmount &gt; - Informacja o wpłatach dziennych dla załącznika AKC-4B</w:t>
        </w:r>
        <w:r>
          <w:rPr>
            <w:noProof/>
            <w:webHidden/>
          </w:rPr>
          <w:tab/>
        </w:r>
        <w:r>
          <w:rPr>
            <w:noProof/>
            <w:webHidden/>
          </w:rPr>
          <w:fldChar w:fldCharType="begin"/>
        </w:r>
        <w:r>
          <w:rPr>
            <w:noProof/>
            <w:webHidden/>
          </w:rPr>
          <w:instrText xml:space="preserve"> PAGEREF _Toc183172003 \h </w:instrText>
        </w:r>
        <w:r>
          <w:rPr>
            <w:noProof/>
            <w:webHidden/>
          </w:rPr>
        </w:r>
        <w:r>
          <w:rPr>
            <w:noProof/>
            <w:webHidden/>
          </w:rPr>
          <w:fldChar w:fldCharType="separate"/>
        </w:r>
        <w:r>
          <w:rPr>
            <w:noProof/>
            <w:webHidden/>
          </w:rPr>
          <w:t>62</w:t>
        </w:r>
        <w:r>
          <w:rPr>
            <w:noProof/>
            <w:webHidden/>
          </w:rPr>
          <w:fldChar w:fldCharType="end"/>
        </w:r>
      </w:hyperlink>
    </w:p>
    <w:p w14:paraId="0345BD98" w14:textId="5DA18B2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04" w:history="1">
        <w:r w:rsidRPr="00AB61BB">
          <w:rPr>
            <w:rStyle w:val="Hipercze"/>
            <w:noProof/>
          </w:rPr>
          <w:t>Tabela 36. Reguły dla załącznika AKC-4B</w:t>
        </w:r>
        <w:r>
          <w:rPr>
            <w:noProof/>
            <w:webHidden/>
          </w:rPr>
          <w:tab/>
        </w:r>
        <w:r>
          <w:rPr>
            <w:noProof/>
            <w:webHidden/>
          </w:rPr>
          <w:fldChar w:fldCharType="begin"/>
        </w:r>
        <w:r>
          <w:rPr>
            <w:noProof/>
            <w:webHidden/>
          </w:rPr>
          <w:instrText xml:space="preserve"> PAGEREF _Toc183172004 \h </w:instrText>
        </w:r>
        <w:r>
          <w:rPr>
            <w:noProof/>
            <w:webHidden/>
          </w:rPr>
        </w:r>
        <w:r>
          <w:rPr>
            <w:noProof/>
            <w:webHidden/>
          </w:rPr>
          <w:fldChar w:fldCharType="separate"/>
        </w:r>
        <w:r>
          <w:rPr>
            <w:noProof/>
            <w:webHidden/>
          </w:rPr>
          <w:t>63</w:t>
        </w:r>
        <w:r>
          <w:rPr>
            <w:noProof/>
            <w:webHidden/>
          </w:rPr>
          <w:fldChar w:fldCharType="end"/>
        </w:r>
      </w:hyperlink>
    </w:p>
    <w:p w14:paraId="2587311C" w14:textId="232E4EC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05" w:history="1">
        <w:r w:rsidRPr="00AB61BB">
          <w:rPr>
            <w:rStyle w:val="Hipercze"/>
            <w:noProof/>
          </w:rPr>
          <w:t>Tabela 37. Dane ogólne w ramach struktury załącznika AKC-4C do deklaracji AKC-4/AKC-4zo</w:t>
        </w:r>
        <w:r>
          <w:rPr>
            <w:noProof/>
            <w:webHidden/>
          </w:rPr>
          <w:tab/>
        </w:r>
        <w:r>
          <w:rPr>
            <w:noProof/>
            <w:webHidden/>
          </w:rPr>
          <w:fldChar w:fldCharType="begin"/>
        </w:r>
        <w:r>
          <w:rPr>
            <w:noProof/>
            <w:webHidden/>
          </w:rPr>
          <w:instrText xml:space="preserve"> PAGEREF _Toc183172005 \h </w:instrText>
        </w:r>
        <w:r>
          <w:rPr>
            <w:noProof/>
            <w:webHidden/>
          </w:rPr>
        </w:r>
        <w:r>
          <w:rPr>
            <w:noProof/>
            <w:webHidden/>
          </w:rPr>
          <w:fldChar w:fldCharType="separate"/>
        </w:r>
        <w:r>
          <w:rPr>
            <w:noProof/>
            <w:webHidden/>
          </w:rPr>
          <w:t>66</w:t>
        </w:r>
        <w:r>
          <w:rPr>
            <w:noProof/>
            <w:webHidden/>
          </w:rPr>
          <w:fldChar w:fldCharType="end"/>
        </w:r>
      </w:hyperlink>
    </w:p>
    <w:p w14:paraId="4E73BE30" w14:textId="143E19D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06" w:history="1">
        <w:r w:rsidRPr="00AB61BB">
          <w:rPr>
            <w:rStyle w:val="Hipercze"/>
            <w:noProof/>
          </w:rPr>
          <w:t>Tabela 38. Struktura załącznika AKC-4C do deklaracji AKC-4/AKC-4zo</w:t>
        </w:r>
        <w:r>
          <w:rPr>
            <w:noProof/>
            <w:webHidden/>
          </w:rPr>
          <w:tab/>
        </w:r>
        <w:r>
          <w:rPr>
            <w:noProof/>
            <w:webHidden/>
          </w:rPr>
          <w:fldChar w:fldCharType="begin"/>
        </w:r>
        <w:r>
          <w:rPr>
            <w:noProof/>
            <w:webHidden/>
          </w:rPr>
          <w:instrText xml:space="preserve"> PAGEREF _Toc183172006 \h </w:instrText>
        </w:r>
        <w:r>
          <w:rPr>
            <w:noProof/>
            <w:webHidden/>
          </w:rPr>
        </w:r>
        <w:r>
          <w:rPr>
            <w:noProof/>
            <w:webHidden/>
          </w:rPr>
          <w:fldChar w:fldCharType="separate"/>
        </w:r>
        <w:r>
          <w:rPr>
            <w:noProof/>
            <w:webHidden/>
          </w:rPr>
          <w:t>67</w:t>
        </w:r>
        <w:r>
          <w:rPr>
            <w:noProof/>
            <w:webHidden/>
          </w:rPr>
          <w:fldChar w:fldCharType="end"/>
        </w:r>
      </w:hyperlink>
    </w:p>
    <w:p w14:paraId="49541F10" w14:textId="0E159D0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07" w:history="1">
        <w:r w:rsidRPr="00AB61BB">
          <w:rPr>
            <w:rStyle w:val="Hipercze"/>
            <w:noProof/>
          </w:rPr>
          <w:t>Tabela 39. Struktura &lt;HeaderType&gt;, nagłówka załącznika AKC-4C</w:t>
        </w:r>
        <w:r>
          <w:rPr>
            <w:noProof/>
            <w:webHidden/>
          </w:rPr>
          <w:tab/>
        </w:r>
        <w:r>
          <w:rPr>
            <w:noProof/>
            <w:webHidden/>
          </w:rPr>
          <w:fldChar w:fldCharType="begin"/>
        </w:r>
        <w:r>
          <w:rPr>
            <w:noProof/>
            <w:webHidden/>
          </w:rPr>
          <w:instrText xml:space="preserve"> PAGEREF _Toc183172007 \h </w:instrText>
        </w:r>
        <w:r>
          <w:rPr>
            <w:noProof/>
            <w:webHidden/>
          </w:rPr>
        </w:r>
        <w:r>
          <w:rPr>
            <w:noProof/>
            <w:webHidden/>
          </w:rPr>
          <w:fldChar w:fldCharType="separate"/>
        </w:r>
        <w:r>
          <w:rPr>
            <w:noProof/>
            <w:webHidden/>
          </w:rPr>
          <w:t>67</w:t>
        </w:r>
        <w:r>
          <w:rPr>
            <w:noProof/>
            <w:webHidden/>
          </w:rPr>
          <w:fldChar w:fldCharType="end"/>
        </w:r>
      </w:hyperlink>
    </w:p>
    <w:p w14:paraId="3B388AAB" w14:textId="410309F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08" w:history="1">
        <w:r w:rsidRPr="00AB61BB">
          <w:rPr>
            <w:rStyle w:val="Hipercze"/>
            <w:noProof/>
          </w:rPr>
          <w:t>Tabela 40. Struktura &lt; WarehouseType &gt;, Dane o składzie podatkowym i o zarejestrowanym odbiorcy załącznika AKC-4C</w:t>
        </w:r>
        <w:r>
          <w:rPr>
            <w:noProof/>
            <w:webHidden/>
          </w:rPr>
          <w:tab/>
        </w:r>
        <w:r>
          <w:rPr>
            <w:noProof/>
            <w:webHidden/>
          </w:rPr>
          <w:fldChar w:fldCharType="begin"/>
        </w:r>
        <w:r>
          <w:rPr>
            <w:noProof/>
            <w:webHidden/>
          </w:rPr>
          <w:instrText xml:space="preserve"> PAGEREF _Toc183172008 \h </w:instrText>
        </w:r>
        <w:r>
          <w:rPr>
            <w:noProof/>
            <w:webHidden/>
          </w:rPr>
        </w:r>
        <w:r>
          <w:rPr>
            <w:noProof/>
            <w:webHidden/>
          </w:rPr>
          <w:fldChar w:fldCharType="separate"/>
        </w:r>
        <w:r>
          <w:rPr>
            <w:noProof/>
            <w:webHidden/>
          </w:rPr>
          <w:t>69</w:t>
        </w:r>
        <w:r>
          <w:rPr>
            <w:noProof/>
            <w:webHidden/>
          </w:rPr>
          <w:fldChar w:fldCharType="end"/>
        </w:r>
      </w:hyperlink>
    </w:p>
    <w:p w14:paraId="032CA482" w14:textId="1A57FC5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09" w:history="1">
        <w:r w:rsidRPr="00AB61BB">
          <w:rPr>
            <w:rStyle w:val="Hipercze"/>
            <w:noProof/>
          </w:rPr>
          <w:t>Tabela 41. Struktura elementu &lt; CalculOfAmountOfExciseDutyType&gt; - Obliczenie wysokości podatku akcyzowego dla załącznika AKC-4C.</w:t>
        </w:r>
        <w:r>
          <w:rPr>
            <w:noProof/>
            <w:webHidden/>
          </w:rPr>
          <w:tab/>
        </w:r>
        <w:r>
          <w:rPr>
            <w:noProof/>
            <w:webHidden/>
          </w:rPr>
          <w:fldChar w:fldCharType="begin"/>
        </w:r>
        <w:r>
          <w:rPr>
            <w:noProof/>
            <w:webHidden/>
          </w:rPr>
          <w:instrText xml:space="preserve"> PAGEREF _Toc183172009 \h </w:instrText>
        </w:r>
        <w:r>
          <w:rPr>
            <w:noProof/>
            <w:webHidden/>
          </w:rPr>
        </w:r>
        <w:r>
          <w:rPr>
            <w:noProof/>
            <w:webHidden/>
          </w:rPr>
          <w:fldChar w:fldCharType="separate"/>
        </w:r>
        <w:r>
          <w:rPr>
            <w:noProof/>
            <w:webHidden/>
          </w:rPr>
          <w:t>69</w:t>
        </w:r>
        <w:r>
          <w:rPr>
            <w:noProof/>
            <w:webHidden/>
          </w:rPr>
          <w:fldChar w:fldCharType="end"/>
        </w:r>
      </w:hyperlink>
    </w:p>
    <w:p w14:paraId="62AFAF4B" w14:textId="08789EF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10" w:history="1">
        <w:r w:rsidRPr="00AB61BB">
          <w:rPr>
            <w:rStyle w:val="Hipercze"/>
            <w:noProof/>
          </w:rPr>
          <w:t>Tabela 42. Struktura elementu &lt; CleareanceExciseDutyType &gt; -Rozliczenie podatku akcyzowego dla załącznika AKC-4C.</w:t>
        </w:r>
        <w:r>
          <w:rPr>
            <w:noProof/>
            <w:webHidden/>
          </w:rPr>
          <w:tab/>
        </w:r>
        <w:r>
          <w:rPr>
            <w:noProof/>
            <w:webHidden/>
          </w:rPr>
          <w:fldChar w:fldCharType="begin"/>
        </w:r>
        <w:r>
          <w:rPr>
            <w:noProof/>
            <w:webHidden/>
          </w:rPr>
          <w:instrText xml:space="preserve"> PAGEREF _Toc183172010 \h </w:instrText>
        </w:r>
        <w:r>
          <w:rPr>
            <w:noProof/>
            <w:webHidden/>
          </w:rPr>
        </w:r>
        <w:r>
          <w:rPr>
            <w:noProof/>
            <w:webHidden/>
          </w:rPr>
          <w:fldChar w:fldCharType="separate"/>
        </w:r>
        <w:r>
          <w:rPr>
            <w:noProof/>
            <w:webHidden/>
          </w:rPr>
          <w:t>70</w:t>
        </w:r>
        <w:r>
          <w:rPr>
            <w:noProof/>
            <w:webHidden/>
          </w:rPr>
          <w:fldChar w:fldCharType="end"/>
        </w:r>
      </w:hyperlink>
    </w:p>
    <w:p w14:paraId="08E4C690" w14:textId="0CFD32B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11" w:history="1">
        <w:r w:rsidRPr="00AB61BB">
          <w:rPr>
            <w:rStyle w:val="Hipercze"/>
            <w:noProof/>
          </w:rPr>
          <w:t>Tabela 43. Struktura &lt;ItemsType&gt;, Obliczenie wysokości podatku akcyzowego od poszczególnych wyrobów (podsumowanie pozycji) załącznika AKC-4C</w:t>
        </w:r>
        <w:r>
          <w:rPr>
            <w:noProof/>
            <w:webHidden/>
          </w:rPr>
          <w:tab/>
        </w:r>
        <w:r>
          <w:rPr>
            <w:noProof/>
            <w:webHidden/>
          </w:rPr>
          <w:fldChar w:fldCharType="begin"/>
        </w:r>
        <w:r>
          <w:rPr>
            <w:noProof/>
            <w:webHidden/>
          </w:rPr>
          <w:instrText xml:space="preserve"> PAGEREF _Toc183172011 \h </w:instrText>
        </w:r>
        <w:r>
          <w:rPr>
            <w:noProof/>
            <w:webHidden/>
          </w:rPr>
        </w:r>
        <w:r>
          <w:rPr>
            <w:noProof/>
            <w:webHidden/>
          </w:rPr>
          <w:fldChar w:fldCharType="separate"/>
        </w:r>
        <w:r>
          <w:rPr>
            <w:noProof/>
            <w:webHidden/>
          </w:rPr>
          <w:t>71</w:t>
        </w:r>
        <w:r>
          <w:rPr>
            <w:noProof/>
            <w:webHidden/>
          </w:rPr>
          <w:fldChar w:fldCharType="end"/>
        </w:r>
      </w:hyperlink>
    </w:p>
    <w:p w14:paraId="4BA24586" w14:textId="348E1D13"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12" w:history="1">
        <w:r w:rsidRPr="00AB61BB">
          <w:rPr>
            <w:rStyle w:val="Hipercze"/>
            <w:noProof/>
          </w:rPr>
          <w:t>Tabela 44. Struktura &lt;ItemType&gt;, Obliczenie wysokości podatku akcyzowego od poszczególnych wyrobów (składowe pozycji) załącznika AKC-4C.</w:t>
        </w:r>
        <w:r>
          <w:rPr>
            <w:noProof/>
            <w:webHidden/>
          </w:rPr>
          <w:tab/>
        </w:r>
        <w:r>
          <w:rPr>
            <w:noProof/>
            <w:webHidden/>
          </w:rPr>
          <w:fldChar w:fldCharType="begin"/>
        </w:r>
        <w:r>
          <w:rPr>
            <w:noProof/>
            <w:webHidden/>
          </w:rPr>
          <w:instrText xml:space="preserve"> PAGEREF _Toc183172012 \h </w:instrText>
        </w:r>
        <w:r>
          <w:rPr>
            <w:noProof/>
            <w:webHidden/>
          </w:rPr>
        </w:r>
        <w:r>
          <w:rPr>
            <w:noProof/>
            <w:webHidden/>
          </w:rPr>
          <w:fldChar w:fldCharType="separate"/>
        </w:r>
        <w:r>
          <w:rPr>
            <w:noProof/>
            <w:webHidden/>
          </w:rPr>
          <w:t>72</w:t>
        </w:r>
        <w:r>
          <w:rPr>
            <w:noProof/>
            <w:webHidden/>
          </w:rPr>
          <w:fldChar w:fldCharType="end"/>
        </w:r>
      </w:hyperlink>
    </w:p>
    <w:p w14:paraId="2B51FCE6" w14:textId="2C55F7B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13" w:history="1">
        <w:r w:rsidRPr="00AB61BB">
          <w:rPr>
            <w:rStyle w:val="Hipercze"/>
            <w:noProof/>
          </w:rPr>
          <w:t>Tabela 45. Struktura elementu &lt; DailyPaymentInformationType &gt; - Informacja o wpłatach dziennych. Suma kwot wpłat dziennych dla załącznika AKC-4C</w:t>
        </w:r>
        <w:r>
          <w:rPr>
            <w:noProof/>
            <w:webHidden/>
          </w:rPr>
          <w:tab/>
        </w:r>
        <w:r>
          <w:rPr>
            <w:noProof/>
            <w:webHidden/>
          </w:rPr>
          <w:fldChar w:fldCharType="begin"/>
        </w:r>
        <w:r>
          <w:rPr>
            <w:noProof/>
            <w:webHidden/>
          </w:rPr>
          <w:instrText xml:space="preserve"> PAGEREF _Toc183172013 \h </w:instrText>
        </w:r>
        <w:r>
          <w:rPr>
            <w:noProof/>
            <w:webHidden/>
          </w:rPr>
        </w:r>
        <w:r>
          <w:rPr>
            <w:noProof/>
            <w:webHidden/>
          </w:rPr>
          <w:fldChar w:fldCharType="separate"/>
        </w:r>
        <w:r>
          <w:rPr>
            <w:noProof/>
            <w:webHidden/>
          </w:rPr>
          <w:t>73</w:t>
        </w:r>
        <w:r>
          <w:rPr>
            <w:noProof/>
            <w:webHidden/>
          </w:rPr>
          <w:fldChar w:fldCharType="end"/>
        </w:r>
      </w:hyperlink>
    </w:p>
    <w:p w14:paraId="035FC785" w14:textId="0813FD4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14" w:history="1">
        <w:r w:rsidRPr="00AB61BB">
          <w:rPr>
            <w:rStyle w:val="Hipercze"/>
            <w:noProof/>
          </w:rPr>
          <w:t>Tabela 46. Struktura elementu &lt; tp9: ZDailyAmount &gt; - Informacja o wpłatach dziennych dla załącznika AKC-4C</w:t>
        </w:r>
        <w:r>
          <w:rPr>
            <w:noProof/>
            <w:webHidden/>
          </w:rPr>
          <w:tab/>
        </w:r>
        <w:r>
          <w:rPr>
            <w:noProof/>
            <w:webHidden/>
          </w:rPr>
          <w:fldChar w:fldCharType="begin"/>
        </w:r>
        <w:r>
          <w:rPr>
            <w:noProof/>
            <w:webHidden/>
          </w:rPr>
          <w:instrText xml:space="preserve"> PAGEREF _Toc183172014 \h </w:instrText>
        </w:r>
        <w:r>
          <w:rPr>
            <w:noProof/>
            <w:webHidden/>
          </w:rPr>
        </w:r>
        <w:r>
          <w:rPr>
            <w:noProof/>
            <w:webHidden/>
          </w:rPr>
          <w:fldChar w:fldCharType="separate"/>
        </w:r>
        <w:r>
          <w:rPr>
            <w:noProof/>
            <w:webHidden/>
          </w:rPr>
          <w:t>74</w:t>
        </w:r>
        <w:r>
          <w:rPr>
            <w:noProof/>
            <w:webHidden/>
          </w:rPr>
          <w:fldChar w:fldCharType="end"/>
        </w:r>
      </w:hyperlink>
    </w:p>
    <w:p w14:paraId="0C75E321" w14:textId="130C107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15" w:history="1">
        <w:r w:rsidRPr="00AB61BB">
          <w:rPr>
            <w:rStyle w:val="Hipercze"/>
            <w:noProof/>
          </w:rPr>
          <w:t>Tabela 47. Reguły dla załącznika AKC-4C</w:t>
        </w:r>
        <w:r>
          <w:rPr>
            <w:noProof/>
            <w:webHidden/>
          </w:rPr>
          <w:tab/>
        </w:r>
        <w:r>
          <w:rPr>
            <w:noProof/>
            <w:webHidden/>
          </w:rPr>
          <w:fldChar w:fldCharType="begin"/>
        </w:r>
        <w:r>
          <w:rPr>
            <w:noProof/>
            <w:webHidden/>
          </w:rPr>
          <w:instrText xml:space="preserve"> PAGEREF _Toc183172015 \h </w:instrText>
        </w:r>
        <w:r>
          <w:rPr>
            <w:noProof/>
            <w:webHidden/>
          </w:rPr>
        </w:r>
        <w:r>
          <w:rPr>
            <w:noProof/>
            <w:webHidden/>
          </w:rPr>
          <w:fldChar w:fldCharType="separate"/>
        </w:r>
        <w:r>
          <w:rPr>
            <w:noProof/>
            <w:webHidden/>
          </w:rPr>
          <w:t>75</w:t>
        </w:r>
        <w:r>
          <w:rPr>
            <w:noProof/>
            <w:webHidden/>
          </w:rPr>
          <w:fldChar w:fldCharType="end"/>
        </w:r>
      </w:hyperlink>
    </w:p>
    <w:p w14:paraId="21972A1A" w14:textId="3AEEC49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16" w:history="1">
        <w:r w:rsidRPr="00AB61BB">
          <w:rPr>
            <w:rStyle w:val="Hipercze"/>
            <w:noProof/>
          </w:rPr>
          <w:t>Tabela 48. Dane ogólne w ramach struktury załącznika AKC-4D do deklaracji AKC-4/AKC-4zo</w:t>
        </w:r>
        <w:r>
          <w:rPr>
            <w:noProof/>
            <w:webHidden/>
          </w:rPr>
          <w:tab/>
        </w:r>
        <w:r>
          <w:rPr>
            <w:noProof/>
            <w:webHidden/>
          </w:rPr>
          <w:fldChar w:fldCharType="begin"/>
        </w:r>
        <w:r>
          <w:rPr>
            <w:noProof/>
            <w:webHidden/>
          </w:rPr>
          <w:instrText xml:space="preserve"> PAGEREF _Toc183172016 \h </w:instrText>
        </w:r>
        <w:r>
          <w:rPr>
            <w:noProof/>
            <w:webHidden/>
          </w:rPr>
        </w:r>
        <w:r>
          <w:rPr>
            <w:noProof/>
            <w:webHidden/>
          </w:rPr>
          <w:fldChar w:fldCharType="separate"/>
        </w:r>
        <w:r>
          <w:rPr>
            <w:noProof/>
            <w:webHidden/>
          </w:rPr>
          <w:t>78</w:t>
        </w:r>
        <w:r>
          <w:rPr>
            <w:noProof/>
            <w:webHidden/>
          </w:rPr>
          <w:fldChar w:fldCharType="end"/>
        </w:r>
      </w:hyperlink>
    </w:p>
    <w:p w14:paraId="3F36FB5E" w14:textId="356AF60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17" w:history="1">
        <w:r w:rsidRPr="00AB61BB">
          <w:rPr>
            <w:rStyle w:val="Hipercze"/>
            <w:noProof/>
          </w:rPr>
          <w:t>Tabela 49. Struktura załącznika AKC-4D do deklaracji AKC-4/AKC-4zo</w:t>
        </w:r>
        <w:r>
          <w:rPr>
            <w:noProof/>
            <w:webHidden/>
          </w:rPr>
          <w:tab/>
        </w:r>
        <w:r>
          <w:rPr>
            <w:noProof/>
            <w:webHidden/>
          </w:rPr>
          <w:fldChar w:fldCharType="begin"/>
        </w:r>
        <w:r>
          <w:rPr>
            <w:noProof/>
            <w:webHidden/>
          </w:rPr>
          <w:instrText xml:space="preserve"> PAGEREF _Toc183172017 \h </w:instrText>
        </w:r>
        <w:r>
          <w:rPr>
            <w:noProof/>
            <w:webHidden/>
          </w:rPr>
        </w:r>
        <w:r>
          <w:rPr>
            <w:noProof/>
            <w:webHidden/>
          </w:rPr>
          <w:fldChar w:fldCharType="separate"/>
        </w:r>
        <w:r>
          <w:rPr>
            <w:noProof/>
            <w:webHidden/>
          </w:rPr>
          <w:t>78</w:t>
        </w:r>
        <w:r>
          <w:rPr>
            <w:noProof/>
            <w:webHidden/>
          </w:rPr>
          <w:fldChar w:fldCharType="end"/>
        </w:r>
      </w:hyperlink>
    </w:p>
    <w:p w14:paraId="3B560969" w14:textId="572B19D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18" w:history="1">
        <w:r w:rsidRPr="00AB61BB">
          <w:rPr>
            <w:rStyle w:val="Hipercze"/>
            <w:noProof/>
          </w:rPr>
          <w:t>Tabela 50. Struktura &lt;HeaderType&gt;, nagłówka załącznika AKC-4D</w:t>
        </w:r>
        <w:r>
          <w:rPr>
            <w:noProof/>
            <w:webHidden/>
          </w:rPr>
          <w:tab/>
        </w:r>
        <w:r>
          <w:rPr>
            <w:noProof/>
            <w:webHidden/>
          </w:rPr>
          <w:fldChar w:fldCharType="begin"/>
        </w:r>
        <w:r>
          <w:rPr>
            <w:noProof/>
            <w:webHidden/>
          </w:rPr>
          <w:instrText xml:space="preserve"> PAGEREF _Toc183172018 \h </w:instrText>
        </w:r>
        <w:r>
          <w:rPr>
            <w:noProof/>
            <w:webHidden/>
          </w:rPr>
        </w:r>
        <w:r>
          <w:rPr>
            <w:noProof/>
            <w:webHidden/>
          </w:rPr>
          <w:fldChar w:fldCharType="separate"/>
        </w:r>
        <w:r>
          <w:rPr>
            <w:noProof/>
            <w:webHidden/>
          </w:rPr>
          <w:t>79</w:t>
        </w:r>
        <w:r>
          <w:rPr>
            <w:noProof/>
            <w:webHidden/>
          </w:rPr>
          <w:fldChar w:fldCharType="end"/>
        </w:r>
      </w:hyperlink>
    </w:p>
    <w:p w14:paraId="6EB3C6D3" w14:textId="3FDA684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19" w:history="1">
        <w:r w:rsidRPr="00AB61BB">
          <w:rPr>
            <w:rStyle w:val="Hipercze"/>
            <w:noProof/>
          </w:rPr>
          <w:t>Tabela 51. Struktura &lt; WarehouseType &gt;, Dane o składzie podatkowym i o zarejestrowanym odbiorcy załącznika AKC-4D</w:t>
        </w:r>
        <w:r>
          <w:rPr>
            <w:noProof/>
            <w:webHidden/>
          </w:rPr>
          <w:tab/>
        </w:r>
        <w:r>
          <w:rPr>
            <w:noProof/>
            <w:webHidden/>
          </w:rPr>
          <w:fldChar w:fldCharType="begin"/>
        </w:r>
        <w:r>
          <w:rPr>
            <w:noProof/>
            <w:webHidden/>
          </w:rPr>
          <w:instrText xml:space="preserve"> PAGEREF _Toc183172019 \h </w:instrText>
        </w:r>
        <w:r>
          <w:rPr>
            <w:noProof/>
            <w:webHidden/>
          </w:rPr>
        </w:r>
        <w:r>
          <w:rPr>
            <w:noProof/>
            <w:webHidden/>
          </w:rPr>
          <w:fldChar w:fldCharType="separate"/>
        </w:r>
        <w:r>
          <w:rPr>
            <w:noProof/>
            <w:webHidden/>
          </w:rPr>
          <w:t>80</w:t>
        </w:r>
        <w:r>
          <w:rPr>
            <w:noProof/>
            <w:webHidden/>
          </w:rPr>
          <w:fldChar w:fldCharType="end"/>
        </w:r>
      </w:hyperlink>
    </w:p>
    <w:p w14:paraId="01DF8A03" w14:textId="541C093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20" w:history="1">
        <w:r w:rsidRPr="00AB61BB">
          <w:rPr>
            <w:rStyle w:val="Hipercze"/>
            <w:noProof/>
          </w:rPr>
          <w:t>Tabela 52. Struktura elementu &lt; CalculOfAmountOfExciseDutyType&gt; - Obliczenie wysokości podatku akcyzowego dla załącznika AKC-4D.</w:t>
        </w:r>
        <w:r>
          <w:rPr>
            <w:noProof/>
            <w:webHidden/>
          </w:rPr>
          <w:tab/>
        </w:r>
        <w:r>
          <w:rPr>
            <w:noProof/>
            <w:webHidden/>
          </w:rPr>
          <w:fldChar w:fldCharType="begin"/>
        </w:r>
        <w:r>
          <w:rPr>
            <w:noProof/>
            <w:webHidden/>
          </w:rPr>
          <w:instrText xml:space="preserve"> PAGEREF _Toc183172020 \h </w:instrText>
        </w:r>
        <w:r>
          <w:rPr>
            <w:noProof/>
            <w:webHidden/>
          </w:rPr>
        </w:r>
        <w:r>
          <w:rPr>
            <w:noProof/>
            <w:webHidden/>
          </w:rPr>
          <w:fldChar w:fldCharType="separate"/>
        </w:r>
        <w:r>
          <w:rPr>
            <w:noProof/>
            <w:webHidden/>
          </w:rPr>
          <w:t>81</w:t>
        </w:r>
        <w:r>
          <w:rPr>
            <w:noProof/>
            <w:webHidden/>
          </w:rPr>
          <w:fldChar w:fldCharType="end"/>
        </w:r>
      </w:hyperlink>
    </w:p>
    <w:p w14:paraId="77BE4437" w14:textId="6F8D4363"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21" w:history="1">
        <w:r w:rsidRPr="00AB61BB">
          <w:rPr>
            <w:rStyle w:val="Hipercze"/>
            <w:noProof/>
          </w:rPr>
          <w:t>Tabela 53. Struktura elementu &lt; CleareanceExciseDutyType &gt; -Rozliczenie podatku akcyzowego dla załącznika AKC-4D.</w:t>
        </w:r>
        <w:r>
          <w:rPr>
            <w:noProof/>
            <w:webHidden/>
          </w:rPr>
          <w:tab/>
        </w:r>
        <w:r>
          <w:rPr>
            <w:noProof/>
            <w:webHidden/>
          </w:rPr>
          <w:fldChar w:fldCharType="begin"/>
        </w:r>
        <w:r>
          <w:rPr>
            <w:noProof/>
            <w:webHidden/>
          </w:rPr>
          <w:instrText xml:space="preserve"> PAGEREF _Toc183172021 \h </w:instrText>
        </w:r>
        <w:r>
          <w:rPr>
            <w:noProof/>
            <w:webHidden/>
          </w:rPr>
        </w:r>
        <w:r>
          <w:rPr>
            <w:noProof/>
            <w:webHidden/>
          </w:rPr>
          <w:fldChar w:fldCharType="separate"/>
        </w:r>
        <w:r>
          <w:rPr>
            <w:noProof/>
            <w:webHidden/>
          </w:rPr>
          <w:t>82</w:t>
        </w:r>
        <w:r>
          <w:rPr>
            <w:noProof/>
            <w:webHidden/>
          </w:rPr>
          <w:fldChar w:fldCharType="end"/>
        </w:r>
      </w:hyperlink>
    </w:p>
    <w:p w14:paraId="594BFBDA" w14:textId="52CEB710"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22" w:history="1">
        <w:r w:rsidRPr="00AB61BB">
          <w:rPr>
            <w:rStyle w:val="Hipercze"/>
            <w:noProof/>
          </w:rPr>
          <w:t>Tabela 54. Struktura &lt;ItemsType&gt;, Obliczenie wysokości podatku akcyzowego od poszczególnych wyrobów (podsumowanie pozycji) załącznika AKC-4D</w:t>
        </w:r>
        <w:r>
          <w:rPr>
            <w:noProof/>
            <w:webHidden/>
          </w:rPr>
          <w:tab/>
        </w:r>
        <w:r>
          <w:rPr>
            <w:noProof/>
            <w:webHidden/>
          </w:rPr>
          <w:fldChar w:fldCharType="begin"/>
        </w:r>
        <w:r>
          <w:rPr>
            <w:noProof/>
            <w:webHidden/>
          </w:rPr>
          <w:instrText xml:space="preserve"> PAGEREF _Toc183172022 \h </w:instrText>
        </w:r>
        <w:r>
          <w:rPr>
            <w:noProof/>
            <w:webHidden/>
          </w:rPr>
        </w:r>
        <w:r>
          <w:rPr>
            <w:noProof/>
            <w:webHidden/>
          </w:rPr>
          <w:fldChar w:fldCharType="separate"/>
        </w:r>
        <w:r>
          <w:rPr>
            <w:noProof/>
            <w:webHidden/>
          </w:rPr>
          <w:t>82</w:t>
        </w:r>
        <w:r>
          <w:rPr>
            <w:noProof/>
            <w:webHidden/>
          </w:rPr>
          <w:fldChar w:fldCharType="end"/>
        </w:r>
      </w:hyperlink>
    </w:p>
    <w:p w14:paraId="5309AD24" w14:textId="46D9841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23" w:history="1">
        <w:r w:rsidRPr="00AB61BB">
          <w:rPr>
            <w:rStyle w:val="Hipercze"/>
            <w:noProof/>
          </w:rPr>
          <w:t>Tabela 55. Struktura &lt;ItemType&gt;, Obliczenie wysokości podatku akcyzowego od poszczególnych wyrobów (składowe pozycji) załącznika AKC-4D.</w:t>
        </w:r>
        <w:r>
          <w:rPr>
            <w:noProof/>
            <w:webHidden/>
          </w:rPr>
          <w:tab/>
        </w:r>
        <w:r>
          <w:rPr>
            <w:noProof/>
            <w:webHidden/>
          </w:rPr>
          <w:fldChar w:fldCharType="begin"/>
        </w:r>
        <w:r>
          <w:rPr>
            <w:noProof/>
            <w:webHidden/>
          </w:rPr>
          <w:instrText xml:space="preserve"> PAGEREF _Toc183172023 \h </w:instrText>
        </w:r>
        <w:r>
          <w:rPr>
            <w:noProof/>
            <w:webHidden/>
          </w:rPr>
        </w:r>
        <w:r>
          <w:rPr>
            <w:noProof/>
            <w:webHidden/>
          </w:rPr>
          <w:fldChar w:fldCharType="separate"/>
        </w:r>
        <w:r>
          <w:rPr>
            <w:noProof/>
            <w:webHidden/>
          </w:rPr>
          <w:t>83</w:t>
        </w:r>
        <w:r>
          <w:rPr>
            <w:noProof/>
            <w:webHidden/>
          </w:rPr>
          <w:fldChar w:fldCharType="end"/>
        </w:r>
      </w:hyperlink>
    </w:p>
    <w:p w14:paraId="35441AD7" w14:textId="3BAE8A2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24" w:history="1">
        <w:r w:rsidRPr="00AB61BB">
          <w:rPr>
            <w:rStyle w:val="Hipercze"/>
            <w:noProof/>
          </w:rPr>
          <w:t>Tabela 56. Struktura elementu &lt; DailyPaymentInformationType &gt; - Informacja o wpłatach dziennych. Suma kwot wpłat dziennych dla załącznika AKC-4D</w:t>
        </w:r>
        <w:r>
          <w:rPr>
            <w:noProof/>
            <w:webHidden/>
          </w:rPr>
          <w:tab/>
        </w:r>
        <w:r>
          <w:rPr>
            <w:noProof/>
            <w:webHidden/>
          </w:rPr>
          <w:fldChar w:fldCharType="begin"/>
        </w:r>
        <w:r>
          <w:rPr>
            <w:noProof/>
            <w:webHidden/>
          </w:rPr>
          <w:instrText xml:space="preserve"> PAGEREF _Toc183172024 \h </w:instrText>
        </w:r>
        <w:r>
          <w:rPr>
            <w:noProof/>
            <w:webHidden/>
          </w:rPr>
        </w:r>
        <w:r>
          <w:rPr>
            <w:noProof/>
            <w:webHidden/>
          </w:rPr>
          <w:fldChar w:fldCharType="separate"/>
        </w:r>
        <w:r>
          <w:rPr>
            <w:noProof/>
            <w:webHidden/>
          </w:rPr>
          <w:t>84</w:t>
        </w:r>
        <w:r>
          <w:rPr>
            <w:noProof/>
            <w:webHidden/>
          </w:rPr>
          <w:fldChar w:fldCharType="end"/>
        </w:r>
      </w:hyperlink>
    </w:p>
    <w:p w14:paraId="10C67F01" w14:textId="628D558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25" w:history="1">
        <w:r w:rsidRPr="00AB61BB">
          <w:rPr>
            <w:rStyle w:val="Hipercze"/>
            <w:noProof/>
          </w:rPr>
          <w:t>Tabela 57. Reguły dla załącznika AKC-4D</w:t>
        </w:r>
        <w:r>
          <w:rPr>
            <w:noProof/>
            <w:webHidden/>
          </w:rPr>
          <w:tab/>
        </w:r>
        <w:r>
          <w:rPr>
            <w:noProof/>
            <w:webHidden/>
          </w:rPr>
          <w:fldChar w:fldCharType="begin"/>
        </w:r>
        <w:r>
          <w:rPr>
            <w:noProof/>
            <w:webHidden/>
          </w:rPr>
          <w:instrText xml:space="preserve"> PAGEREF _Toc183172025 \h </w:instrText>
        </w:r>
        <w:r>
          <w:rPr>
            <w:noProof/>
            <w:webHidden/>
          </w:rPr>
        </w:r>
        <w:r>
          <w:rPr>
            <w:noProof/>
            <w:webHidden/>
          </w:rPr>
          <w:fldChar w:fldCharType="separate"/>
        </w:r>
        <w:r>
          <w:rPr>
            <w:noProof/>
            <w:webHidden/>
          </w:rPr>
          <w:t>85</w:t>
        </w:r>
        <w:r>
          <w:rPr>
            <w:noProof/>
            <w:webHidden/>
          </w:rPr>
          <w:fldChar w:fldCharType="end"/>
        </w:r>
      </w:hyperlink>
    </w:p>
    <w:p w14:paraId="2A02F520" w14:textId="717A8ED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26" w:history="1">
        <w:r w:rsidRPr="00AB61BB">
          <w:rPr>
            <w:rStyle w:val="Hipercze"/>
            <w:noProof/>
          </w:rPr>
          <w:t>Tabela 58. Dane ogólne w ramach struktury załącznika AKC-4E do deklaracji AKC-4/AKC-4zo</w:t>
        </w:r>
        <w:r>
          <w:rPr>
            <w:noProof/>
            <w:webHidden/>
          </w:rPr>
          <w:tab/>
        </w:r>
        <w:r>
          <w:rPr>
            <w:noProof/>
            <w:webHidden/>
          </w:rPr>
          <w:fldChar w:fldCharType="begin"/>
        </w:r>
        <w:r>
          <w:rPr>
            <w:noProof/>
            <w:webHidden/>
          </w:rPr>
          <w:instrText xml:space="preserve"> PAGEREF _Toc183172026 \h </w:instrText>
        </w:r>
        <w:r>
          <w:rPr>
            <w:noProof/>
            <w:webHidden/>
          </w:rPr>
        </w:r>
        <w:r>
          <w:rPr>
            <w:noProof/>
            <w:webHidden/>
          </w:rPr>
          <w:fldChar w:fldCharType="separate"/>
        </w:r>
        <w:r>
          <w:rPr>
            <w:noProof/>
            <w:webHidden/>
          </w:rPr>
          <w:t>88</w:t>
        </w:r>
        <w:r>
          <w:rPr>
            <w:noProof/>
            <w:webHidden/>
          </w:rPr>
          <w:fldChar w:fldCharType="end"/>
        </w:r>
      </w:hyperlink>
    </w:p>
    <w:p w14:paraId="4E828319" w14:textId="17147D0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27" w:history="1">
        <w:r w:rsidRPr="00AB61BB">
          <w:rPr>
            <w:rStyle w:val="Hipercze"/>
            <w:noProof/>
          </w:rPr>
          <w:t>Tabela 59. Struktura załącznika AKC-4E do deklaracji AKC-4/AKC-4zo</w:t>
        </w:r>
        <w:r>
          <w:rPr>
            <w:noProof/>
            <w:webHidden/>
          </w:rPr>
          <w:tab/>
        </w:r>
        <w:r>
          <w:rPr>
            <w:noProof/>
            <w:webHidden/>
          </w:rPr>
          <w:fldChar w:fldCharType="begin"/>
        </w:r>
        <w:r>
          <w:rPr>
            <w:noProof/>
            <w:webHidden/>
          </w:rPr>
          <w:instrText xml:space="preserve"> PAGEREF _Toc183172027 \h </w:instrText>
        </w:r>
        <w:r>
          <w:rPr>
            <w:noProof/>
            <w:webHidden/>
          </w:rPr>
        </w:r>
        <w:r>
          <w:rPr>
            <w:noProof/>
            <w:webHidden/>
          </w:rPr>
          <w:fldChar w:fldCharType="separate"/>
        </w:r>
        <w:r>
          <w:rPr>
            <w:noProof/>
            <w:webHidden/>
          </w:rPr>
          <w:t>89</w:t>
        </w:r>
        <w:r>
          <w:rPr>
            <w:noProof/>
            <w:webHidden/>
          </w:rPr>
          <w:fldChar w:fldCharType="end"/>
        </w:r>
      </w:hyperlink>
    </w:p>
    <w:p w14:paraId="7FEC31F1" w14:textId="7231C04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28" w:history="1">
        <w:r w:rsidRPr="00AB61BB">
          <w:rPr>
            <w:rStyle w:val="Hipercze"/>
            <w:noProof/>
          </w:rPr>
          <w:t>Tabela 60. Struktura &lt;HeaderType&gt;, nagłówka załącznika AKC-4E</w:t>
        </w:r>
        <w:r>
          <w:rPr>
            <w:noProof/>
            <w:webHidden/>
          </w:rPr>
          <w:tab/>
        </w:r>
        <w:r>
          <w:rPr>
            <w:noProof/>
            <w:webHidden/>
          </w:rPr>
          <w:fldChar w:fldCharType="begin"/>
        </w:r>
        <w:r>
          <w:rPr>
            <w:noProof/>
            <w:webHidden/>
          </w:rPr>
          <w:instrText xml:space="preserve"> PAGEREF _Toc183172028 \h </w:instrText>
        </w:r>
        <w:r>
          <w:rPr>
            <w:noProof/>
            <w:webHidden/>
          </w:rPr>
        </w:r>
        <w:r>
          <w:rPr>
            <w:noProof/>
            <w:webHidden/>
          </w:rPr>
          <w:fldChar w:fldCharType="separate"/>
        </w:r>
        <w:r>
          <w:rPr>
            <w:noProof/>
            <w:webHidden/>
          </w:rPr>
          <w:t>89</w:t>
        </w:r>
        <w:r>
          <w:rPr>
            <w:noProof/>
            <w:webHidden/>
          </w:rPr>
          <w:fldChar w:fldCharType="end"/>
        </w:r>
      </w:hyperlink>
    </w:p>
    <w:p w14:paraId="2344DEEB" w14:textId="7504DA2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29" w:history="1">
        <w:r w:rsidRPr="00AB61BB">
          <w:rPr>
            <w:rStyle w:val="Hipercze"/>
            <w:noProof/>
          </w:rPr>
          <w:t>Tabela 61. Struktura &lt; CalculOfAmountOfExciseDutyType &gt;, Wysokość podatku akcyzowego dla załącznika AKC-4E</w:t>
        </w:r>
        <w:r>
          <w:rPr>
            <w:noProof/>
            <w:webHidden/>
          </w:rPr>
          <w:tab/>
        </w:r>
        <w:r>
          <w:rPr>
            <w:noProof/>
            <w:webHidden/>
          </w:rPr>
          <w:fldChar w:fldCharType="begin"/>
        </w:r>
        <w:r>
          <w:rPr>
            <w:noProof/>
            <w:webHidden/>
          </w:rPr>
          <w:instrText xml:space="preserve"> PAGEREF _Toc183172029 \h </w:instrText>
        </w:r>
        <w:r>
          <w:rPr>
            <w:noProof/>
            <w:webHidden/>
          </w:rPr>
        </w:r>
        <w:r>
          <w:rPr>
            <w:noProof/>
            <w:webHidden/>
          </w:rPr>
          <w:fldChar w:fldCharType="separate"/>
        </w:r>
        <w:r>
          <w:rPr>
            <w:noProof/>
            <w:webHidden/>
          </w:rPr>
          <w:t>90</w:t>
        </w:r>
        <w:r>
          <w:rPr>
            <w:noProof/>
            <w:webHidden/>
          </w:rPr>
          <w:fldChar w:fldCharType="end"/>
        </w:r>
      </w:hyperlink>
    </w:p>
    <w:p w14:paraId="2428944C" w14:textId="02B3EDF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30" w:history="1">
        <w:r w:rsidRPr="00AB61BB">
          <w:rPr>
            <w:rStyle w:val="Hipercze"/>
            <w:noProof/>
          </w:rPr>
          <w:t>Tabela 62. Struktura &lt;ItemsType&gt;, Obliczenie wysokości podatku akcyzowego od samochodów osobowych (podsumowanie pozycji) załącznika AKC-4E</w:t>
        </w:r>
        <w:r>
          <w:rPr>
            <w:noProof/>
            <w:webHidden/>
          </w:rPr>
          <w:tab/>
        </w:r>
        <w:r>
          <w:rPr>
            <w:noProof/>
            <w:webHidden/>
          </w:rPr>
          <w:fldChar w:fldCharType="begin"/>
        </w:r>
        <w:r>
          <w:rPr>
            <w:noProof/>
            <w:webHidden/>
          </w:rPr>
          <w:instrText xml:space="preserve"> PAGEREF _Toc183172030 \h </w:instrText>
        </w:r>
        <w:r>
          <w:rPr>
            <w:noProof/>
            <w:webHidden/>
          </w:rPr>
        </w:r>
        <w:r>
          <w:rPr>
            <w:noProof/>
            <w:webHidden/>
          </w:rPr>
          <w:fldChar w:fldCharType="separate"/>
        </w:r>
        <w:r>
          <w:rPr>
            <w:noProof/>
            <w:webHidden/>
          </w:rPr>
          <w:t>91</w:t>
        </w:r>
        <w:r>
          <w:rPr>
            <w:noProof/>
            <w:webHidden/>
          </w:rPr>
          <w:fldChar w:fldCharType="end"/>
        </w:r>
      </w:hyperlink>
    </w:p>
    <w:p w14:paraId="43CDE08E" w14:textId="33C0A56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31" w:history="1">
        <w:r w:rsidRPr="00AB61BB">
          <w:rPr>
            <w:rStyle w:val="Hipercze"/>
            <w:noProof/>
          </w:rPr>
          <w:t>Tabela 63. Struktura &lt;ItemType&gt;, Obliczenie wysokości podatku akcyzowego od samochodów osobowych załącznika AKC-4E</w:t>
        </w:r>
        <w:r>
          <w:rPr>
            <w:noProof/>
            <w:webHidden/>
          </w:rPr>
          <w:tab/>
        </w:r>
        <w:r>
          <w:rPr>
            <w:noProof/>
            <w:webHidden/>
          </w:rPr>
          <w:fldChar w:fldCharType="begin"/>
        </w:r>
        <w:r>
          <w:rPr>
            <w:noProof/>
            <w:webHidden/>
          </w:rPr>
          <w:instrText xml:space="preserve"> PAGEREF _Toc183172031 \h </w:instrText>
        </w:r>
        <w:r>
          <w:rPr>
            <w:noProof/>
            <w:webHidden/>
          </w:rPr>
        </w:r>
        <w:r>
          <w:rPr>
            <w:noProof/>
            <w:webHidden/>
          </w:rPr>
          <w:fldChar w:fldCharType="separate"/>
        </w:r>
        <w:r>
          <w:rPr>
            <w:noProof/>
            <w:webHidden/>
          </w:rPr>
          <w:t>92</w:t>
        </w:r>
        <w:r>
          <w:rPr>
            <w:noProof/>
            <w:webHidden/>
          </w:rPr>
          <w:fldChar w:fldCharType="end"/>
        </w:r>
      </w:hyperlink>
    </w:p>
    <w:p w14:paraId="4C2C8339" w14:textId="6807ED73"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32" w:history="1">
        <w:r w:rsidRPr="00AB61BB">
          <w:rPr>
            <w:rStyle w:val="Hipercze"/>
            <w:noProof/>
          </w:rPr>
          <w:t>Tabela 64. Reguły dla załącznika AKC-4E</w:t>
        </w:r>
        <w:r>
          <w:rPr>
            <w:noProof/>
            <w:webHidden/>
          </w:rPr>
          <w:tab/>
        </w:r>
        <w:r>
          <w:rPr>
            <w:noProof/>
            <w:webHidden/>
          </w:rPr>
          <w:fldChar w:fldCharType="begin"/>
        </w:r>
        <w:r>
          <w:rPr>
            <w:noProof/>
            <w:webHidden/>
          </w:rPr>
          <w:instrText xml:space="preserve"> PAGEREF _Toc183172032 \h </w:instrText>
        </w:r>
        <w:r>
          <w:rPr>
            <w:noProof/>
            <w:webHidden/>
          </w:rPr>
        </w:r>
        <w:r>
          <w:rPr>
            <w:noProof/>
            <w:webHidden/>
          </w:rPr>
          <w:fldChar w:fldCharType="separate"/>
        </w:r>
        <w:r>
          <w:rPr>
            <w:noProof/>
            <w:webHidden/>
          </w:rPr>
          <w:t>93</w:t>
        </w:r>
        <w:r>
          <w:rPr>
            <w:noProof/>
            <w:webHidden/>
          </w:rPr>
          <w:fldChar w:fldCharType="end"/>
        </w:r>
      </w:hyperlink>
    </w:p>
    <w:p w14:paraId="62B3012A" w14:textId="1FF3A3C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33" w:history="1">
        <w:r w:rsidRPr="00AB61BB">
          <w:rPr>
            <w:rStyle w:val="Hipercze"/>
            <w:noProof/>
          </w:rPr>
          <w:t>Tabela 65. Dane ogólne w ramach struktury załącznika AKC-4F do deklaracji AKC-4/AKC-4zo</w:t>
        </w:r>
        <w:r>
          <w:rPr>
            <w:noProof/>
            <w:webHidden/>
          </w:rPr>
          <w:tab/>
        </w:r>
        <w:r>
          <w:rPr>
            <w:noProof/>
            <w:webHidden/>
          </w:rPr>
          <w:fldChar w:fldCharType="begin"/>
        </w:r>
        <w:r>
          <w:rPr>
            <w:noProof/>
            <w:webHidden/>
          </w:rPr>
          <w:instrText xml:space="preserve"> PAGEREF _Toc183172033 \h </w:instrText>
        </w:r>
        <w:r>
          <w:rPr>
            <w:noProof/>
            <w:webHidden/>
          </w:rPr>
        </w:r>
        <w:r>
          <w:rPr>
            <w:noProof/>
            <w:webHidden/>
          </w:rPr>
          <w:fldChar w:fldCharType="separate"/>
        </w:r>
        <w:r>
          <w:rPr>
            <w:noProof/>
            <w:webHidden/>
          </w:rPr>
          <w:t>94</w:t>
        </w:r>
        <w:r>
          <w:rPr>
            <w:noProof/>
            <w:webHidden/>
          </w:rPr>
          <w:fldChar w:fldCharType="end"/>
        </w:r>
      </w:hyperlink>
    </w:p>
    <w:p w14:paraId="084091D6" w14:textId="52CE734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34" w:history="1">
        <w:r w:rsidRPr="00AB61BB">
          <w:rPr>
            <w:rStyle w:val="Hipercze"/>
            <w:noProof/>
          </w:rPr>
          <w:t>Tabela 66. Struktura załącznika AKC-4F</w:t>
        </w:r>
        <w:r>
          <w:rPr>
            <w:noProof/>
            <w:webHidden/>
          </w:rPr>
          <w:tab/>
        </w:r>
        <w:r>
          <w:rPr>
            <w:noProof/>
            <w:webHidden/>
          </w:rPr>
          <w:fldChar w:fldCharType="begin"/>
        </w:r>
        <w:r>
          <w:rPr>
            <w:noProof/>
            <w:webHidden/>
          </w:rPr>
          <w:instrText xml:space="preserve"> PAGEREF _Toc183172034 \h </w:instrText>
        </w:r>
        <w:r>
          <w:rPr>
            <w:noProof/>
            <w:webHidden/>
          </w:rPr>
        </w:r>
        <w:r>
          <w:rPr>
            <w:noProof/>
            <w:webHidden/>
          </w:rPr>
          <w:fldChar w:fldCharType="separate"/>
        </w:r>
        <w:r>
          <w:rPr>
            <w:noProof/>
            <w:webHidden/>
          </w:rPr>
          <w:t>95</w:t>
        </w:r>
        <w:r>
          <w:rPr>
            <w:noProof/>
            <w:webHidden/>
          </w:rPr>
          <w:fldChar w:fldCharType="end"/>
        </w:r>
      </w:hyperlink>
    </w:p>
    <w:p w14:paraId="30276F99" w14:textId="3D74F6F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35" w:history="1">
        <w:r w:rsidRPr="00AB61BB">
          <w:rPr>
            <w:rStyle w:val="Hipercze"/>
            <w:noProof/>
          </w:rPr>
          <w:t>Tabela 67. Struktura &lt;HeaderType&gt;, nagłówka załącznika AKC-4F</w:t>
        </w:r>
        <w:r>
          <w:rPr>
            <w:noProof/>
            <w:webHidden/>
          </w:rPr>
          <w:tab/>
        </w:r>
        <w:r>
          <w:rPr>
            <w:noProof/>
            <w:webHidden/>
          </w:rPr>
          <w:fldChar w:fldCharType="begin"/>
        </w:r>
        <w:r>
          <w:rPr>
            <w:noProof/>
            <w:webHidden/>
          </w:rPr>
          <w:instrText xml:space="preserve"> PAGEREF _Toc183172035 \h </w:instrText>
        </w:r>
        <w:r>
          <w:rPr>
            <w:noProof/>
            <w:webHidden/>
          </w:rPr>
        </w:r>
        <w:r>
          <w:rPr>
            <w:noProof/>
            <w:webHidden/>
          </w:rPr>
          <w:fldChar w:fldCharType="separate"/>
        </w:r>
        <w:r>
          <w:rPr>
            <w:noProof/>
            <w:webHidden/>
          </w:rPr>
          <w:t>96</w:t>
        </w:r>
        <w:r>
          <w:rPr>
            <w:noProof/>
            <w:webHidden/>
          </w:rPr>
          <w:fldChar w:fldCharType="end"/>
        </w:r>
      </w:hyperlink>
    </w:p>
    <w:p w14:paraId="73F1048A" w14:textId="67BA3F1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36" w:history="1">
        <w:r w:rsidRPr="00AB61BB">
          <w:rPr>
            <w:rStyle w:val="Hipercze"/>
            <w:noProof/>
          </w:rPr>
          <w:t>Tabela 68. Struktura &lt; WarehouseType &gt;, Dane o składzie podatkowym i o zarejestrowanym odbiorcy załącznika AKC-4F</w:t>
        </w:r>
        <w:r>
          <w:rPr>
            <w:noProof/>
            <w:webHidden/>
          </w:rPr>
          <w:tab/>
        </w:r>
        <w:r>
          <w:rPr>
            <w:noProof/>
            <w:webHidden/>
          </w:rPr>
          <w:fldChar w:fldCharType="begin"/>
        </w:r>
        <w:r>
          <w:rPr>
            <w:noProof/>
            <w:webHidden/>
          </w:rPr>
          <w:instrText xml:space="preserve"> PAGEREF _Toc183172036 \h </w:instrText>
        </w:r>
        <w:r>
          <w:rPr>
            <w:noProof/>
            <w:webHidden/>
          </w:rPr>
        </w:r>
        <w:r>
          <w:rPr>
            <w:noProof/>
            <w:webHidden/>
          </w:rPr>
          <w:fldChar w:fldCharType="separate"/>
        </w:r>
        <w:r>
          <w:rPr>
            <w:noProof/>
            <w:webHidden/>
          </w:rPr>
          <w:t>97</w:t>
        </w:r>
        <w:r>
          <w:rPr>
            <w:noProof/>
            <w:webHidden/>
          </w:rPr>
          <w:fldChar w:fldCharType="end"/>
        </w:r>
      </w:hyperlink>
    </w:p>
    <w:p w14:paraId="004818AC" w14:textId="13BF712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37" w:history="1">
        <w:r w:rsidRPr="00AB61BB">
          <w:rPr>
            <w:rStyle w:val="Hipercze"/>
            <w:noProof/>
          </w:rPr>
          <w:t>Tabela 69. Struktura elementu &lt; CalculOfAmountOfExciseDutyType&gt; - Obliczenie wysokości podatku akcyzowego dla załącznika AKC-4F.</w:t>
        </w:r>
        <w:r>
          <w:rPr>
            <w:noProof/>
            <w:webHidden/>
          </w:rPr>
          <w:tab/>
        </w:r>
        <w:r>
          <w:rPr>
            <w:noProof/>
            <w:webHidden/>
          </w:rPr>
          <w:fldChar w:fldCharType="begin"/>
        </w:r>
        <w:r>
          <w:rPr>
            <w:noProof/>
            <w:webHidden/>
          </w:rPr>
          <w:instrText xml:space="preserve"> PAGEREF _Toc183172037 \h </w:instrText>
        </w:r>
        <w:r>
          <w:rPr>
            <w:noProof/>
            <w:webHidden/>
          </w:rPr>
        </w:r>
        <w:r>
          <w:rPr>
            <w:noProof/>
            <w:webHidden/>
          </w:rPr>
          <w:fldChar w:fldCharType="separate"/>
        </w:r>
        <w:r>
          <w:rPr>
            <w:noProof/>
            <w:webHidden/>
          </w:rPr>
          <w:t>98</w:t>
        </w:r>
        <w:r>
          <w:rPr>
            <w:noProof/>
            <w:webHidden/>
          </w:rPr>
          <w:fldChar w:fldCharType="end"/>
        </w:r>
      </w:hyperlink>
    </w:p>
    <w:p w14:paraId="68E73FBF" w14:textId="0395302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38" w:history="1">
        <w:r w:rsidRPr="00AB61BB">
          <w:rPr>
            <w:rStyle w:val="Hipercze"/>
            <w:noProof/>
          </w:rPr>
          <w:t>Tabela 70. Struktura elementu &lt; CleareanceExciseDutyType &gt; -Rozliczenie podatku akcyzowego dla załącznika AKC-4F.</w:t>
        </w:r>
        <w:r>
          <w:rPr>
            <w:noProof/>
            <w:webHidden/>
          </w:rPr>
          <w:tab/>
        </w:r>
        <w:r>
          <w:rPr>
            <w:noProof/>
            <w:webHidden/>
          </w:rPr>
          <w:fldChar w:fldCharType="begin"/>
        </w:r>
        <w:r>
          <w:rPr>
            <w:noProof/>
            <w:webHidden/>
          </w:rPr>
          <w:instrText xml:space="preserve"> PAGEREF _Toc183172038 \h </w:instrText>
        </w:r>
        <w:r>
          <w:rPr>
            <w:noProof/>
            <w:webHidden/>
          </w:rPr>
        </w:r>
        <w:r>
          <w:rPr>
            <w:noProof/>
            <w:webHidden/>
          </w:rPr>
          <w:fldChar w:fldCharType="separate"/>
        </w:r>
        <w:r>
          <w:rPr>
            <w:noProof/>
            <w:webHidden/>
          </w:rPr>
          <w:t>99</w:t>
        </w:r>
        <w:r>
          <w:rPr>
            <w:noProof/>
            <w:webHidden/>
          </w:rPr>
          <w:fldChar w:fldCharType="end"/>
        </w:r>
      </w:hyperlink>
    </w:p>
    <w:p w14:paraId="0A856440" w14:textId="5FB8B4D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39" w:history="1">
        <w:r w:rsidRPr="00AB61BB">
          <w:rPr>
            <w:rStyle w:val="Hipercze"/>
            <w:noProof/>
          </w:rPr>
          <w:t>Tabela 71. Struktura &lt;ItemsType&gt;, Obliczenie wysokości podatku akcyzowego od poszczególnych wyrobów (podsumowanie pozycji) załącznika AKC-4F</w:t>
        </w:r>
        <w:r>
          <w:rPr>
            <w:noProof/>
            <w:webHidden/>
          </w:rPr>
          <w:tab/>
        </w:r>
        <w:r>
          <w:rPr>
            <w:noProof/>
            <w:webHidden/>
          </w:rPr>
          <w:fldChar w:fldCharType="begin"/>
        </w:r>
        <w:r>
          <w:rPr>
            <w:noProof/>
            <w:webHidden/>
          </w:rPr>
          <w:instrText xml:space="preserve"> PAGEREF _Toc183172039 \h </w:instrText>
        </w:r>
        <w:r>
          <w:rPr>
            <w:noProof/>
            <w:webHidden/>
          </w:rPr>
        </w:r>
        <w:r>
          <w:rPr>
            <w:noProof/>
            <w:webHidden/>
          </w:rPr>
          <w:fldChar w:fldCharType="separate"/>
        </w:r>
        <w:r>
          <w:rPr>
            <w:noProof/>
            <w:webHidden/>
          </w:rPr>
          <w:t>99</w:t>
        </w:r>
        <w:r>
          <w:rPr>
            <w:noProof/>
            <w:webHidden/>
          </w:rPr>
          <w:fldChar w:fldCharType="end"/>
        </w:r>
      </w:hyperlink>
    </w:p>
    <w:p w14:paraId="3A638F4B" w14:textId="5CBB2FF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40" w:history="1">
        <w:r w:rsidRPr="00AB61BB">
          <w:rPr>
            <w:rStyle w:val="Hipercze"/>
            <w:noProof/>
          </w:rPr>
          <w:t>Tabela 72. Struktura &lt;ItemType&gt;, Obliczenie wysokości podatku akcyzowego od poszczególnych wyrobów (składowe pozycji) załącznika AKC-4F.</w:t>
        </w:r>
        <w:r>
          <w:rPr>
            <w:noProof/>
            <w:webHidden/>
          </w:rPr>
          <w:tab/>
        </w:r>
        <w:r>
          <w:rPr>
            <w:noProof/>
            <w:webHidden/>
          </w:rPr>
          <w:fldChar w:fldCharType="begin"/>
        </w:r>
        <w:r>
          <w:rPr>
            <w:noProof/>
            <w:webHidden/>
          </w:rPr>
          <w:instrText xml:space="preserve"> PAGEREF _Toc183172040 \h </w:instrText>
        </w:r>
        <w:r>
          <w:rPr>
            <w:noProof/>
            <w:webHidden/>
          </w:rPr>
        </w:r>
        <w:r>
          <w:rPr>
            <w:noProof/>
            <w:webHidden/>
          </w:rPr>
          <w:fldChar w:fldCharType="separate"/>
        </w:r>
        <w:r>
          <w:rPr>
            <w:noProof/>
            <w:webHidden/>
          </w:rPr>
          <w:t>101</w:t>
        </w:r>
        <w:r>
          <w:rPr>
            <w:noProof/>
            <w:webHidden/>
          </w:rPr>
          <w:fldChar w:fldCharType="end"/>
        </w:r>
      </w:hyperlink>
    </w:p>
    <w:p w14:paraId="187CF1E3" w14:textId="629651E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41" w:history="1">
        <w:r w:rsidRPr="00AB61BB">
          <w:rPr>
            <w:rStyle w:val="Hipercze"/>
            <w:noProof/>
          </w:rPr>
          <w:t>Tabela 73. Struktura elementu &lt; DailyPaymentInformationType &gt; - Suma kwot wpłat dziennych dla załącznika AKC-4F</w:t>
        </w:r>
        <w:r>
          <w:rPr>
            <w:noProof/>
            <w:webHidden/>
          </w:rPr>
          <w:tab/>
        </w:r>
        <w:r>
          <w:rPr>
            <w:noProof/>
            <w:webHidden/>
          </w:rPr>
          <w:fldChar w:fldCharType="begin"/>
        </w:r>
        <w:r>
          <w:rPr>
            <w:noProof/>
            <w:webHidden/>
          </w:rPr>
          <w:instrText xml:space="preserve"> PAGEREF _Toc183172041 \h </w:instrText>
        </w:r>
        <w:r>
          <w:rPr>
            <w:noProof/>
            <w:webHidden/>
          </w:rPr>
        </w:r>
        <w:r>
          <w:rPr>
            <w:noProof/>
            <w:webHidden/>
          </w:rPr>
          <w:fldChar w:fldCharType="separate"/>
        </w:r>
        <w:r>
          <w:rPr>
            <w:noProof/>
            <w:webHidden/>
          </w:rPr>
          <w:t>103</w:t>
        </w:r>
        <w:r>
          <w:rPr>
            <w:noProof/>
            <w:webHidden/>
          </w:rPr>
          <w:fldChar w:fldCharType="end"/>
        </w:r>
      </w:hyperlink>
    </w:p>
    <w:p w14:paraId="0C584971" w14:textId="4B86ACD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42" w:history="1">
        <w:r w:rsidRPr="00AB61BB">
          <w:rPr>
            <w:rStyle w:val="Hipercze"/>
            <w:noProof/>
          </w:rPr>
          <w:t>Tabela 74. Reguły dla załącznika AKC-4F</w:t>
        </w:r>
        <w:r>
          <w:rPr>
            <w:noProof/>
            <w:webHidden/>
          </w:rPr>
          <w:tab/>
        </w:r>
        <w:r>
          <w:rPr>
            <w:noProof/>
            <w:webHidden/>
          </w:rPr>
          <w:fldChar w:fldCharType="begin"/>
        </w:r>
        <w:r>
          <w:rPr>
            <w:noProof/>
            <w:webHidden/>
          </w:rPr>
          <w:instrText xml:space="preserve"> PAGEREF _Toc183172042 \h </w:instrText>
        </w:r>
        <w:r>
          <w:rPr>
            <w:noProof/>
            <w:webHidden/>
          </w:rPr>
        </w:r>
        <w:r>
          <w:rPr>
            <w:noProof/>
            <w:webHidden/>
          </w:rPr>
          <w:fldChar w:fldCharType="separate"/>
        </w:r>
        <w:r>
          <w:rPr>
            <w:noProof/>
            <w:webHidden/>
          </w:rPr>
          <w:t>104</w:t>
        </w:r>
        <w:r>
          <w:rPr>
            <w:noProof/>
            <w:webHidden/>
          </w:rPr>
          <w:fldChar w:fldCharType="end"/>
        </w:r>
      </w:hyperlink>
    </w:p>
    <w:p w14:paraId="32061B77" w14:textId="6D89D7F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43" w:history="1">
        <w:r w:rsidRPr="00AB61BB">
          <w:rPr>
            <w:rStyle w:val="Hipercze"/>
            <w:noProof/>
          </w:rPr>
          <w:t>Tabela 75. Dane ogólne w ramach struktury załącznika AKC-4H do deklaracji AKC-4/AKC-4zo</w:t>
        </w:r>
        <w:r>
          <w:rPr>
            <w:noProof/>
            <w:webHidden/>
          </w:rPr>
          <w:tab/>
        </w:r>
        <w:r>
          <w:rPr>
            <w:noProof/>
            <w:webHidden/>
          </w:rPr>
          <w:fldChar w:fldCharType="begin"/>
        </w:r>
        <w:r>
          <w:rPr>
            <w:noProof/>
            <w:webHidden/>
          </w:rPr>
          <w:instrText xml:space="preserve"> PAGEREF _Toc183172043 \h </w:instrText>
        </w:r>
        <w:r>
          <w:rPr>
            <w:noProof/>
            <w:webHidden/>
          </w:rPr>
        </w:r>
        <w:r>
          <w:rPr>
            <w:noProof/>
            <w:webHidden/>
          </w:rPr>
          <w:fldChar w:fldCharType="separate"/>
        </w:r>
        <w:r>
          <w:rPr>
            <w:noProof/>
            <w:webHidden/>
          </w:rPr>
          <w:t>107</w:t>
        </w:r>
        <w:r>
          <w:rPr>
            <w:noProof/>
            <w:webHidden/>
          </w:rPr>
          <w:fldChar w:fldCharType="end"/>
        </w:r>
      </w:hyperlink>
    </w:p>
    <w:p w14:paraId="2F586C8A" w14:textId="630BA9F3"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44" w:history="1">
        <w:r w:rsidRPr="00AB61BB">
          <w:rPr>
            <w:rStyle w:val="Hipercze"/>
            <w:noProof/>
          </w:rPr>
          <w:t>Tabela 76. Struktura załącznika AKC-4H</w:t>
        </w:r>
        <w:r>
          <w:rPr>
            <w:noProof/>
            <w:webHidden/>
          </w:rPr>
          <w:tab/>
        </w:r>
        <w:r>
          <w:rPr>
            <w:noProof/>
            <w:webHidden/>
          </w:rPr>
          <w:fldChar w:fldCharType="begin"/>
        </w:r>
        <w:r>
          <w:rPr>
            <w:noProof/>
            <w:webHidden/>
          </w:rPr>
          <w:instrText xml:space="preserve"> PAGEREF _Toc183172044 \h </w:instrText>
        </w:r>
        <w:r>
          <w:rPr>
            <w:noProof/>
            <w:webHidden/>
          </w:rPr>
        </w:r>
        <w:r>
          <w:rPr>
            <w:noProof/>
            <w:webHidden/>
          </w:rPr>
          <w:fldChar w:fldCharType="separate"/>
        </w:r>
        <w:r>
          <w:rPr>
            <w:noProof/>
            <w:webHidden/>
          </w:rPr>
          <w:t>107</w:t>
        </w:r>
        <w:r>
          <w:rPr>
            <w:noProof/>
            <w:webHidden/>
          </w:rPr>
          <w:fldChar w:fldCharType="end"/>
        </w:r>
      </w:hyperlink>
    </w:p>
    <w:p w14:paraId="6E48A878" w14:textId="42B37D9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45" w:history="1">
        <w:r w:rsidRPr="00AB61BB">
          <w:rPr>
            <w:rStyle w:val="Hipercze"/>
            <w:noProof/>
          </w:rPr>
          <w:t>Tabela 77. Struktura &lt;HeaderType&gt;, nagłówka załącznika AKC-4H</w:t>
        </w:r>
        <w:r>
          <w:rPr>
            <w:noProof/>
            <w:webHidden/>
          </w:rPr>
          <w:tab/>
        </w:r>
        <w:r>
          <w:rPr>
            <w:noProof/>
            <w:webHidden/>
          </w:rPr>
          <w:fldChar w:fldCharType="begin"/>
        </w:r>
        <w:r>
          <w:rPr>
            <w:noProof/>
            <w:webHidden/>
          </w:rPr>
          <w:instrText xml:space="preserve"> PAGEREF _Toc183172045 \h </w:instrText>
        </w:r>
        <w:r>
          <w:rPr>
            <w:noProof/>
            <w:webHidden/>
          </w:rPr>
        </w:r>
        <w:r>
          <w:rPr>
            <w:noProof/>
            <w:webHidden/>
          </w:rPr>
          <w:fldChar w:fldCharType="separate"/>
        </w:r>
        <w:r>
          <w:rPr>
            <w:noProof/>
            <w:webHidden/>
          </w:rPr>
          <w:t>108</w:t>
        </w:r>
        <w:r>
          <w:rPr>
            <w:noProof/>
            <w:webHidden/>
          </w:rPr>
          <w:fldChar w:fldCharType="end"/>
        </w:r>
      </w:hyperlink>
    </w:p>
    <w:p w14:paraId="74740897" w14:textId="3548A1B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46" w:history="1">
        <w:r w:rsidRPr="00AB61BB">
          <w:rPr>
            <w:rStyle w:val="Hipercze"/>
            <w:noProof/>
          </w:rPr>
          <w:t>Tabela 78. Struktura elementu &lt; CalculOfAmountOfExciseDutyType&gt; - Obliczenie wysokości podatku akcyzowego dla załącznika AKC-4H.</w:t>
        </w:r>
        <w:r>
          <w:rPr>
            <w:noProof/>
            <w:webHidden/>
          </w:rPr>
          <w:tab/>
        </w:r>
        <w:r>
          <w:rPr>
            <w:noProof/>
            <w:webHidden/>
          </w:rPr>
          <w:fldChar w:fldCharType="begin"/>
        </w:r>
        <w:r>
          <w:rPr>
            <w:noProof/>
            <w:webHidden/>
          </w:rPr>
          <w:instrText xml:space="preserve"> PAGEREF _Toc183172046 \h </w:instrText>
        </w:r>
        <w:r>
          <w:rPr>
            <w:noProof/>
            <w:webHidden/>
          </w:rPr>
        </w:r>
        <w:r>
          <w:rPr>
            <w:noProof/>
            <w:webHidden/>
          </w:rPr>
          <w:fldChar w:fldCharType="separate"/>
        </w:r>
        <w:r>
          <w:rPr>
            <w:noProof/>
            <w:webHidden/>
          </w:rPr>
          <w:t>109</w:t>
        </w:r>
        <w:r>
          <w:rPr>
            <w:noProof/>
            <w:webHidden/>
          </w:rPr>
          <w:fldChar w:fldCharType="end"/>
        </w:r>
      </w:hyperlink>
    </w:p>
    <w:p w14:paraId="227A7295" w14:textId="24B843C3"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47" w:history="1">
        <w:r w:rsidRPr="00AB61BB">
          <w:rPr>
            <w:rStyle w:val="Hipercze"/>
            <w:noProof/>
          </w:rPr>
          <w:t>Tabela 79. Struktura &lt;ItemsType&gt;, Obliczenie wysokości podatku akcyzowego od poszczególnych wyrobów (podsumowanie pozycji) załącznika AKC-4H</w:t>
        </w:r>
        <w:r>
          <w:rPr>
            <w:noProof/>
            <w:webHidden/>
          </w:rPr>
          <w:tab/>
        </w:r>
        <w:r>
          <w:rPr>
            <w:noProof/>
            <w:webHidden/>
          </w:rPr>
          <w:fldChar w:fldCharType="begin"/>
        </w:r>
        <w:r>
          <w:rPr>
            <w:noProof/>
            <w:webHidden/>
          </w:rPr>
          <w:instrText xml:space="preserve"> PAGEREF _Toc183172047 \h </w:instrText>
        </w:r>
        <w:r>
          <w:rPr>
            <w:noProof/>
            <w:webHidden/>
          </w:rPr>
        </w:r>
        <w:r>
          <w:rPr>
            <w:noProof/>
            <w:webHidden/>
          </w:rPr>
          <w:fldChar w:fldCharType="separate"/>
        </w:r>
        <w:r>
          <w:rPr>
            <w:noProof/>
            <w:webHidden/>
          </w:rPr>
          <w:t>111</w:t>
        </w:r>
        <w:r>
          <w:rPr>
            <w:noProof/>
            <w:webHidden/>
          </w:rPr>
          <w:fldChar w:fldCharType="end"/>
        </w:r>
      </w:hyperlink>
    </w:p>
    <w:p w14:paraId="4E8A7CFE" w14:textId="0E353C8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48" w:history="1">
        <w:r w:rsidRPr="00AB61BB">
          <w:rPr>
            <w:rStyle w:val="Hipercze"/>
            <w:noProof/>
          </w:rPr>
          <w:t>Tabela 80. Struktura &lt;ItemType&gt;, Obliczenie wysokości podatku akcyzowego od poszczególnych wyrobów (składowe pozycji) załącznika AKC-4H.</w:t>
        </w:r>
        <w:r>
          <w:rPr>
            <w:noProof/>
            <w:webHidden/>
          </w:rPr>
          <w:tab/>
        </w:r>
        <w:r>
          <w:rPr>
            <w:noProof/>
            <w:webHidden/>
          </w:rPr>
          <w:fldChar w:fldCharType="begin"/>
        </w:r>
        <w:r>
          <w:rPr>
            <w:noProof/>
            <w:webHidden/>
          </w:rPr>
          <w:instrText xml:space="preserve"> PAGEREF _Toc183172048 \h </w:instrText>
        </w:r>
        <w:r>
          <w:rPr>
            <w:noProof/>
            <w:webHidden/>
          </w:rPr>
        </w:r>
        <w:r>
          <w:rPr>
            <w:noProof/>
            <w:webHidden/>
          </w:rPr>
          <w:fldChar w:fldCharType="separate"/>
        </w:r>
        <w:r>
          <w:rPr>
            <w:noProof/>
            <w:webHidden/>
          </w:rPr>
          <w:t>113</w:t>
        </w:r>
        <w:r>
          <w:rPr>
            <w:noProof/>
            <w:webHidden/>
          </w:rPr>
          <w:fldChar w:fldCharType="end"/>
        </w:r>
      </w:hyperlink>
    </w:p>
    <w:p w14:paraId="31EA0553" w14:textId="3B84A20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49" w:history="1">
        <w:r w:rsidRPr="00AB61BB">
          <w:rPr>
            <w:rStyle w:val="Hipercze"/>
            <w:noProof/>
          </w:rPr>
          <w:t>Tabela 81. Reguły dla załącznika AKC-4H</w:t>
        </w:r>
        <w:r>
          <w:rPr>
            <w:noProof/>
            <w:webHidden/>
          </w:rPr>
          <w:tab/>
        </w:r>
        <w:r>
          <w:rPr>
            <w:noProof/>
            <w:webHidden/>
          </w:rPr>
          <w:fldChar w:fldCharType="begin"/>
        </w:r>
        <w:r>
          <w:rPr>
            <w:noProof/>
            <w:webHidden/>
          </w:rPr>
          <w:instrText xml:space="preserve"> PAGEREF _Toc183172049 \h </w:instrText>
        </w:r>
        <w:r>
          <w:rPr>
            <w:noProof/>
            <w:webHidden/>
          </w:rPr>
        </w:r>
        <w:r>
          <w:rPr>
            <w:noProof/>
            <w:webHidden/>
          </w:rPr>
          <w:fldChar w:fldCharType="separate"/>
        </w:r>
        <w:r>
          <w:rPr>
            <w:noProof/>
            <w:webHidden/>
          </w:rPr>
          <w:t>114</w:t>
        </w:r>
        <w:r>
          <w:rPr>
            <w:noProof/>
            <w:webHidden/>
          </w:rPr>
          <w:fldChar w:fldCharType="end"/>
        </w:r>
      </w:hyperlink>
    </w:p>
    <w:p w14:paraId="79DB0DF3" w14:textId="5BC8DE8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50" w:history="1">
        <w:r w:rsidRPr="00AB61BB">
          <w:rPr>
            <w:rStyle w:val="Hipercze"/>
            <w:noProof/>
          </w:rPr>
          <w:t>Tabela 82. Dane ogólne w ramach struktury załącznika AKC-4I do deklaracji AKC-4/AKC-4zo</w:t>
        </w:r>
        <w:r>
          <w:rPr>
            <w:noProof/>
            <w:webHidden/>
          </w:rPr>
          <w:tab/>
        </w:r>
        <w:r>
          <w:rPr>
            <w:noProof/>
            <w:webHidden/>
          </w:rPr>
          <w:fldChar w:fldCharType="begin"/>
        </w:r>
        <w:r>
          <w:rPr>
            <w:noProof/>
            <w:webHidden/>
          </w:rPr>
          <w:instrText xml:space="preserve"> PAGEREF _Toc183172050 \h </w:instrText>
        </w:r>
        <w:r>
          <w:rPr>
            <w:noProof/>
            <w:webHidden/>
          </w:rPr>
        </w:r>
        <w:r>
          <w:rPr>
            <w:noProof/>
            <w:webHidden/>
          </w:rPr>
          <w:fldChar w:fldCharType="separate"/>
        </w:r>
        <w:r>
          <w:rPr>
            <w:noProof/>
            <w:webHidden/>
          </w:rPr>
          <w:t>115</w:t>
        </w:r>
        <w:r>
          <w:rPr>
            <w:noProof/>
            <w:webHidden/>
          </w:rPr>
          <w:fldChar w:fldCharType="end"/>
        </w:r>
      </w:hyperlink>
    </w:p>
    <w:p w14:paraId="63B32A72" w14:textId="4E98E87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51" w:history="1">
        <w:r w:rsidRPr="00AB61BB">
          <w:rPr>
            <w:rStyle w:val="Hipercze"/>
            <w:noProof/>
          </w:rPr>
          <w:t>Tabela 83. Struktura załącznika AKC-4I</w:t>
        </w:r>
        <w:r>
          <w:rPr>
            <w:noProof/>
            <w:webHidden/>
          </w:rPr>
          <w:tab/>
        </w:r>
        <w:r>
          <w:rPr>
            <w:noProof/>
            <w:webHidden/>
          </w:rPr>
          <w:fldChar w:fldCharType="begin"/>
        </w:r>
        <w:r>
          <w:rPr>
            <w:noProof/>
            <w:webHidden/>
          </w:rPr>
          <w:instrText xml:space="preserve"> PAGEREF _Toc183172051 \h </w:instrText>
        </w:r>
        <w:r>
          <w:rPr>
            <w:noProof/>
            <w:webHidden/>
          </w:rPr>
        </w:r>
        <w:r>
          <w:rPr>
            <w:noProof/>
            <w:webHidden/>
          </w:rPr>
          <w:fldChar w:fldCharType="separate"/>
        </w:r>
        <w:r>
          <w:rPr>
            <w:noProof/>
            <w:webHidden/>
          </w:rPr>
          <w:t>116</w:t>
        </w:r>
        <w:r>
          <w:rPr>
            <w:noProof/>
            <w:webHidden/>
          </w:rPr>
          <w:fldChar w:fldCharType="end"/>
        </w:r>
      </w:hyperlink>
    </w:p>
    <w:p w14:paraId="6B704B53" w14:textId="1DF98747"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52" w:history="1">
        <w:r w:rsidRPr="00AB61BB">
          <w:rPr>
            <w:rStyle w:val="Hipercze"/>
            <w:noProof/>
          </w:rPr>
          <w:t>Tabela 84. Struktura &lt;HeaderType&gt;, nagłówka załącznika AKC-4I</w:t>
        </w:r>
        <w:r>
          <w:rPr>
            <w:noProof/>
            <w:webHidden/>
          </w:rPr>
          <w:tab/>
        </w:r>
        <w:r>
          <w:rPr>
            <w:noProof/>
            <w:webHidden/>
          </w:rPr>
          <w:fldChar w:fldCharType="begin"/>
        </w:r>
        <w:r>
          <w:rPr>
            <w:noProof/>
            <w:webHidden/>
          </w:rPr>
          <w:instrText xml:space="preserve"> PAGEREF _Toc183172052 \h </w:instrText>
        </w:r>
        <w:r>
          <w:rPr>
            <w:noProof/>
            <w:webHidden/>
          </w:rPr>
        </w:r>
        <w:r>
          <w:rPr>
            <w:noProof/>
            <w:webHidden/>
          </w:rPr>
          <w:fldChar w:fldCharType="separate"/>
        </w:r>
        <w:r>
          <w:rPr>
            <w:noProof/>
            <w:webHidden/>
          </w:rPr>
          <w:t>117</w:t>
        </w:r>
        <w:r>
          <w:rPr>
            <w:noProof/>
            <w:webHidden/>
          </w:rPr>
          <w:fldChar w:fldCharType="end"/>
        </w:r>
      </w:hyperlink>
    </w:p>
    <w:p w14:paraId="4E06AF47" w14:textId="6D194D0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53" w:history="1">
        <w:r w:rsidRPr="00AB61BB">
          <w:rPr>
            <w:rStyle w:val="Hipercze"/>
            <w:noProof/>
          </w:rPr>
          <w:t>Tabela 85. Struktura &lt; WarehouseType &gt;, Dane o składzie podatkowym i o zarejestrowanym odbiorcy załącznika AKC-4I</w:t>
        </w:r>
        <w:r>
          <w:rPr>
            <w:noProof/>
            <w:webHidden/>
          </w:rPr>
          <w:tab/>
        </w:r>
        <w:r>
          <w:rPr>
            <w:noProof/>
            <w:webHidden/>
          </w:rPr>
          <w:fldChar w:fldCharType="begin"/>
        </w:r>
        <w:r>
          <w:rPr>
            <w:noProof/>
            <w:webHidden/>
          </w:rPr>
          <w:instrText xml:space="preserve"> PAGEREF _Toc183172053 \h </w:instrText>
        </w:r>
        <w:r>
          <w:rPr>
            <w:noProof/>
            <w:webHidden/>
          </w:rPr>
        </w:r>
        <w:r>
          <w:rPr>
            <w:noProof/>
            <w:webHidden/>
          </w:rPr>
          <w:fldChar w:fldCharType="separate"/>
        </w:r>
        <w:r>
          <w:rPr>
            <w:noProof/>
            <w:webHidden/>
          </w:rPr>
          <w:t>118</w:t>
        </w:r>
        <w:r>
          <w:rPr>
            <w:noProof/>
            <w:webHidden/>
          </w:rPr>
          <w:fldChar w:fldCharType="end"/>
        </w:r>
      </w:hyperlink>
    </w:p>
    <w:p w14:paraId="717F2802" w14:textId="64C59A77"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54" w:history="1">
        <w:r w:rsidRPr="00AB61BB">
          <w:rPr>
            <w:rStyle w:val="Hipercze"/>
            <w:noProof/>
          </w:rPr>
          <w:t>Tabela 86. Struktura elementu &lt; CalculOfAmountOfExciseDutyType&gt; - Obliczenie wysokości podatku akcyzowego dla załącznika AKC-4I.</w:t>
        </w:r>
        <w:r>
          <w:rPr>
            <w:noProof/>
            <w:webHidden/>
          </w:rPr>
          <w:tab/>
        </w:r>
        <w:r>
          <w:rPr>
            <w:noProof/>
            <w:webHidden/>
          </w:rPr>
          <w:fldChar w:fldCharType="begin"/>
        </w:r>
        <w:r>
          <w:rPr>
            <w:noProof/>
            <w:webHidden/>
          </w:rPr>
          <w:instrText xml:space="preserve"> PAGEREF _Toc183172054 \h </w:instrText>
        </w:r>
        <w:r>
          <w:rPr>
            <w:noProof/>
            <w:webHidden/>
          </w:rPr>
        </w:r>
        <w:r>
          <w:rPr>
            <w:noProof/>
            <w:webHidden/>
          </w:rPr>
          <w:fldChar w:fldCharType="separate"/>
        </w:r>
        <w:r>
          <w:rPr>
            <w:noProof/>
            <w:webHidden/>
          </w:rPr>
          <w:t>119</w:t>
        </w:r>
        <w:r>
          <w:rPr>
            <w:noProof/>
            <w:webHidden/>
          </w:rPr>
          <w:fldChar w:fldCharType="end"/>
        </w:r>
      </w:hyperlink>
    </w:p>
    <w:p w14:paraId="362EC02D" w14:textId="0E1A5F8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55" w:history="1">
        <w:r w:rsidRPr="00AB61BB">
          <w:rPr>
            <w:rStyle w:val="Hipercze"/>
            <w:noProof/>
          </w:rPr>
          <w:t>Tabela 87. Struktura elementu &lt; CleareanceExciseDutyType &gt; -Rozliczenie podatku akcyzowego dla załącznika AKC-4I.</w:t>
        </w:r>
        <w:r>
          <w:rPr>
            <w:noProof/>
            <w:webHidden/>
          </w:rPr>
          <w:tab/>
        </w:r>
        <w:r>
          <w:rPr>
            <w:noProof/>
            <w:webHidden/>
          </w:rPr>
          <w:fldChar w:fldCharType="begin"/>
        </w:r>
        <w:r>
          <w:rPr>
            <w:noProof/>
            <w:webHidden/>
          </w:rPr>
          <w:instrText xml:space="preserve"> PAGEREF _Toc183172055 \h </w:instrText>
        </w:r>
        <w:r>
          <w:rPr>
            <w:noProof/>
            <w:webHidden/>
          </w:rPr>
        </w:r>
        <w:r>
          <w:rPr>
            <w:noProof/>
            <w:webHidden/>
          </w:rPr>
          <w:fldChar w:fldCharType="separate"/>
        </w:r>
        <w:r>
          <w:rPr>
            <w:noProof/>
            <w:webHidden/>
          </w:rPr>
          <w:t>120</w:t>
        </w:r>
        <w:r>
          <w:rPr>
            <w:noProof/>
            <w:webHidden/>
          </w:rPr>
          <w:fldChar w:fldCharType="end"/>
        </w:r>
      </w:hyperlink>
    </w:p>
    <w:p w14:paraId="3A8F441B" w14:textId="1D33E5C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56" w:history="1">
        <w:r w:rsidRPr="00AB61BB">
          <w:rPr>
            <w:rStyle w:val="Hipercze"/>
            <w:noProof/>
          </w:rPr>
          <w:t>Tabela 88. Struktura &lt;ItemsType&gt;, Obliczenie wysokości podatku akcyzowego od poszczególnych wyrobów (podsumowanie pozycji) załącznika AKC-4I</w:t>
        </w:r>
        <w:r>
          <w:rPr>
            <w:noProof/>
            <w:webHidden/>
          </w:rPr>
          <w:tab/>
        </w:r>
        <w:r>
          <w:rPr>
            <w:noProof/>
            <w:webHidden/>
          </w:rPr>
          <w:fldChar w:fldCharType="begin"/>
        </w:r>
        <w:r>
          <w:rPr>
            <w:noProof/>
            <w:webHidden/>
          </w:rPr>
          <w:instrText xml:space="preserve"> PAGEREF _Toc183172056 \h </w:instrText>
        </w:r>
        <w:r>
          <w:rPr>
            <w:noProof/>
            <w:webHidden/>
          </w:rPr>
        </w:r>
        <w:r>
          <w:rPr>
            <w:noProof/>
            <w:webHidden/>
          </w:rPr>
          <w:fldChar w:fldCharType="separate"/>
        </w:r>
        <w:r>
          <w:rPr>
            <w:noProof/>
            <w:webHidden/>
          </w:rPr>
          <w:t>120</w:t>
        </w:r>
        <w:r>
          <w:rPr>
            <w:noProof/>
            <w:webHidden/>
          </w:rPr>
          <w:fldChar w:fldCharType="end"/>
        </w:r>
      </w:hyperlink>
    </w:p>
    <w:p w14:paraId="25349DC5" w14:textId="0C7C108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57" w:history="1">
        <w:r w:rsidRPr="00AB61BB">
          <w:rPr>
            <w:rStyle w:val="Hipercze"/>
            <w:noProof/>
          </w:rPr>
          <w:t>Tabela 89. Struktura &lt;ItemType&gt;, Obliczenie wysokości podatku akcyzowego od poszczególnych wyrobów (składowe pozycji) załącznika AKC-4I.</w:t>
        </w:r>
        <w:r>
          <w:rPr>
            <w:noProof/>
            <w:webHidden/>
          </w:rPr>
          <w:tab/>
        </w:r>
        <w:r>
          <w:rPr>
            <w:noProof/>
            <w:webHidden/>
          </w:rPr>
          <w:fldChar w:fldCharType="begin"/>
        </w:r>
        <w:r>
          <w:rPr>
            <w:noProof/>
            <w:webHidden/>
          </w:rPr>
          <w:instrText xml:space="preserve"> PAGEREF _Toc183172057 \h </w:instrText>
        </w:r>
        <w:r>
          <w:rPr>
            <w:noProof/>
            <w:webHidden/>
          </w:rPr>
        </w:r>
        <w:r>
          <w:rPr>
            <w:noProof/>
            <w:webHidden/>
          </w:rPr>
          <w:fldChar w:fldCharType="separate"/>
        </w:r>
        <w:r>
          <w:rPr>
            <w:noProof/>
            <w:webHidden/>
          </w:rPr>
          <w:t>121</w:t>
        </w:r>
        <w:r>
          <w:rPr>
            <w:noProof/>
            <w:webHidden/>
          </w:rPr>
          <w:fldChar w:fldCharType="end"/>
        </w:r>
      </w:hyperlink>
    </w:p>
    <w:p w14:paraId="6E955FDC" w14:textId="09A1226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58" w:history="1">
        <w:r w:rsidRPr="00AB61BB">
          <w:rPr>
            <w:rStyle w:val="Hipercze"/>
            <w:noProof/>
          </w:rPr>
          <w:t>Tabela 90. Struktura elementu &lt; DailyPaymentInformationType &gt; - Suma kwot wpłat dziennych dla załącznika AKC-4I</w:t>
        </w:r>
        <w:r>
          <w:rPr>
            <w:noProof/>
            <w:webHidden/>
          </w:rPr>
          <w:tab/>
        </w:r>
        <w:r>
          <w:rPr>
            <w:noProof/>
            <w:webHidden/>
          </w:rPr>
          <w:fldChar w:fldCharType="begin"/>
        </w:r>
        <w:r>
          <w:rPr>
            <w:noProof/>
            <w:webHidden/>
          </w:rPr>
          <w:instrText xml:space="preserve"> PAGEREF _Toc183172058 \h </w:instrText>
        </w:r>
        <w:r>
          <w:rPr>
            <w:noProof/>
            <w:webHidden/>
          </w:rPr>
        </w:r>
        <w:r>
          <w:rPr>
            <w:noProof/>
            <w:webHidden/>
          </w:rPr>
          <w:fldChar w:fldCharType="separate"/>
        </w:r>
        <w:r>
          <w:rPr>
            <w:noProof/>
            <w:webHidden/>
          </w:rPr>
          <w:t>123</w:t>
        </w:r>
        <w:r>
          <w:rPr>
            <w:noProof/>
            <w:webHidden/>
          </w:rPr>
          <w:fldChar w:fldCharType="end"/>
        </w:r>
      </w:hyperlink>
    </w:p>
    <w:p w14:paraId="738B7E32" w14:textId="21C886B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59" w:history="1">
        <w:r w:rsidRPr="00AB61BB">
          <w:rPr>
            <w:rStyle w:val="Hipercze"/>
            <w:noProof/>
          </w:rPr>
          <w:t>Tabela 91. Reguły dla załącznika AKC-4I</w:t>
        </w:r>
        <w:r>
          <w:rPr>
            <w:noProof/>
            <w:webHidden/>
          </w:rPr>
          <w:tab/>
        </w:r>
        <w:r>
          <w:rPr>
            <w:noProof/>
            <w:webHidden/>
          </w:rPr>
          <w:fldChar w:fldCharType="begin"/>
        </w:r>
        <w:r>
          <w:rPr>
            <w:noProof/>
            <w:webHidden/>
          </w:rPr>
          <w:instrText xml:space="preserve"> PAGEREF _Toc183172059 \h </w:instrText>
        </w:r>
        <w:r>
          <w:rPr>
            <w:noProof/>
            <w:webHidden/>
          </w:rPr>
        </w:r>
        <w:r>
          <w:rPr>
            <w:noProof/>
            <w:webHidden/>
          </w:rPr>
          <w:fldChar w:fldCharType="separate"/>
        </w:r>
        <w:r>
          <w:rPr>
            <w:noProof/>
            <w:webHidden/>
          </w:rPr>
          <w:t>124</w:t>
        </w:r>
        <w:r>
          <w:rPr>
            <w:noProof/>
            <w:webHidden/>
          </w:rPr>
          <w:fldChar w:fldCharType="end"/>
        </w:r>
      </w:hyperlink>
    </w:p>
    <w:p w14:paraId="497526FF" w14:textId="5EB295B3"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60" w:history="1">
        <w:r w:rsidRPr="00AB61BB">
          <w:rPr>
            <w:rStyle w:val="Hipercze"/>
            <w:noProof/>
          </w:rPr>
          <w:t>Tabela 92. Dane ogólne w ramach struktury załącznika AKC-4J do deklaracji AKC-4/AKC-4zo</w:t>
        </w:r>
        <w:r>
          <w:rPr>
            <w:noProof/>
            <w:webHidden/>
          </w:rPr>
          <w:tab/>
        </w:r>
        <w:r>
          <w:rPr>
            <w:noProof/>
            <w:webHidden/>
          </w:rPr>
          <w:fldChar w:fldCharType="begin"/>
        </w:r>
        <w:r>
          <w:rPr>
            <w:noProof/>
            <w:webHidden/>
          </w:rPr>
          <w:instrText xml:space="preserve"> PAGEREF _Toc183172060 \h </w:instrText>
        </w:r>
        <w:r>
          <w:rPr>
            <w:noProof/>
            <w:webHidden/>
          </w:rPr>
        </w:r>
        <w:r>
          <w:rPr>
            <w:noProof/>
            <w:webHidden/>
          </w:rPr>
          <w:fldChar w:fldCharType="separate"/>
        </w:r>
        <w:r>
          <w:rPr>
            <w:noProof/>
            <w:webHidden/>
          </w:rPr>
          <w:t>126</w:t>
        </w:r>
        <w:r>
          <w:rPr>
            <w:noProof/>
            <w:webHidden/>
          </w:rPr>
          <w:fldChar w:fldCharType="end"/>
        </w:r>
      </w:hyperlink>
    </w:p>
    <w:p w14:paraId="2E65CE98" w14:textId="34367E7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61" w:history="1">
        <w:r w:rsidRPr="00AB61BB">
          <w:rPr>
            <w:rStyle w:val="Hipercze"/>
            <w:noProof/>
          </w:rPr>
          <w:t>Tabela 93. Struktura załącznika AKC-4J</w:t>
        </w:r>
        <w:r>
          <w:rPr>
            <w:noProof/>
            <w:webHidden/>
          </w:rPr>
          <w:tab/>
        </w:r>
        <w:r>
          <w:rPr>
            <w:noProof/>
            <w:webHidden/>
          </w:rPr>
          <w:fldChar w:fldCharType="begin"/>
        </w:r>
        <w:r>
          <w:rPr>
            <w:noProof/>
            <w:webHidden/>
          </w:rPr>
          <w:instrText xml:space="preserve"> PAGEREF _Toc183172061 \h </w:instrText>
        </w:r>
        <w:r>
          <w:rPr>
            <w:noProof/>
            <w:webHidden/>
          </w:rPr>
        </w:r>
        <w:r>
          <w:rPr>
            <w:noProof/>
            <w:webHidden/>
          </w:rPr>
          <w:fldChar w:fldCharType="separate"/>
        </w:r>
        <w:r>
          <w:rPr>
            <w:noProof/>
            <w:webHidden/>
          </w:rPr>
          <w:t>127</w:t>
        </w:r>
        <w:r>
          <w:rPr>
            <w:noProof/>
            <w:webHidden/>
          </w:rPr>
          <w:fldChar w:fldCharType="end"/>
        </w:r>
      </w:hyperlink>
    </w:p>
    <w:p w14:paraId="12B35B6A" w14:textId="04728377"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62" w:history="1">
        <w:r w:rsidRPr="00AB61BB">
          <w:rPr>
            <w:rStyle w:val="Hipercze"/>
            <w:noProof/>
          </w:rPr>
          <w:t>Tabela 94. Struktura &lt;HeaderType&gt;, nagłówka załącznika AKC-4J</w:t>
        </w:r>
        <w:r>
          <w:rPr>
            <w:noProof/>
            <w:webHidden/>
          </w:rPr>
          <w:tab/>
        </w:r>
        <w:r>
          <w:rPr>
            <w:noProof/>
            <w:webHidden/>
          </w:rPr>
          <w:fldChar w:fldCharType="begin"/>
        </w:r>
        <w:r>
          <w:rPr>
            <w:noProof/>
            <w:webHidden/>
          </w:rPr>
          <w:instrText xml:space="preserve"> PAGEREF _Toc183172062 \h </w:instrText>
        </w:r>
        <w:r>
          <w:rPr>
            <w:noProof/>
            <w:webHidden/>
          </w:rPr>
        </w:r>
        <w:r>
          <w:rPr>
            <w:noProof/>
            <w:webHidden/>
          </w:rPr>
          <w:fldChar w:fldCharType="separate"/>
        </w:r>
        <w:r>
          <w:rPr>
            <w:noProof/>
            <w:webHidden/>
          </w:rPr>
          <w:t>128</w:t>
        </w:r>
        <w:r>
          <w:rPr>
            <w:noProof/>
            <w:webHidden/>
          </w:rPr>
          <w:fldChar w:fldCharType="end"/>
        </w:r>
      </w:hyperlink>
    </w:p>
    <w:p w14:paraId="05C69BD9" w14:textId="369A047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63" w:history="1">
        <w:r w:rsidRPr="00AB61BB">
          <w:rPr>
            <w:rStyle w:val="Hipercze"/>
            <w:noProof/>
          </w:rPr>
          <w:t>Tabela 95. Struktura &lt; WarehouseType &gt;, Dane o składzie podatkowym i o zarejestrowanym odbiorcy załącznika AKC-4J</w:t>
        </w:r>
        <w:r>
          <w:rPr>
            <w:noProof/>
            <w:webHidden/>
          </w:rPr>
          <w:tab/>
        </w:r>
        <w:r>
          <w:rPr>
            <w:noProof/>
            <w:webHidden/>
          </w:rPr>
          <w:fldChar w:fldCharType="begin"/>
        </w:r>
        <w:r>
          <w:rPr>
            <w:noProof/>
            <w:webHidden/>
          </w:rPr>
          <w:instrText xml:space="preserve"> PAGEREF _Toc183172063 \h </w:instrText>
        </w:r>
        <w:r>
          <w:rPr>
            <w:noProof/>
            <w:webHidden/>
          </w:rPr>
        </w:r>
        <w:r>
          <w:rPr>
            <w:noProof/>
            <w:webHidden/>
          </w:rPr>
          <w:fldChar w:fldCharType="separate"/>
        </w:r>
        <w:r>
          <w:rPr>
            <w:noProof/>
            <w:webHidden/>
          </w:rPr>
          <w:t>129</w:t>
        </w:r>
        <w:r>
          <w:rPr>
            <w:noProof/>
            <w:webHidden/>
          </w:rPr>
          <w:fldChar w:fldCharType="end"/>
        </w:r>
      </w:hyperlink>
    </w:p>
    <w:p w14:paraId="2F5578FF" w14:textId="15AB1F6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64" w:history="1">
        <w:r w:rsidRPr="00AB61BB">
          <w:rPr>
            <w:rStyle w:val="Hipercze"/>
            <w:noProof/>
          </w:rPr>
          <w:t>Tabela 96. Struktura elementu &lt; CalculOfAmountOfExciseDutyType&gt; - Obliczenie wysokości podatku akcyzowego dla załącznika AKC-4J.</w:t>
        </w:r>
        <w:r>
          <w:rPr>
            <w:noProof/>
            <w:webHidden/>
          </w:rPr>
          <w:tab/>
        </w:r>
        <w:r>
          <w:rPr>
            <w:noProof/>
            <w:webHidden/>
          </w:rPr>
          <w:fldChar w:fldCharType="begin"/>
        </w:r>
        <w:r>
          <w:rPr>
            <w:noProof/>
            <w:webHidden/>
          </w:rPr>
          <w:instrText xml:space="preserve"> PAGEREF _Toc183172064 \h </w:instrText>
        </w:r>
        <w:r>
          <w:rPr>
            <w:noProof/>
            <w:webHidden/>
          </w:rPr>
        </w:r>
        <w:r>
          <w:rPr>
            <w:noProof/>
            <w:webHidden/>
          </w:rPr>
          <w:fldChar w:fldCharType="separate"/>
        </w:r>
        <w:r>
          <w:rPr>
            <w:noProof/>
            <w:webHidden/>
          </w:rPr>
          <w:t>130</w:t>
        </w:r>
        <w:r>
          <w:rPr>
            <w:noProof/>
            <w:webHidden/>
          </w:rPr>
          <w:fldChar w:fldCharType="end"/>
        </w:r>
      </w:hyperlink>
    </w:p>
    <w:p w14:paraId="7D0FAC12" w14:textId="61E8206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65" w:history="1">
        <w:r w:rsidRPr="00AB61BB">
          <w:rPr>
            <w:rStyle w:val="Hipercze"/>
            <w:noProof/>
          </w:rPr>
          <w:t>Tabela 97. Struktura elementu &lt; CleareanceExciseDutyType &gt; -Rozliczenie podatku akcyzowego dla załącznika AKC-4J.</w:t>
        </w:r>
        <w:r>
          <w:rPr>
            <w:noProof/>
            <w:webHidden/>
          </w:rPr>
          <w:tab/>
        </w:r>
        <w:r>
          <w:rPr>
            <w:noProof/>
            <w:webHidden/>
          </w:rPr>
          <w:fldChar w:fldCharType="begin"/>
        </w:r>
        <w:r>
          <w:rPr>
            <w:noProof/>
            <w:webHidden/>
          </w:rPr>
          <w:instrText xml:space="preserve"> PAGEREF _Toc183172065 \h </w:instrText>
        </w:r>
        <w:r>
          <w:rPr>
            <w:noProof/>
            <w:webHidden/>
          </w:rPr>
        </w:r>
        <w:r>
          <w:rPr>
            <w:noProof/>
            <w:webHidden/>
          </w:rPr>
          <w:fldChar w:fldCharType="separate"/>
        </w:r>
        <w:r>
          <w:rPr>
            <w:noProof/>
            <w:webHidden/>
          </w:rPr>
          <w:t>131</w:t>
        </w:r>
        <w:r>
          <w:rPr>
            <w:noProof/>
            <w:webHidden/>
          </w:rPr>
          <w:fldChar w:fldCharType="end"/>
        </w:r>
      </w:hyperlink>
    </w:p>
    <w:p w14:paraId="5D491BC8" w14:textId="4990A7B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66" w:history="1">
        <w:r w:rsidRPr="00AB61BB">
          <w:rPr>
            <w:rStyle w:val="Hipercze"/>
            <w:noProof/>
          </w:rPr>
          <w:t>Tabela 98. Struktura &lt;ItemsType&gt;, Obliczenie wysokości podatku akcyzowego od poszczególnych wyrobów (podsumowanie pozycji) załącznika AKC-4I</w:t>
        </w:r>
        <w:r>
          <w:rPr>
            <w:noProof/>
            <w:webHidden/>
          </w:rPr>
          <w:tab/>
        </w:r>
        <w:r>
          <w:rPr>
            <w:noProof/>
            <w:webHidden/>
          </w:rPr>
          <w:fldChar w:fldCharType="begin"/>
        </w:r>
        <w:r>
          <w:rPr>
            <w:noProof/>
            <w:webHidden/>
          </w:rPr>
          <w:instrText xml:space="preserve"> PAGEREF _Toc183172066 \h </w:instrText>
        </w:r>
        <w:r>
          <w:rPr>
            <w:noProof/>
            <w:webHidden/>
          </w:rPr>
        </w:r>
        <w:r>
          <w:rPr>
            <w:noProof/>
            <w:webHidden/>
          </w:rPr>
          <w:fldChar w:fldCharType="separate"/>
        </w:r>
        <w:r>
          <w:rPr>
            <w:noProof/>
            <w:webHidden/>
          </w:rPr>
          <w:t>131</w:t>
        </w:r>
        <w:r>
          <w:rPr>
            <w:noProof/>
            <w:webHidden/>
          </w:rPr>
          <w:fldChar w:fldCharType="end"/>
        </w:r>
      </w:hyperlink>
    </w:p>
    <w:p w14:paraId="58BBC190" w14:textId="32A90D4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67" w:history="1">
        <w:r w:rsidRPr="00AB61BB">
          <w:rPr>
            <w:rStyle w:val="Hipercze"/>
            <w:noProof/>
          </w:rPr>
          <w:t>Tabela 99. Struktura &lt;ItemType&gt;, Obliczenie wysokości podatku akcyzowego od poszczególnych wyrobów (składowe pozycji) załącznika AKC-4J.</w:t>
        </w:r>
        <w:r>
          <w:rPr>
            <w:noProof/>
            <w:webHidden/>
          </w:rPr>
          <w:tab/>
        </w:r>
        <w:r>
          <w:rPr>
            <w:noProof/>
            <w:webHidden/>
          </w:rPr>
          <w:fldChar w:fldCharType="begin"/>
        </w:r>
        <w:r>
          <w:rPr>
            <w:noProof/>
            <w:webHidden/>
          </w:rPr>
          <w:instrText xml:space="preserve"> PAGEREF _Toc183172067 \h </w:instrText>
        </w:r>
        <w:r>
          <w:rPr>
            <w:noProof/>
            <w:webHidden/>
          </w:rPr>
        </w:r>
        <w:r>
          <w:rPr>
            <w:noProof/>
            <w:webHidden/>
          </w:rPr>
          <w:fldChar w:fldCharType="separate"/>
        </w:r>
        <w:r>
          <w:rPr>
            <w:noProof/>
            <w:webHidden/>
          </w:rPr>
          <w:t>133</w:t>
        </w:r>
        <w:r>
          <w:rPr>
            <w:noProof/>
            <w:webHidden/>
          </w:rPr>
          <w:fldChar w:fldCharType="end"/>
        </w:r>
      </w:hyperlink>
    </w:p>
    <w:p w14:paraId="35FD9F75" w14:textId="41AFC77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68" w:history="1">
        <w:r w:rsidRPr="00AB61BB">
          <w:rPr>
            <w:rStyle w:val="Hipercze"/>
            <w:noProof/>
          </w:rPr>
          <w:t>Tabela 100. Struktura elementu &lt; DailyPaymentInformationType &gt; - Suma kwot wpłat dziennych dla załącznika AKC-4J</w:t>
        </w:r>
        <w:r>
          <w:rPr>
            <w:noProof/>
            <w:webHidden/>
          </w:rPr>
          <w:tab/>
        </w:r>
        <w:r>
          <w:rPr>
            <w:noProof/>
            <w:webHidden/>
          </w:rPr>
          <w:fldChar w:fldCharType="begin"/>
        </w:r>
        <w:r>
          <w:rPr>
            <w:noProof/>
            <w:webHidden/>
          </w:rPr>
          <w:instrText xml:space="preserve"> PAGEREF _Toc183172068 \h </w:instrText>
        </w:r>
        <w:r>
          <w:rPr>
            <w:noProof/>
            <w:webHidden/>
          </w:rPr>
        </w:r>
        <w:r>
          <w:rPr>
            <w:noProof/>
            <w:webHidden/>
          </w:rPr>
          <w:fldChar w:fldCharType="separate"/>
        </w:r>
        <w:r>
          <w:rPr>
            <w:noProof/>
            <w:webHidden/>
          </w:rPr>
          <w:t>134</w:t>
        </w:r>
        <w:r>
          <w:rPr>
            <w:noProof/>
            <w:webHidden/>
          </w:rPr>
          <w:fldChar w:fldCharType="end"/>
        </w:r>
      </w:hyperlink>
    </w:p>
    <w:p w14:paraId="5DDB25CA" w14:textId="5913624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69" w:history="1">
        <w:r w:rsidRPr="00AB61BB">
          <w:rPr>
            <w:rStyle w:val="Hipercze"/>
            <w:noProof/>
          </w:rPr>
          <w:t>Tabela 101. Reguły dla załącznika AKC-4J</w:t>
        </w:r>
        <w:r>
          <w:rPr>
            <w:noProof/>
            <w:webHidden/>
          </w:rPr>
          <w:tab/>
        </w:r>
        <w:r>
          <w:rPr>
            <w:noProof/>
            <w:webHidden/>
          </w:rPr>
          <w:fldChar w:fldCharType="begin"/>
        </w:r>
        <w:r>
          <w:rPr>
            <w:noProof/>
            <w:webHidden/>
          </w:rPr>
          <w:instrText xml:space="preserve"> PAGEREF _Toc183172069 \h </w:instrText>
        </w:r>
        <w:r>
          <w:rPr>
            <w:noProof/>
            <w:webHidden/>
          </w:rPr>
        </w:r>
        <w:r>
          <w:rPr>
            <w:noProof/>
            <w:webHidden/>
          </w:rPr>
          <w:fldChar w:fldCharType="separate"/>
        </w:r>
        <w:r>
          <w:rPr>
            <w:noProof/>
            <w:webHidden/>
          </w:rPr>
          <w:t>135</w:t>
        </w:r>
        <w:r>
          <w:rPr>
            <w:noProof/>
            <w:webHidden/>
          </w:rPr>
          <w:fldChar w:fldCharType="end"/>
        </w:r>
      </w:hyperlink>
    </w:p>
    <w:p w14:paraId="3B45B1DE" w14:textId="52CAB66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70" w:history="1">
        <w:r w:rsidRPr="00AB61BB">
          <w:rPr>
            <w:rStyle w:val="Hipercze"/>
            <w:noProof/>
          </w:rPr>
          <w:t>Tabela 102. Dane ogólne w ramach struktury załącznika AKC-4K do deklaracji AKC-4/AKC-4zo</w:t>
        </w:r>
        <w:r>
          <w:rPr>
            <w:noProof/>
            <w:webHidden/>
          </w:rPr>
          <w:tab/>
        </w:r>
        <w:r>
          <w:rPr>
            <w:noProof/>
            <w:webHidden/>
          </w:rPr>
          <w:fldChar w:fldCharType="begin"/>
        </w:r>
        <w:r>
          <w:rPr>
            <w:noProof/>
            <w:webHidden/>
          </w:rPr>
          <w:instrText xml:space="preserve"> PAGEREF _Toc183172070 \h </w:instrText>
        </w:r>
        <w:r>
          <w:rPr>
            <w:noProof/>
            <w:webHidden/>
          </w:rPr>
        </w:r>
        <w:r>
          <w:rPr>
            <w:noProof/>
            <w:webHidden/>
          </w:rPr>
          <w:fldChar w:fldCharType="separate"/>
        </w:r>
        <w:r>
          <w:rPr>
            <w:noProof/>
            <w:webHidden/>
          </w:rPr>
          <w:t>136</w:t>
        </w:r>
        <w:r>
          <w:rPr>
            <w:noProof/>
            <w:webHidden/>
          </w:rPr>
          <w:fldChar w:fldCharType="end"/>
        </w:r>
      </w:hyperlink>
    </w:p>
    <w:p w14:paraId="7BC5524F" w14:textId="3CB3ACD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71" w:history="1">
        <w:r w:rsidRPr="00AB61BB">
          <w:rPr>
            <w:rStyle w:val="Hipercze"/>
            <w:noProof/>
          </w:rPr>
          <w:t>Tabela 103. Struktura załącznika AKC-4K do deklaracji AKC-4/AKC-4zo</w:t>
        </w:r>
        <w:r>
          <w:rPr>
            <w:noProof/>
            <w:webHidden/>
          </w:rPr>
          <w:tab/>
        </w:r>
        <w:r>
          <w:rPr>
            <w:noProof/>
            <w:webHidden/>
          </w:rPr>
          <w:fldChar w:fldCharType="begin"/>
        </w:r>
        <w:r>
          <w:rPr>
            <w:noProof/>
            <w:webHidden/>
          </w:rPr>
          <w:instrText xml:space="preserve"> PAGEREF _Toc183172071 \h </w:instrText>
        </w:r>
        <w:r>
          <w:rPr>
            <w:noProof/>
            <w:webHidden/>
          </w:rPr>
        </w:r>
        <w:r>
          <w:rPr>
            <w:noProof/>
            <w:webHidden/>
          </w:rPr>
          <w:fldChar w:fldCharType="separate"/>
        </w:r>
        <w:r>
          <w:rPr>
            <w:noProof/>
            <w:webHidden/>
          </w:rPr>
          <w:t>137</w:t>
        </w:r>
        <w:r>
          <w:rPr>
            <w:noProof/>
            <w:webHidden/>
          </w:rPr>
          <w:fldChar w:fldCharType="end"/>
        </w:r>
      </w:hyperlink>
    </w:p>
    <w:p w14:paraId="5BF39789" w14:textId="598CB4C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72" w:history="1">
        <w:r w:rsidRPr="00AB61BB">
          <w:rPr>
            <w:rStyle w:val="Hipercze"/>
            <w:noProof/>
          </w:rPr>
          <w:t>Tabela 104. Struktura &lt;HeaderType&gt;, nagłówka załącznika AKC-4K</w:t>
        </w:r>
        <w:r>
          <w:rPr>
            <w:noProof/>
            <w:webHidden/>
          </w:rPr>
          <w:tab/>
        </w:r>
        <w:r>
          <w:rPr>
            <w:noProof/>
            <w:webHidden/>
          </w:rPr>
          <w:fldChar w:fldCharType="begin"/>
        </w:r>
        <w:r>
          <w:rPr>
            <w:noProof/>
            <w:webHidden/>
          </w:rPr>
          <w:instrText xml:space="preserve"> PAGEREF _Toc183172072 \h </w:instrText>
        </w:r>
        <w:r>
          <w:rPr>
            <w:noProof/>
            <w:webHidden/>
          </w:rPr>
        </w:r>
        <w:r>
          <w:rPr>
            <w:noProof/>
            <w:webHidden/>
          </w:rPr>
          <w:fldChar w:fldCharType="separate"/>
        </w:r>
        <w:r>
          <w:rPr>
            <w:noProof/>
            <w:webHidden/>
          </w:rPr>
          <w:t>137</w:t>
        </w:r>
        <w:r>
          <w:rPr>
            <w:noProof/>
            <w:webHidden/>
          </w:rPr>
          <w:fldChar w:fldCharType="end"/>
        </w:r>
      </w:hyperlink>
    </w:p>
    <w:p w14:paraId="2B093FE8" w14:textId="559053A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73" w:history="1">
        <w:r w:rsidRPr="00AB61BB">
          <w:rPr>
            <w:rStyle w:val="Hipercze"/>
            <w:noProof/>
          </w:rPr>
          <w:t>Tabela 105. Struktura &lt; WarehouseType &gt;, Dane o składzie podatkowym i o zarejestrowanym odbiorcy załącznika AKC-4K</w:t>
        </w:r>
        <w:r>
          <w:rPr>
            <w:noProof/>
            <w:webHidden/>
          </w:rPr>
          <w:tab/>
        </w:r>
        <w:r>
          <w:rPr>
            <w:noProof/>
            <w:webHidden/>
          </w:rPr>
          <w:fldChar w:fldCharType="begin"/>
        </w:r>
        <w:r>
          <w:rPr>
            <w:noProof/>
            <w:webHidden/>
          </w:rPr>
          <w:instrText xml:space="preserve"> PAGEREF _Toc183172073 \h </w:instrText>
        </w:r>
        <w:r>
          <w:rPr>
            <w:noProof/>
            <w:webHidden/>
          </w:rPr>
        </w:r>
        <w:r>
          <w:rPr>
            <w:noProof/>
            <w:webHidden/>
          </w:rPr>
          <w:fldChar w:fldCharType="separate"/>
        </w:r>
        <w:r>
          <w:rPr>
            <w:noProof/>
            <w:webHidden/>
          </w:rPr>
          <w:t>139</w:t>
        </w:r>
        <w:r>
          <w:rPr>
            <w:noProof/>
            <w:webHidden/>
          </w:rPr>
          <w:fldChar w:fldCharType="end"/>
        </w:r>
      </w:hyperlink>
    </w:p>
    <w:p w14:paraId="1CE578A8" w14:textId="0D6DE7A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74" w:history="1">
        <w:r w:rsidRPr="00AB61BB">
          <w:rPr>
            <w:rStyle w:val="Hipercze"/>
            <w:noProof/>
          </w:rPr>
          <w:t>Tabela 106. Struktura elementu &lt; CalculOfAmountOfExciseDutyType&gt; - Obliczenie wysokości podatku akcyzowego dla załącznika AKC-4K.</w:t>
        </w:r>
        <w:r>
          <w:rPr>
            <w:noProof/>
            <w:webHidden/>
          </w:rPr>
          <w:tab/>
        </w:r>
        <w:r>
          <w:rPr>
            <w:noProof/>
            <w:webHidden/>
          </w:rPr>
          <w:fldChar w:fldCharType="begin"/>
        </w:r>
        <w:r>
          <w:rPr>
            <w:noProof/>
            <w:webHidden/>
          </w:rPr>
          <w:instrText xml:space="preserve"> PAGEREF _Toc183172074 \h </w:instrText>
        </w:r>
        <w:r>
          <w:rPr>
            <w:noProof/>
            <w:webHidden/>
          </w:rPr>
        </w:r>
        <w:r>
          <w:rPr>
            <w:noProof/>
            <w:webHidden/>
          </w:rPr>
          <w:fldChar w:fldCharType="separate"/>
        </w:r>
        <w:r>
          <w:rPr>
            <w:noProof/>
            <w:webHidden/>
          </w:rPr>
          <w:t>140</w:t>
        </w:r>
        <w:r>
          <w:rPr>
            <w:noProof/>
            <w:webHidden/>
          </w:rPr>
          <w:fldChar w:fldCharType="end"/>
        </w:r>
      </w:hyperlink>
    </w:p>
    <w:p w14:paraId="2A52828D" w14:textId="194A241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75" w:history="1">
        <w:r w:rsidRPr="00AB61BB">
          <w:rPr>
            <w:rStyle w:val="Hipercze"/>
            <w:noProof/>
          </w:rPr>
          <w:t>Tabela 107. Struktura elementu &lt; CleareanceExciseDutyType &gt; -Rozliczenie podatku akcyzowego dla załącznika AKC-4K.</w:t>
        </w:r>
        <w:r>
          <w:rPr>
            <w:noProof/>
            <w:webHidden/>
          </w:rPr>
          <w:tab/>
        </w:r>
        <w:r>
          <w:rPr>
            <w:noProof/>
            <w:webHidden/>
          </w:rPr>
          <w:fldChar w:fldCharType="begin"/>
        </w:r>
        <w:r>
          <w:rPr>
            <w:noProof/>
            <w:webHidden/>
          </w:rPr>
          <w:instrText xml:space="preserve"> PAGEREF _Toc183172075 \h </w:instrText>
        </w:r>
        <w:r>
          <w:rPr>
            <w:noProof/>
            <w:webHidden/>
          </w:rPr>
        </w:r>
        <w:r>
          <w:rPr>
            <w:noProof/>
            <w:webHidden/>
          </w:rPr>
          <w:fldChar w:fldCharType="separate"/>
        </w:r>
        <w:r>
          <w:rPr>
            <w:noProof/>
            <w:webHidden/>
          </w:rPr>
          <w:t>141</w:t>
        </w:r>
        <w:r>
          <w:rPr>
            <w:noProof/>
            <w:webHidden/>
          </w:rPr>
          <w:fldChar w:fldCharType="end"/>
        </w:r>
      </w:hyperlink>
    </w:p>
    <w:p w14:paraId="3A671392" w14:textId="66F891A0"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76" w:history="1">
        <w:r w:rsidRPr="00AB61BB">
          <w:rPr>
            <w:rStyle w:val="Hipercze"/>
            <w:noProof/>
          </w:rPr>
          <w:t>Tabela 108. Struktura &lt;ItemsType&gt;, Obliczenie wysokości podatku akcyzowego od poszczególnych wyrobów (podsumowanie pozycji) załącznika AKC-4K</w:t>
        </w:r>
        <w:r>
          <w:rPr>
            <w:noProof/>
            <w:webHidden/>
          </w:rPr>
          <w:tab/>
        </w:r>
        <w:r>
          <w:rPr>
            <w:noProof/>
            <w:webHidden/>
          </w:rPr>
          <w:fldChar w:fldCharType="begin"/>
        </w:r>
        <w:r>
          <w:rPr>
            <w:noProof/>
            <w:webHidden/>
          </w:rPr>
          <w:instrText xml:space="preserve"> PAGEREF _Toc183172076 \h </w:instrText>
        </w:r>
        <w:r>
          <w:rPr>
            <w:noProof/>
            <w:webHidden/>
          </w:rPr>
        </w:r>
        <w:r>
          <w:rPr>
            <w:noProof/>
            <w:webHidden/>
          </w:rPr>
          <w:fldChar w:fldCharType="separate"/>
        </w:r>
        <w:r>
          <w:rPr>
            <w:noProof/>
            <w:webHidden/>
          </w:rPr>
          <w:t>141</w:t>
        </w:r>
        <w:r>
          <w:rPr>
            <w:noProof/>
            <w:webHidden/>
          </w:rPr>
          <w:fldChar w:fldCharType="end"/>
        </w:r>
      </w:hyperlink>
    </w:p>
    <w:p w14:paraId="1F66924C" w14:textId="3FC4383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77" w:history="1">
        <w:r w:rsidRPr="00AB61BB">
          <w:rPr>
            <w:rStyle w:val="Hipercze"/>
            <w:noProof/>
          </w:rPr>
          <w:t>Tabela 109. Struktura &lt;ItemType&gt;, Obliczenie wysokości podatku akcyzowego od poszczególnych wyrobów (składowe pozycji) załącznika AKC-4K.</w:t>
        </w:r>
        <w:r>
          <w:rPr>
            <w:noProof/>
            <w:webHidden/>
          </w:rPr>
          <w:tab/>
        </w:r>
        <w:r>
          <w:rPr>
            <w:noProof/>
            <w:webHidden/>
          </w:rPr>
          <w:fldChar w:fldCharType="begin"/>
        </w:r>
        <w:r>
          <w:rPr>
            <w:noProof/>
            <w:webHidden/>
          </w:rPr>
          <w:instrText xml:space="preserve"> PAGEREF _Toc183172077 \h </w:instrText>
        </w:r>
        <w:r>
          <w:rPr>
            <w:noProof/>
            <w:webHidden/>
          </w:rPr>
        </w:r>
        <w:r>
          <w:rPr>
            <w:noProof/>
            <w:webHidden/>
          </w:rPr>
          <w:fldChar w:fldCharType="separate"/>
        </w:r>
        <w:r>
          <w:rPr>
            <w:noProof/>
            <w:webHidden/>
          </w:rPr>
          <w:t>142</w:t>
        </w:r>
        <w:r>
          <w:rPr>
            <w:noProof/>
            <w:webHidden/>
          </w:rPr>
          <w:fldChar w:fldCharType="end"/>
        </w:r>
      </w:hyperlink>
    </w:p>
    <w:p w14:paraId="3D07214F" w14:textId="27227CE3"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78" w:history="1">
        <w:r w:rsidRPr="00AB61BB">
          <w:rPr>
            <w:rStyle w:val="Hipercze"/>
            <w:noProof/>
          </w:rPr>
          <w:t>Tabela 110. Struktura elementu &lt; DailyPaymentInformationType &gt; - Informacja o wpłatach dziennych. Suma kwot wpłat dziennych dla załącznika AKC-4K</w:t>
        </w:r>
        <w:r>
          <w:rPr>
            <w:noProof/>
            <w:webHidden/>
          </w:rPr>
          <w:tab/>
        </w:r>
        <w:r>
          <w:rPr>
            <w:noProof/>
            <w:webHidden/>
          </w:rPr>
          <w:fldChar w:fldCharType="begin"/>
        </w:r>
        <w:r>
          <w:rPr>
            <w:noProof/>
            <w:webHidden/>
          </w:rPr>
          <w:instrText xml:space="preserve"> PAGEREF _Toc183172078 \h </w:instrText>
        </w:r>
        <w:r>
          <w:rPr>
            <w:noProof/>
            <w:webHidden/>
          </w:rPr>
        </w:r>
        <w:r>
          <w:rPr>
            <w:noProof/>
            <w:webHidden/>
          </w:rPr>
          <w:fldChar w:fldCharType="separate"/>
        </w:r>
        <w:r>
          <w:rPr>
            <w:noProof/>
            <w:webHidden/>
          </w:rPr>
          <w:t>143</w:t>
        </w:r>
        <w:r>
          <w:rPr>
            <w:noProof/>
            <w:webHidden/>
          </w:rPr>
          <w:fldChar w:fldCharType="end"/>
        </w:r>
      </w:hyperlink>
    </w:p>
    <w:p w14:paraId="5595BA46" w14:textId="777A531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79" w:history="1">
        <w:r w:rsidRPr="00AB61BB">
          <w:rPr>
            <w:rStyle w:val="Hipercze"/>
            <w:noProof/>
          </w:rPr>
          <w:t>Tabela 111. Reguły dla załącznika AKC-4K</w:t>
        </w:r>
        <w:r>
          <w:rPr>
            <w:noProof/>
            <w:webHidden/>
          </w:rPr>
          <w:tab/>
        </w:r>
        <w:r>
          <w:rPr>
            <w:noProof/>
            <w:webHidden/>
          </w:rPr>
          <w:fldChar w:fldCharType="begin"/>
        </w:r>
        <w:r>
          <w:rPr>
            <w:noProof/>
            <w:webHidden/>
          </w:rPr>
          <w:instrText xml:space="preserve"> PAGEREF _Toc183172079 \h </w:instrText>
        </w:r>
        <w:r>
          <w:rPr>
            <w:noProof/>
            <w:webHidden/>
          </w:rPr>
        </w:r>
        <w:r>
          <w:rPr>
            <w:noProof/>
            <w:webHidden/>
          </w:rPr>
          <w:fldChar w:fldCharType="separate"/>
        </w:r>
        <w:r>
          <w:rPr>
            <w:noProof/>
            <w:webHidden/>
          </w:rPr>
          <w:t>144</w:t>
        </w:r>
        <w:r>
          <w:rPr>
            <w:noProof/>
            <w:webHidden/>
          </w:rPr>
          <w:fldChar w:fldCharType="end"/>
        </w:r>
      </w:hyperlink>
    </w:p>
    <w:p w14:paraId="6C1802D1" w14:textId="162B75D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80" w:history="1">
        <w:r w:rsidRPr="00AB61BB">
          <w:rPr>
            <w:rStyle w:val="Hipercze"/>
            <w:noProof/>
          </w:rPr>
          <w:t>Tabela 112. Dane ogólne w ramach struktury załącznika AKC-4L do deklaracji AKC-4/AKC-4zo</w:t>
        </w:r>
        <w:r>
          <w:rPr>
            <w:noProof/>
            <w:webHidden/>
          </w:rPr>
          <w:tab/>
        </w:r>
        <w:r>
          <w:rPr>
            <w:noProof/>
            <w:webHidden/>
          </w:rPr>
          <w:fldChar w:fldCharType="begin"/>
        </w:r>
        <w:r>
          <w:rPr>
            <w:noProof/>
            <w:webHidden/>
          </w:rPr>
          <w:instrText xml:space="preserve"> PAGEREF _Toc183172080 \h </w:instrText>
        </w:r>
        <w:r>
          <w:rPr>
            <w:noProof/>
            <w:webHidden/>
          </w:rPr>
        </w:r>
        <w:r>
          <w:rPr>
            <w:noProof/>
            <w:webHidden/>
          </w:rPr>
          <w:fldChar w:fldCharType="separate"/>
        </w:r>
        <w:r>
          <w:rPr>
            <w:noProof/>
            <w:webHidden/>
          </w:rPr>
          <w:t>147</w:t>
        </w:r>
        <w:r>
          <w:rPr>
            <w:noProof/>
            <w:webHidden/>
          </w:rPr>
          <w:fldChar w:fldCharType="end"/>
        </w:r>
      </w:hyperlink>
    </w:p>
    <w:p w14:paraId="703101A3" w14:textId="0CE06DB0"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81" w:history="1">
        <w:r w:rsidRPr="00AB61BB">
          <w:rPr>
            <w:rStyle w:val="Hipercze"/>
            <w:noProof/>
          </w:rPr>
          <w:t>Tabela 113. Struktura załącznika AKC-4L do deklaracji AKC-4/AKC-4zo</w:t>
        </w:r>
        <w:r>
          <w:rPr>
            <w:noProof/>
            <w:webHidden/>
          </w:rPr>
          <w:tab/>
        </w:r>
        <w:r>
          <w:rPr>
            <w:noProof/>
            <w:webHidden/>
          </w:rPr>
          <w:fldChar w:fldCharType="begin"/>
        </w:r>
        <w:r>
          <w:rPr>
            <w:noProof/>
            <w:webHidden/>
          </w:rPr>
          <w:instrText xml:space="preserve"> PAGEREF _Toc183172081 \h </w:instrText>
        </w:r>
        <w:r>
          <w:rPr>
            <w:noProof/>
            <w:webHidden/>
          </w:rPr>
        </w:r>
        <w:r>
          <w:rPr>
            <w:noProof/>
            <w:webHidden/>
          </w:rPr>
          <w:fldChar w:fldCharType="separate"/>
        </w:r>
        <w:r>
          <w:rPr>
            <w:noProof/>
            <w:webHidden/>
          </w:rPr>
          <w:t>148</w:t>
        </w:r>
        <w:r>
          <w:rPr>
            <w:noProof/>
            <w:webHidden/>
          </w:rPr>
          <w:fldChar w:fldCharType="end"/>
        </w:r>
      </w:hyperlink>
    </w:p>
    <w:p w14:paraId="2318B1D8" w14:textId="08117EE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82" w:history="1">
        <w:r w:rsidRPr="00AB61BB">
          <w:rPr>
            <w:rStyle w:val="Hipercze"/>
            <w:noProof/>
          </w:rPr>
          <w:t>Tabela 114. Struktura &lt;HeaderType&gt;, nagłówka załącznika AKC-4L</w:t>
        </w:r>
        <w:r>
          <w:rPr>
            <w:noProof/>
            <w:webHidden/>
          </w:rPr>
          <w:tab/>
        </w:r>
        <w:r>
          <w:rPr>
            <w:noProof/>
            <w:webHidden/>
          </w:rPr>
          <w:fldChar w:fldCharType="begin"/>
        </w:r>
        <w:r>
          <w:rPr>
            <w:noProof/>
            <w:webHidden/>
          </w:rPr>
          <w:instrText xml:space="preserve"> PAGEREF _Toc183172082 \h </w:instrText>
        </w:r>
        <w:r>
          <w:rPr>
            <w:noProof/>
            <w:webHidden/>
          </w:rPr>
        </w:r>
        <w:r>
          <w:rPr>
            <w:noProof/>
            <w:webHidden/>
          </w:rPr>
          <w:fldChar w:fldCharType="separate"/>
        </w:r>
        <w:r>
          <w:rPr>
            <w:noProof/>
            <w:webHidden/>
          </w:rPr>
          <w:t>148</w:t>
        </w:r>
        <w:r>
          <w:rPr>
            <w:noProof/>
            <w:webHidden/>
          </w:rPr>
          <w:fldChar w:fldCharType="end"/>
        </w:r>
      </w:hyperlink>
    </w:p>
    <w:p w14:paraId="056B670A" w14:textId="467F46F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83" w:history="1">
        <w:r w:rsidRPr="00AB61BB">
          <w:rPr>
            <w:rStyle w:val="Hipercze"/>
            <w:noProof/>
          </w:rPr>
          <w:t>Tabela 115. Struktura elementu &lt; CalculOfAmountOfExciseDutyType &gt; Obliczenie wysokości podatku akcyzowego załącznika AKC-4L.</w:t>
        </w:r>
        <w:r>
          <w:rPr>
            <w:noProof/>
            <w:webHidden/>
          </w:rPr>
          <w:tab/>
        </w:r>
        <w:r>
          <w:rPr>
            <w:noProof/>
            <w:webHidden/>
          </w:rPr>
          <w:fldChar w:fldCharType="begin"/>
        </w:r>
        <w:r>
          <w:rPr>
            <w:noProof/>
            <w:webHidden/>
          </w:rPr>
          <w:instrText xml:space="preserve"> PAGEREF _Toc183172083 \h </w:instrText>
        </w:r>
        <w:r>
          <w:rPr>
            <w:noProof/>
            <w:webHidden/>
          </w:rPr>
        </w:r>
        <w:r>
          <w:rPr>
            <w:noProof/>
            <w:webHidden/>
          </w:rPr>
          <w:fldChar w:fldCharType="separate"/>
        </w:r>
        <w:r>
          <w:rPr>
            <w:noProof/>
            <w:webHidden/>
          </w:rPr>
          <w:t>149</w:t>
        </w:r>
        <w:r>
          <w:rPr>
            <w:noProof/>
            <w:webHidden/>
          </w:rPr>
          <w:fldChar w:fldCharType="end"/>
        </w:r>
      </w:hyperlink>
    </w:p>
    <w:p w14:paraId="045CAD9F" w14:textId="62B81580"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84" w:history="1">
        <w:r w:rsidRPr="00AB61BB">
          <w:rPr>
            <w:rStyle w:val="Hipercze"/>
            <w:noProof/>
          </w:rPr>
          <w:t>Tabela 116. Struktura &lt;ItemsType&gt;, Obliczenie wysokości podatku akcyzowego od poszczególnych wyrobów (podsumowanie pozycji) załącznika AKC-4L.</w:t>
        </w:r>
        <w:r>
          <w:rPr>
            <w:noProof/>
            <w:webHidden/>
          </w:rPr>
          <w:tab/>
        </w:r>
        <w:r>
          <w:rPr>
            <w:noProof/>
            <w:webHidden/>
          </w:rPr>
          <w:fldChar w:fldCharType="begin"/>
        </w:r>
        <w:r>
          <w:rPr>
            <w:noProof/>
            <w:webHidden/>
          </w:rPr>
          <w:instrText xml:space="preserve"> PAGEREF _Toc183172084 \h </w:instrText>
        </w:r>
        <w:r>
          <w:rPr>
            <w:noProof/>
            <w:webHidden/>
          </w:rPr>
        </w:r>
        <w:r>
          <w:rPr>
            <w:noProof/>
            <w:webHidden/>
          </w:rPr>
          <w:fldChar w:fldCharType="separate"/>
        </w:r>
        <w:r>
          <w:rPr>
            <w:noProof/>
            <w:webHidden/>
          </w:rPr>
          <w:t>150</w:t>
        </w:r>
        <w:r>
          <w:rPr>
            <w:noProof/>
            <w:webHidden/>
          </w:rPr>
          <w:fldChar w:fldCharType="end"/>
        </w:r>
      </w:hyperlink>
    </w:p>
    <w:p w14:paraId="727D6F12" w14:textId="2145F56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85" w:history="1">
        <w:r w:rsidRPr="00AB61BB">
          <w:rPr>
            <w:rStyle w:val="Hipercze"/>
            <w:noProof/>
          </w:rPr>
          <w:t>Tabela 117. Struktura &lt;ItemType&gt;, Obliczenie wysokości podatku akcyzowego od poszczególnych wyrobów (składowe pozycji) załącznika AKC-4L.</w:t>
        </w:r>
        <w:r>
          <w:rPr>
            <w:noProof/>
            <w:webHidden/>
          </w:rPr>
          <w:tab/>
        </w:r>
        <w:r>
          <w:rPr>
            <w:noProof/>
            <w:webHidden/>
          </w:rPr>
          <w:fldChar w:fldCharType="begin"/>
        </w:r>
        <w:r>
          <w:rPr>
            <w:noProof/>
            <w:webHidden/>
          </w:rPr>
          <w:instrText xml:space="preserve"> PAGEREF _Toc183172085 \h </w:instrText>
        </w:r>
        <w:r>
          <w:rPr>
            <w:noProof/>
            <w:webHidden/>
          </w:rPr>
        </w:r>
        <w:r>
          <w:rPr>
            <w:noProof/>
            <w:webHidden/>
          </w:rPr>
          <w:fldChar w:fldCharType="separate"/>
        </w:r>
        <w:r>
          <w:rPr>
            <w:noProof/>
            <w:webHidden/>
          </w:rPr>
          <w:t>151</w:t>
        </w:r>
        <w:r>
          <w:rPr>
            <w:noProof/>
            <w:webHidden/>
          </w:rPr>
          <w:fldChar w:fldCharType="end"/>
        </w:r>
      </w:hyperlink>
    </w:p>
    <w:p w14:paraId="511AFC3A" w14:textId="2844FCE0"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86" w:history="1">
        <w:r w:rsidRPr="00AB61BB">
          <w:rPr>
            <w:rStyle w:val="Hipercze"/>
            <w:noProof/>
          </w:rPr>
          <w:t>Tabela 118. Reguły dla załącznika AKC-4L</w:t>
        </w:r>
        <w:r>
          <w:rPr>
            <w:noProof/>
            <w:webHidden/>
          </w:rPr>
          <w:tab/>
        </w:r>
        <w:r>
          <w:rPr>
            <w:noProof/>
            <w:webHidden/>
          </w:rPr>
          <w:fldChar w:fldCharType="begin"/>
        </w:r>
        <w:r>
          <w:rPr>
            <w:noProof/>
            <w:webHidden/>
          </w:rPr>
          <w:instrText xml:space="preserve"> PAGEREF _Toc183172086 \h </w:instrText>
        </w:r>
        <w:r>
          <w:rPr>
            <w:noProof/>
            <w:webHidden/>
          </w:rPr>
        </w:r>
        <w:r>
          <w:rPr>
            <w:noProof/>
            <w:webHidden/>
          </w:rPr>
          <w:fldChar w:fldCharType="separate"/>
        </w:r>
        <w:r>
          <w:rPr>
            <w:noProof/>
            <w:webHidden/>
          </w:rPr>
          <w:t>152</w:t>
        </w:r>
        <w:r>
          <w:rPr>
            <w:noProof/>
            <w:webHidden/>
          </w:rPr>
          <w:fldChar w:fldCharType="end"/>
        </w:r>
      </w:hyperlink>
    </w:p>
    <w:p w14:paraId="134B0C1F" w14:textId="0208AD8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87" w:history="1">
        <w:r w:rsidRPr="00AB61BB">
          <w:rPr>
            <w:rStyle w:val="Hipercze"/>
            <w:noProof/>
          </w:rPr>
          <w:t>Tabela 119. Dane ogólne w ramach struktury załącznika AKC-4M do deklaracji AKC-4/AKC-4zo</w:t>
        </w:r>
        <w:r>
          <w:rPr>
            <w:noProof/>
            <w:webHidden/>
          </w:rPr>
          <w:tab/>
        </w:r>
        <w:r>
          <w:rPr>
            <w:noProof/>
            <w:webHidden/>
          </w:rPr>
          <w:fldChar w:fldCharType="begin"/>
        </w:r>
        <w:r>
          <w:rPr>
            <w:noProof/>
            <w:webHidden/>
          </w:rPr>
          <w:instrText xml:space="preserve"> PAGEREF _Toc183172087 \h </w:instrText>
        </w:r>
        <w:r>
          <w:rPr>
            <w:noProof/>
            <w:webHidden/>
          </w:rPr>
        </w:r>
        <w:r>
          <w:rPr>
            <w:noProof/>
            <w:webHidden/>
          </w:rPr>
          <w:fldChar w:fldCharType="separate"/>
        </w:r>
        <w:r>
          <w:rPr>
            <w:noProof/>
            <w:webHidden/>
          </w:rPr>
          <w:t>153</w:t>
        </w:r>
        <w:r>
          <w:rPr>
            <w:noProof/>
            <w:webHidden/>
          </w:rPr>
          <w:fldChar w:fldCharType="end"/>
        </w:r>
      </w:hyperlink>
    </w:p>
    <w:p w14:paraId="411CCCF1" w14:textId="73B905B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88" w:history="1">
        <w:r w:rsidRPr="00AB61BB">
          <w:rPr>
            <w:rStyle w:val="Hipercze"/>
            <w:noProof/>
          </w:rPr>
          <w:t>Tabela 120. Struktura załącznika AKC-4M do deklaracji AKC-4/AKC-4zo</w:t>
        </w:r>
        <w:r>
          <w:rPr>
            <w:noProof/>
            <w:webHidden/>
          </w:rPr>
          <w:tab/>
        </w:r>
        <w:r>
          <w:rPr>
            <w:noProof/>
            <w:webHidden/>
          </w:rPr>
          <w:fldChar w:fldCharType="begin"/>
        </w:r>
        <w:r>
          <w:rPr>
            <w:noProof/>
            <w:webHidden/>
          </w:rPr>
          <w:instrText xml:space="preserve"> PAGEREF _Toc183172088 \h </w:instrText>
        </w:r>
        <w:r>
          <w:rPr>
            <w:noProof/>
            <w:webHidden/>
          </w:rPr>
        </w:r>
        <w:r>
          <w:rPr>
            <w:noProof/>
            <w:webHidden/>
          </w:rPr>
          <w:fldChar w:fldCharType="separate"/>
        </w:r>
        <w:r>
          <w:rPr>
            <w:noProof/>
            <w:webHidden/>
          </w:rPr>
          <w:t>154</w:t>
        </w:r>
        <w:r>
          <w:rPr>
            <w:noProof/>
            <w:webHidden/>
          </w:rPr>
          <w:fldChar w:fldCharType="end"/>
        </w:r>
      </w:hyperlink>
    </w:p>
    <w:p w14:paraId="08EEFE90" w14:textId="7BAB087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89" w:history="1">
        <w:r w:rsidRPr="00AB61BB">
          <w:rPr>
            <w:rStyle w:val="Hipercze"/>
            <w:noProof/>
          </w:rPr>
          <w:t>Tabela 121. Struktura &lt;HeaderType&gt;, nagłówka załącznika AKC-4M</w:t>
        </w:r>
        <w:r>
          <w:rPr>
            <w:noProof/>
            <w:webHidden/>
          </w:rPr>
          <w:tab/>
        </w:r>
        <w:r>
          <w:rPr>
            <w:noProof/>
            <w:webHidden/>
          </w:rPr>
          <w:fldChar w:fldCharType="begin"/>
        </w:r>
        <w:r>
          <w:rPr>
            <w:noProof/>
            <w:webHidden/>
          </w:rPr>
          <w:instrText xml:space="preserve"> PAGEREF _Toc183172089 \h </w:instrText>
        </w:r>
        <w:r>
          <w:rPr>
            <w:noProof/>
            <w:webHidden/>
          </w:rPr>
        </w:r>
        <w:r>
          <w:rPr>
            <w:noProof/>
            <w:webHidden/>
          </w:rPr>
          <w:fldChar w:fldCharType="separate"/>
        </w:r>
        <w:r>
          <w:rPr>
            <w:noProof/>
            <w:webHidden/>
          </w:rPr>
          <w:t>154</w:t>
        </w:r>
        <w:r>
          <w:rPr>
            <w:noProof/>
            <w:webHidden/>
          </w:rPr>
          <w:fldChar w:fldCharType="end"/>
        </w:r>
      </w:hyperlink>
    </w:p>
    <w:p w14:paraId="53A898F4" w14:textId="66E1F6E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90" w:history="1">
        <w:r w:rsidRPr="00AB61BB">
          <w:rPr>
            <w:rStyle w:val="Hipercze"/>
            <w:noProof/>
          </w:rPr>
          <w:t>Tabela 122. Struktura &lt; WarehouseType &gt;, Dane o składzie podatkowym i o zarejestrowanym odbiorcy załącznika AKC-4M</w:t>
        </w:r>
        <w:r>
          <w:rPr>
            <w:noProof/>
            <w:webHidden/>
          </w:rPr>
          <w:tab/>
        </w:r>
        <w:r>
          <w:rPr>
            <w:noProof/>
            <w:webHidden/>
          </w:rPr>
          <w:fldChar w:fldCharType="begin"/>
        </w:r>
        <w:r>
          <w:rPr>
            <w:noProof/>
            <w:webHidden/>
          </w:rPr>
          <w:instrText xml:space="preserve"> PAGEREF _Toc183172090 \h </w:instrText>
        </w:r>
        <w:r>
          <w:rPr>
            <w:noProof/>
            <w:webHidden/>
          </w:rPr>
        </w:r>
        <w:r>
          <w:rPr>
            <w:noProof/>
            <w:webHidden/>
          </w:rPr>
          <w:fldChar w:fldCharType="separate"/>
        </w:r>
        <w:r>
          <w:rPr>
            <w:noProof/>
            <w:webHidden/>
          </w:rPr>
          <w:t>156</w:t>
        </w:r>
        <w:r>
          <w:rPr>
            <w:noProof/>
            <w:webHidden/>
          </w:rPr>
          <w:fldChar w:fldCharType="end"/>
        </w:r>
      </w:hyperlink>
    </w:p>
    <w:p w14:paraId="06009CCA" w14:textId="1500258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91" w:history="1">
        <w:r w:rsidRPr="00AB61BB">
          <w:rPr>
            <w:rStyle w:val="Hipercze"/>
            <w:noProof/>
          </w:rPr>
          <w:t>Tabela 123. Struktura elementu &lt; CalculOfAmountOfExciseDutyType&gt; - Obliczenie wysokości podatku akcyzowego dla załącznika AKC-4M.</w:t>
        </w:r>
        <w:r>
          <w:rPr>
            <w:noProof/>
            <w:webHidden/>
          </w:rPr>
          <w:tab/>
        </w:r>
        <w:r>
          <w:rPr>
            <w:noProof/>
            <w:webHidden/>
          </w:rPr>
          <w:fldChar w:fldCharType="begin"/>
        </w:r>
        <w:r>
          <w:rPr>
            <w:noProof/>
            <w:webHidden/>
          </w:rPr>
          <w:instrText xml:space="preserve"> PAGEREF _Toc183172091 \h </w:instrText>
        </w:r>
        <w:r>
          <w:rPr>
            <w:noProof/>
            <w:webHidden/>
          </w:rPr>
        </w:r>
        <w:r>
          <w:rPr>
            <w:noProof/>
            <w:webHidden/>
          </w:rPr>
          <w:fldChar w:fldCharType="separate"/>
        </w:r>
        <w:r>
          <w:rPr>
            <w:noProof/>
            <w:webHidden/>
          </w:rPr>
          <w:t>157</w:t>
        </w:r>
        <w:r>
          <w:rPr>
            <w:noProof/>
            <w:webHidden/>
          </w:rPr>
          <w:fldChar w:fldCharType="end"/>
        </w:r>
      </w:hyperlink>
    </w:p>
    <w:p w14:paraId="608BA42F" w14:textId="4847BCF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92" w:history="1">
        <w:r w:rsidRPr="00AB61BB">
          <w:rPr>
            <w:rStyle w:val="Hipercze"/>
            <w:noProof/>
          </w:rPr>
          <w:t>Tabela 124. Struktura elementu &lt; CleareanceExciseDutyType &gt; -Rozliczenie podatku akcyzowego dla załącznika AKC-4M.</w:t>
        </w:r>
        <w:r>
          <w:rPr>
            <w:noProof/>
            <w:webHidden/>
          </w:rPr>
          <w:tab/>
        </w:r>
        <w:r>
          <w:rPr>
            <w:noProof/>
            <w:webHidden/>
          </w:rPr>
          <w:fldChar w:fldCharType="begin"/>
        </w:r>
        <w:r>
          <w:rPr>
            <w:noProof/>
            <w:webHidden/>
          </w:rPr>
          <w:instrText xml:space="preserve"> PAGEREF _Toc183172092 \h </w:instrText>
        </w:r>
        <w:r>
          <w:rPr>
            <w:noProof/>
            <w:webHidden/>
          </w:rPr>
        </w:r>
        <w:r>
          <w:rPr>
            <w:noProof/>
            <w:webHidden/>
          </w:rPr>
          <w:fldChar w:fldCharType="separate"/>
        </w:r>
        <w:r>
          <w:rPr>
            <w:noProof/>
            <w:webHidden/>
          </w:rPr>
          <w:t>157</w:t>
        </w:r>
        <w:r>
          <w:rPr>
            <w:noProof/>
            <w:webHidden/>
          </w:rPr>
          <w:fldChar w:fldCharType="end"/>
        </w:r>
      </w:hyperlink>
    </w:p>
    <w:p w14:paraId="68267EC1" w14:textId="7E9D079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93" w:history="1">
        <w:r w:rsidRPr="00AB61BB">
          <w:rPr>
            <w:rStyle w:val="Hipercze"/>
            <w:noProof/>
          </w:rPr>
          <w:t>Tabela 125. Struktura &lt;ItemsType&gt;, Obliczenie wysokości podatku akcyzowego od poszczególnych wyrobów (podsumowanie pozycji) załącznika AKC-4M</w:t>
        </w:r>
        <w:r>
          <w:rPr>
            <w:noProof/>
            <w:webHidden/>
          </w:rPr>
          <w:tab/>
        </w:r>
        <w:r>
          <w:rPr>
            <w:noProof/>
            <w:webHidden/>
          </w:rPr>
          <w:fldChar w:fldCharType="begin"/>
        </w:r>
        <w:r>
          <w:rPr>
            <w:noProof/>
            <w:webHidden/>
          </w:rPr>
          <w:instrText xml:space="preserve"> PAGEREF _Toc183172093 \h </w:instrText>
        </w:r>
        <w:r>
          <w:rPr>
            <w:noProof/>
            <w:webHidden/>
          </w:rPr>
        </w:r>
        <w:r>
          <w:rPr>
            <w:noProof/>
            <w:webHidden/>
          </w:rPr>
          <w:fldChar w:fldCharType="separate"/>
        </w:r>
        <w:r>
          <w:rPr>
            <w:noProof/>
            <w:webHidden/>
          </w:rPr>
          <w:t>158</w:t>
        </w:r>
        <w:r>
          <w:rPr>
            <w:noProof/>
            <w:webHidden/>
          </w:rPr>
          <w:fldChar w:fldCharType="end"/>
        </w:r>
      </w:hyperlink>
    </w:p>
    <w:p w14:paraId="27D9B098" w14:textId="75AED1F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94" w:history="1">
        <w:r w:rsidRPr="00AB61BB">
          <w:rPr>
            <w:rStyle w:val="Hipercze"/>
            <w:noProof/>
          </w:rPr>
          <w:t>Tabela 126. Struktura &lt;ItemType&gt;, Obliczenie wysokości podatku akcyzowego od poszczególnych wyrobów (składowe pozycji) załącznika AKC-4M.</w:t>
        </w:r>
        <w:r>
          <w:rPr>
            <w:noProof/>
            <w:webHidden/>
          </w:rPr>
          <w:tab/>
        </w:r>
        <w:r>
          <w:rPr>
            <w:noProof/>
            <w:webHidden/>
          </w:rPr>
          <w:fldChar w:fldCharType="begin"/>
        </w:r>
        <w:r>
          <w:rPr>
            <w:noProof/>
            <w:webHidden/>
          </w:rPr>
          <w:instrText xml:space="preserve"> PAGEREF _Toc183172094 \h </w:instrText>
        </w:r>
        <w:r>
          <w:rPr>
            <w:noProof/>
            <w:webHidden/>
          </w:rPr>
        </w:r>
        <w:r>
          <w:rPr>
            <w:noProof/>
            <w:webHidden/>
          </w:rPr>
          <w:fldChar w:fldCharType="separate"/>
        </w:r>
        <w:r>
          <w:rPr>
            <w:noProof/>
            <w:webHidden/>
          </w:rPr>
          <w:t>159</w:t>
        </w:r>
        <w:r>
          <w:rPr>
            <w:noProof/>
            <w:webHidden/>
          </w:rPr>
          <w:fldChar w:fldCharType="end"/>
        </w:r>
      </w:hyperlink>
    </w:p>
    <w:p w14:paraId="65588212" w14:textId="20C2183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95" w:history="1">
        <w:r w:rsidRPr="00AB61BB">
          <w:rPr>
            <w:rStyle w:val="Hipercze"/>
            <w:noProof/>
          </w:rPr>
          <w:t>Tabela 127. Struktura elementu &lt; DailyPaymentInformationType &gt; - Informacja o wpłatach dziennych. Suma kwot wpłat dziennych dla załącznika AKC-4M</w:t>
        </w:r>
        <w:r>
          <w:rPr>
            <w:noProof/>
            <w:webHidden/>
          </w:rPr>
          <w:tab/>
        </w:r>
        <w:r>
          <w:rPr>
            <w:noProof/>
            <w:webHidden/>
          </w:rPr>
          <w:fldChar w:fldCharType="begin"/>
        </w:r>
        <w:r>
          <w:rPr>
            <w:noProof/>
            <w:webHidden/>
          </w:rPr>
          <w:instrText xml:space="preserve"> PAGEREF _Toc183172095 \h </w:instrText>
        </w:r>
        <w:r>
          <w:rPr>
            <w:noProof/>
            <w:webHidden/>
          </w:rPr>
        </w:r>
        <w:r>
          <w:rPr>
            <w:noProof/>
            <w:webHidden/>
          </w:rPr>
          <w:fldChar w:fldCharType="separate"/>
        </w:r>
        <w:r>
          <w:rPr>
            <w:noProof/>
            <w:webHidden/>
          </w:rPr>
          <w:t>160</w:t>
        </w:r>
        <w:r>
          <w:rPr>
            <w:noProof/>
            <w:webHidden/>
          </w:rPr>
          <w:fldChar w:fldCharType="end"/>
        </w:r>
      </w:hyperlink>
    </w:p>
    <w:p w14:paraId="0F82D7FD" w14:textId="20116FC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96" w:history="1">
        <w:r w:rsidRPr="00AB61BB">
          <w:rPr>
            <w:rStyle w:val="Hipercze"/>
            <w:noProof/>
          </w:rPr>
          <w:t>Tabela 128. Reguły dla załącznika AKC-4M</w:t>
        </w:r>
        <w:r>
          <w:rPr>
            <w:noProof/>
            <w:webHidden/>
          </w:rPr>
          <w:tab/>
        </w:r>
        <w:r>
          <w:rPr>
            <w:noProof/>
            <w:webHidden/>
          </w:rPr>
          <w:fldChar w:fldCharType="begin"/>
        </w:r>
        <w:r>
          <w:rPr>
            <w:noProof/>
            <w:webHidden/>
          </w:rPr>
          <w:instrText xml:space="preserve"> PAGEREF _Toc183172096 \h </w:instrText>
        </w:r>
        <w:r>
          <w:rPr>
            <w:noProof/>
            <w:webHidden/>
          </w:rPr>
        </w:r>
        <w:r>
          <w:rPr>
            <w:noProof/>
            <w:webHidden/>
          </w:rPr>
          <w:fldChar w:fldCharType="separate"/>
        </w:r>
        <w:r>
          <w:rPr>
            <w:noProof/>
            <w:webHidden/>
          </w:rPr>
          <w:t>161</w:t>
        </w:r>
        <w:r>
          <w:rPr>
            <w:noProof/>
            <w:webHidden/>
          </w:rPr>
          <w:fldChar w:fldCharType="end"/>
        </w:r>
      </w:hyperlink>
    </w:p>
    <w:p w14:paraId="29A4CA85" w14:textId="5BAFB2D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97" w:history="1">
        <w:r w:rsidRPr="00AB61BB">
          <w:rPr>
            <w:rStyle w:val="Hipercze"/>
            <w:noProof/>
          </w:rPr>
          <w:t>Tabela 129. Dane ogólne w ramach struktury załącznika AKC-4N do deklaracji AKC-4/AKC-4zo</w:t>
        </w:r>
        <w:r>
          <w:rPr>
            <w:noProof/>
            <w:webHidden/>
          </w:rPr>
          <w:tab/>
        </w:r>
        <w:r>
          <w:rPr>
            <w:noProof/>
            <w:webHidden/>
          </w:rPr>
          <w:fldChar w:fldCharType="begin"/>
        </w:r>
        <w:r>
          <w:rPr>
            <w:noProof/>
            <w:webHidden/>
          </w:rPr>
          <w:instrText xml:space="preserve"> PAGEREF _Toc183172097 \h </w:instrText>
        </w:r>
        <w:r>
          <w:rPr>
            <w:noProof/>
            <w:webHidden/>
          </w:rPr>
        </w:r>
        <w:r>
          <w:rPr>
            <w:noProof/>
            <w:webHidden/>
          </w:rPr>
          <w:fldChar w:fldCharType="separate"/>
        </w:r>
        <w:r>
          <w:rPr>
            <w:noProof/>
            <w:webHidden/>
          </w:rPr>
          <w:t>164</w:t>
        </w:r>
        <w:r>
          <w:rPr>
            <w:noProof/>
            <w:webHidden/>
          </w:rPr>
          <w:fldChar w:fldCharType="end"/>
        </w:r>
      </w:hyperlink>
    </w:p>
    <w:p w14:paraId="31FA2057" w14:textId="20DB52D7"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98" w:history="1">
        <w:r w:rsidRPr="00AB61BB">
          <w:rPr>
            <w:rStyle w:val="Hipercze"/>
            <w:noProof/>
          </w:rPr>
          <w:t>Tabela 130. Struktura załącznika AKC-4N do deklaracji AKC-4/AKC-4zo</w:t>
        </w:r>
        <w:r>
          <w:rPr>
            <w:noProof/>
            <w:webHidden/>
          </w:rPr>
          <w:tab/>
        </w:r>
        <w:r>
          <w:rPr>
            <w:noProof/>
            <w:webHidden/>
          </w:rPr>
          <w:fldChar w:fldCharType="begin"/>
        </w:r>
        <w:r>
          <w:rPr>
            <w:noProof/>
            <w:webHidden/>
          </w:rPr>
          <w:instrText xml:space="preserve"> PAGEREF _Toc183172098 \h </w:instrText>
        </w:r>
        <w:r>
          <w:rPr>
            <w:noProof/>
            <w:webHidden/>
          </w:rPr>
        </w:r>
        <w:r>
          <w:rPr>
            <w:noProof/>
            <w:webHidden/>
          </w:rPr>
          <w:fldChar w:fldCharType="separate"/>
        </w:r>
        <w:r>
          <w:rPr>
            <w:noProof/>
            <w:webHidden/>
          </w:rPr>
          <w:t>164</w:t>
        </w:r>
        <w:r>
          <w:rPr>
            <w:noProof/>
            <w:webHidden/>
          </w:rPr>
          <w:fldChar w:fldCharType="end"/>
        </w:r>
      </w:hyperlink>
    </w:p>
    <w:p w14:paraId="63B78325" w14:textId="12C74C3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099" w:history="1">
        <w:r w:rsidRPr="00AB61BB">
          <w:rPr>
            <w:rStyle w:val="Hipercze"/>
            <w:noProof/>
          </w:rPr>
          <w:t>Tabela 131. Struktura &lt;HeaderType&gt;, nagłówka załącznika AKC-4N</w:t>
        </w:r>
        <w:r>
          <w:rPr>
            <w:noProof/>
            <w:webHidden/>
          </w:rPr>
          <w:tab/>
        </w:r>
        <w:r>
          <w:rPr>
            <w:noProof/>
            <w:webHidden/>
          </w:rPr>
          <w:fldChar w:fldCharType="begin"/>
        </w:r>
        <w:r>
          <w:rPr>
            <w:noProof/>
            <w:webHidden/>
          </w:rPr>
          <w:instrText xml:space="preserve"> PAGEREF _Toc183172099 \h </w:instrText>
        </w:r>
        <w:r>
          <w:rPr>
            <w:noProof/>
            <w:webHidden/>
          </w:rPr>
        </w:r>
        <w:r>
          <w:rPr>
            <w:noProof/>
            <w:webHidden/>
          </w:rPr>
          <w:fldChar w:fldCharType="separate"/>
        </w:r>
        <w:r>
          <w:rPr>
            <w:noProof/>
            <w:webHidden/>
          </w:rPr>
          <w:t>165</w:t>
        </w:r>
        <w:r>
          <w:rPr>
            <w:noProof/>
            <w:webHidden/>
          </w:rPr>
          <w:fldChar w:fldCharType="end"/>
        </w:r>
      </w:hyperlink>
    </w:p>
    <w:p w14:paraId="122EFE9B" w14:textId="3D4CE63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00" w:history="1">
        <w:r w:rsidRPr="00AB61BB">
          <w:rPr>
            <w:rStyle w:val="Hipercze"/>
            <w:noProof/>
          </w:rPr>
          <w:t>Tabela 132. Struktura &lt; WarehouseType &gt;, Dane o składzie podatkowym i o zarejestrowanym odbiorcy załącznika AKC-4N</w:t>
        </w:r>
        <w:r>
          <w:rPr>
            <w:noProof/>
            <w:webHidden/>
          </w:rPr>
          <w:tab/>
        </w:r>
        <w:r>
          <w:rPr>
            <w:noProof/>
            <w:webHidden/>
          </w:rPr>
          <w:fldChar w:fldCharType="begin"/>
        </w:r>
        <w:r>
          <w:rPr>
            <w:noProof/>
            <w:webHidden/>
          </w:rPr>
          <w:instrText xml:space="preserve"> PAGEREF _Toc183172100 \h </w:instrText>
        </w:r>
        <w:r>
          <w:rPr>
            <w:noProof/>
            <w:webHidden/>
          </w:rPr>
        </w:r>
        <w:r>
          <w:rPr>
            <w:noProof/>
            <w:webHidden/>
          </w:rPr>
          <w:fldChar w:fldCharType="separate"/>
        </w:r>
        <w:r>
          <w:rPr>
            <w:noProof/>
            <w:webHidden/>
          </w:rPr>
          <w:t>166</w:t>
        </w:r>
        <w:r>
          <w:rPr>
            <w:noProof/>
            <w:webHidden/>
          </w:rPr>
          <w:fldChar w:fldCharType="end"/>
        </w:r>
      </w:hyperlink>
    </w:p>
    <w:p w14:paraId="2FEA43D2" w14:textId="652792F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01" w:history="1">
        <w:r w:rsidRPr="00AB61BB">
          <w:rPr>
            <w:rStyle w:val="Hipercze"/>
            <w:noProof/>
          </w:rPr>
          <w:t>Tabela 133. Struktura elementu &lt; CalculOfAmountOfExciseDutyType&gt; - Obliczenie wysokości podatku akcyzowego dla załącznika AKC-4N.</w:t>
        </w:r>
        <w:r>
          <w:rPr>
            <w:noProof/>
            <w:webHidden/>
          </w:rPr>
          <w:tab/>
        </w:r>
        <w:r>
          <w:rPr>
            <w:noProof/>
            <w:webHidden/>
          </w:rPr>
          <w:fldChar w:fldCharType="begin"/>
        </w:r>
        <w:r>
          <w:rPr>
            <w:noProof/>
            <w:webHidden/>
          </w:rPr>
          <w:instrText xml:space="preserve"> PAGEREF _Toc183172101 \h </w:instrText>
        </w:r>
        <w:r>
          <w:rPr>
            <w:noProof/>
            <w:webHidden/>
          </w:rPr>
        </w:r>
        <w:r>
          <w:rPr>
            <w:noProof/>
            <w:webHidden/>
          </w:rPr>
          <w:fldChar w:fldCharType="separate"/>
        </w:r>
        <w:r>
          <w:rPr>
            <w:noProof/>
            <w:webHidden/>
          </w:rPr>
          <w:t>167</w:t>
        </w:r>
        <w:r>
          <w:rPr>
            <w:noProof/>
            <w:webHidden/>
          </w:rPr>
          <w:fldChar w:fldCharType="end"/>
        </w:r>
      </w:hyperlink>
    </w:p>
    <w:p w14:paraId="49389C04" w14:textId="372E1FC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02" w:history="1">
        <w:r w:rsidRPr="00AB61BB">
          <w:rPr>
            <w:rStyle w:val="Hipercze"/>
            <w:noProof/>
          </w:rPr>
          <w:t>Tabela 134. Struktura elementu &lt; CleareanceExciseDutyType &gt; -Rozliczenie podatku akcyzowego dla załącznika AKC-4N.</w:t>
        </w:r>
        <w:r>
          <w:rPr>
            <w:noProof/>
            <w:webHidden/>
          </w:rPr>
          <w:tab/>
        </w:r>
        <w:r>
          <w:rPr>
            <w:noProof/>
            <w:webHidden/>
          </w:rPr>
          <w:fldChar w:fldCharType="begin"/>
        </w:r>
        <w:r>
          <w:rPr>
            <w:noProof/>
            <w:webHidden/>
          </w:rPr>
          <w:instrText xml:space="preserve"> PAGEREF _Toc183172102 \h </w:instrText>
        </w:r>
        <w:r>
          <w:rPr>
            <w:noProof/>
            <w:webHidden/>
          </w:rPr>
        </w:r>
        <w:r>
          <w:rPr>
            <w:noProof/>
            <w:webHidden/>
          </w:rPr>
          <w:fldChar w:fldCharType="separate"/>
        </w:r>
        <w:r>
          <w:rPr>
            <w:noProof/>
            <w:webHidden/>
          </w:rPr>
          <w:t>168</w:t>
        </w:r>
        <w:r>
          <w:rPr>
            <w:noProof/>
            <w:webHidden/>
          </w:rPr>
          <w:fldChar w:fldCharType="end"/>
        </w:r>
      </w:hyperlink>
    </w:p>
    <w:p w14:paraId="1BC61F4B" w14:textId="3DFF628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03" w:history="1">
        <w:r w:rsidRPr="00AB61BB">
          <w:rPr>
            <w:rStyle w:val="Hipercze"/>
            <w:noProof/>
          </w:rPr>
          <w:t>Tabela 135. Struktura &lt;ItemsType&gt;, Obliczenie wysokości podatku akcyzowego od poszczególnych wyrobów (podsumowanie pozycji) załącznika AKC-4N</w:t>
        </w:r>
        <w:r>
          <w:rPr>
            <w:noProof/>
            <w:webHidden/>
          </w:rPr>
          <w:tab/>
        </w:r>
        <w:r>
          <w:rPr>
            <w:noProof/>
            <w:webHidden/>
          </w:rPr>
          <w:fldChar w:fldCharType="begin"/>
        </w:r>
        <w:r>
          <w:rPr>
            <w:noProof/>
            <w:webHidden/>
          </w:rPr>
          <w:instrText xml:space="preserve"> PAGEREF _Toc183172103 \h </w:instrText>
        </w:r>
        <w:r>
          <w:rPr>
            <w:noProof/>
            <w:webHidden/>
          </w:rPr>
        </w:r>
        <w:r>
          <w:rPr>
            <w:noProof/>
            <w:webHidden/>
          </w:rPr>
          <w:fldChar w:fldCharType="separate"/>
        </w:r>
        <w:r>
          <w:rPr>
            <w:noProof/>
            <w:webHidden/>
          </w:rPr>
          <w:t>168</w:t>
        </w:r>
        <w:r>
          <w:rPr>
            <w:noProof/>
            <w:webHidden/>
          </w:rPr>
          <w:fldChar w:fldCharType="end"/>
        </w:r>
      </w:hyperlink>
    </w:p>
    <w:p w14:paraId="1AAB51EC" w14:textId="01682F6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04" w:history="1">
        <w:r w:rsidRPr="00AB61BB">
          <w:rPr>
            <w:rStyle w:val="Hipercze"/>
            <w:noProof/>
          </w:rPr>
          <w:t>Tabela 136. Struktura &lt;ItemType&gt;, Obliczenie wysokości podatku akcyzowego od poszczególnych wyrobów (składowe pozycji) załącznika AKC-4N.</w:t>
        </w:r>
        <w:r>
          <w:rPr>
            <w:noProof/>
            <w:webHidden/>
          </w:rPr>
          <w:tab/>
        </w:r>
        <w:r>
          <w:rPr>
            <w:noProof/>
            <w:webHidden/>
          </w:rPr>
          <w:fldChar w:fldCharType="begin"/>
        </w:r>
        <w:r>
          <w:rPr>
            <w:noProof/>
            <w:webHidden/>
          </w:rPr>
          <w:instrText xml:space="preserve"> PAGEREF _Toc183172104 \h </w:instrText>
        </w:r>
        <w:r>
          <w:rPr>
            <w:noProof/>
            <w:webHidden/>
          </w:rPr>
        </w:r>
        <w:r>
          <w:rPr>
            <w:noProof/>
            <w:webHidden/>
          </w:rPr>
          <w:fldChar w:fldCharType="separate"/>
        </w:r>
        <w:r>
          <w:rPr>
            <w:noProof/>
            <w:webHidden/>
          </w:rPr>
          <w:t>170</w:t>
        </w:r>
        <w:r>
          <w:rPr>
            <w:noProof/>
            <w:webHidden/>
          </w:rPr>
          <w:fldChar w:fldCharType="end"/>
        </w:r>
      </w:hyperlink>
    </w:p>
    <w:p w14:paraId="39727DC3" w14:textId="4BBF7D9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05" w:history="1">
        <w:r w:rsidRPr="00AB61BB">
          <w:rPr>
            <w:rStyle w:val="Hipercze"/>
            <w:noProof/>
          </w:rPr>
          <w:t>Tabela 137. Struktura elementu &lt; DailyPaymentInformationType &gt; - Informacja o wpłatach dziennych. Suma kwot wpłat dziennych dla załącznika AKC-4N</w:t>
        </w:r>
        <w:r>
          <w:rPr>
            <w:noProof/>
            <w:webHidden/>
          </w:rPr>
          <w:tab/>
        </w:r>
        <w:r>
          <w:rPr>
            <w:noProof/>
            <w:webHidden/>
          </w:rPr>
          <w:fldChar w:fldCharType="begin"/>
        </w:r>
        <w:r>
          <w:rPr>
            <w:noProof/>
            <w:webHidden/>
          </w:rPr>
          <w:instrText xml:space="preserve"> PAGEREF _Toc183172105 \h </w:instrText>
        </w:r>
        <w:r>
          <w:rPr>
            <w:noProof/>
            <w:webHidden/>
          </w:rPr>
        </w:r>
        <w:r>
          <w:rPr>
            <w:noProof/>
            <w:webHidden/>
          </w:rPr>
          <w:fldChar w:fldCharType="separate"/>
        </w:r>
        <w:r>
          <w:rPr>
            <w:noProof/>
            <w:webHidden/>
          </w:rPr>
          <w:t>171</w:t>
        </w:r>
        <w:r>
          <w:rPr>
            <w:noProof/>
            <w:webHidden/>
          </w:rPr>
          <w:fldChar w:fldCharType="end"/>
        </w:r>
      </w:hyperlink>
    </w:p>
    <w:p w14:paraId="784F7010" w14:textId="0B3727C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06" w:history="1">
        <w:r w:rsidRPr="00AB61BB">
          <w:rPr>
            <w:rStyle w:val="Hipercze"/>
            <w:noProof/>
          </w:rPr>
          <w:t>Tabela 138. Reguły dla załącznika AKC-4N</w:t>
        </w:r>
        <w:r>
          <w:rPr>
            <w:noProof/>
            <w:webHidden/>
          </w:rPr>
          <w:tab/>
        </w:r>
        <w:r>
          <w:rPr>
            <w:noProof/>
            <w:webHidden/>
          </w:rPr>
          <w:fldChar w:fldCharType="begin"/>
        </w:r>
        <w:r>
          <w:rPr>
            <w:noProof/>
            <w:webHidden/>
          </w:rPr>
          <w:instrText xml:space="preserve"> PAGEREF _Toc183172106 \h </w:instrText>
        </w:r>
        <w:r>
          <w:rPr>
            <w:noProof/>
            <w:webHidden/>
          </w:rPr>
        </w:r>
        <w:r>
          <w:rPr>
            <w:noProof/>
            <w:webHidden/>
          </w:rPr>
          <w:fldChar w:fldCharType="separate"/>
        </w:r>
        <w:r>
          <w:rPr>
            <w:noProof/>
            <w:webHidden/>
          </w:rPr>
          <w:t>172</w:t>
        </w:r>
        <w:r>
          <w:rPr>
            <w:noProof/>
            <w:webHidden/>
          </w:rPr>
          <w:fldChar w:fldCharType="end"/>
        </w:r>
      </w:hyperlink>
    </w:p>
    <w:p w14:paraId="65741708" w14:textId="1A8B07EE" w:rsidR="00363414" w:rsidRPr="004E02BE" w:rsidRDefault="003C05A2" w:rsidP="004E02BE">
      <w:pPr>
        <w:pStyle w:val="Spisilustracji"/>
        <w:tabs>
          <w:tab w:val="right" w:leader="dot" w:pos="9054"/>
        </w:tabs>
        <w:rPr>
          <w:rStyle w:val="Hipercze"/>
          <w:rFonts w:cs="Times New Roman"/>
          <w:noProof/>
          <w:color w:val="auto"/>
        </w:rPr>
      </w:pPr>
      <w:r w:rsidRPr="007B6B11">
        <w:rPr>
          <w:rStyle w:val="Hipercze"/>
          <w:rFonts w:cs="Times New Roman"/>
          <w:noProof/>
        </w:rPr>
        <w:fldChar w:fldCharType="end"/>
      </w:r>
      <w:bookmarkStart w:id="15" w:name="_Toc349568550"/>
      <w:bookmarkStart w:id="16" w:name="_Toc95477580"/>
      <w:bookmarkStart w:id="17" w:name="_Toc115186876"/>
      <w:r w:rsidR="00363414">
        <w:rPr>
          <w:rStyle w:val="Hipercze"/>
          <w:rFonts w:cs="Times New Roman"/>
          <w:noProof/>
        </w:rPr>
        <w:br w:type="page"/>
      </w:r>
    </w:p>
    <w:p w14:paraId="08FB28EC" w14:textId="0A89D9C5" w:rsidR="003C05A2" w:rsidRPr="007B6B11" w:rsidRDefault="003C05A2" w:rsidP="004E02BE">
      <w:pPr>
        <w:pStyle w:val="spisy"/>
        <w:spacing w:line="276" w:lineRule="auto"/>
        <w:rPr>
          <w:bCs/>
        </w:rPr>
      </w:pPr>
      <w:r w:rsidRPr="007B6B11">
        <w:lastRenderedPageBreak/>
        <w:t>SPIS RYSUNKÓW</w:t>
      </w:r>
      <w:bookmarkEnd w:id="15"/>
      <w:bookmarkEnd w:id="16"/>
      <w:bookmarkEnd w:id="17"/>
    </w:p>
    <w:p w14:paraId="1E0AD9CC" w14:textId="6FBB53FC" w:rsidR="006D48AD" w:rsidRDefault="003C05A2">
      <w:pPr>
        <w:pStyle w:val="Spisilustracji"/>
        <w:tabs>
          <w:tab w:val="right" w:leader="dot" w:pos="9054"/>
        </w:tabs>
        <w:rPr>
          <w:rFonts w:asciiTheme="minorHAnsi" w:eastAsiaTheme="minorEastAsia" w:hAnsiTheme="minorHAnsi" w:cstheme="minorBidi"/>
          <w:noProof/>
          <w:sz w:val="22"/>
          <w:szCs w:val="22"/>
          <w:lang w:eastAsia="pl-PL"/>
        </w:rPr>
      </w:pPr>
      <w:r w:rsidRPr="007B6B11">
        <w:rPr>
          <w:rStyle w:val="Hipercze"/>
          <w:rFonts w:cs="Times New Roman"/>
          <w:noProof/>
        </w:rPr>
        <w:fldChar w:fldCharType="begin"/>
      </w:r>
      <w:r w:rsidRPr="007B6B11">
        <w:rPr>
          <w:rStyle w:val="Hipercze"/>
          <w:rFonts w:cs="Times New Roman"/>
          <w:noProof/>
        </w:rPr>
        <w:instrText xml:space="preserve"> TOC \h \z \c "Rysunek" </w:instrText>
      </w:r>
      <w:r w:rsidRPr="007B6B11">
        <w:rPr>
          <w:rStyle w:val="Hipercze"/>
          <w:rFonts w:cs="Times New Roman"/>
          <w:noProof/>
        </w:rPr>
        <w:fldChar w:fldCharType="separate"/>
      </w:r>
      <w:hyperlink w:anchor="_Toc183172107" w:history="1">
        <w:r w:rsidR="006D48AD" w:rsidRPr="007B155E">
          <w:rPr>
            <w:rStyle w:val="Hipercze"/>
            <w:noProof/>
          </w:rPr>
          <w:t>Rysunek 1. Struktura deklaracji AKC-4/AKC-4zo</w:t>
        </w:r>
        <w:r w:rsidR="006D48AD">
          <w:rPr>
            <w:noProof/>
            <w:webHidden/>
          </w:rPr>
          <w:tab/>
        </w:r>
        <w:r w:rsidR="006D48AD">
          <w:rPr>
            <w:noProof/>
            <w:webHidden/>
          </w:rPr>
          <w:fldChar w:fldCharType="begin"/>
        </w:r>
        <w:r w:rsidR="006D48AD">
          <w:rPr>
            <w:noProof/>
            <w:webHidden/>
          </w:rPr>
          <w:instrText xml:space="preserve"> PAGEREF _Toc183172107 \h </w:instrText>
        </w:r>
        <w:r w:rsidR="006D48AD">
          <w:rPr>
            <w:noProof/>
            <w:webHidden/>
          </w:rPr>
        </w:r>
        <w:r w:rsidR="006D48AD">
          <w:rPr>
            <w:noProof/>
            <w:webHidden/>
          </w:rPr>
          <w:fldChar w:fldCharType="separate"/>
        </w:r>
        <w:r w:rsidR="006D48AD">
          <w:rPr>
            <w:noProof/>
            <w:webHidden/>
          </w:rPr>
          <w:t>32</w:t>
        </w:r>
        <w:r w:rsidR="006D48AD">
          <w:rPr>
            <w:noProof/>
            <w:webHidden/>
          </w:rPr>
          <w:fldChar w:fldCharType="end"/>
        </w:r>
      </w:hyperlink>
    </w:p>
    <w:p w14:paraId="21522261" w14:textId="65C34C1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08" w:history="1">
        <w:r w:rsidRPr="007B155E">
          <w:rPr>
            <w:rStyle w:val="Hipercze"/>
            <w:noProof/>
          </w:rPr>
          <w:t>Rysunek 2. Struktura &lt;HeaderType&gt;, nagłówka deklaracji AKC-4/AKC-4zo</w:t>
        </w:r>
        <w:r>
          <w:rPr>
            <w:noProof/>
            <w:webHidden/>
          </w:rPr>
          <w:tab/>
        </w:r>
        <w:r>
          <w:rPr>
            <w:noProof/>
            <w:webHidden/>
          </w:rPr>
          <w:fldChar w:fldCharType="begin"/>
        </w:r>
        <w:r>
          <w:rPr>
            <w:noProof/>
            <w:webHidden/>
          </w:rPr>
          <w:instrText xml:space="preserve"> PAGEREF _Toc183172108 \h </w:instrText>
        </w:r>
        <w:r>
          <w:rPr>
            <w:noProof/>
            <w:webHidden/>
          </w:rPr>
        </w:r>
        <w:r>
          <w:rPr>
            <w:noProof/>
            <w:webHidden/>
          </w:rPr>
          <w:fldChar w:fldCharType="separate"/>
        </w:r>
        <w:r>
          <w:rPr>
            <w:noProof/>
            <w:webHidden/>
          </w:rPr>
          <w:t>34</w:t>
        </w:r>
        <w:r>
          <w:rPr>
            <w:noProof/>
            <w:webHidden/>
          </w:rPr>
          <w:fldChar w:fldCharType="end"/>
        </w:r>
      </w:hyperlink>
    </w:p>
    <w:p w14:paraId="66FDB0B6" w14:textId="3A8D11A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09" w:history="1">
        <w:r w:rsidRPr="007B155E">
          <w:rPr>
            <w:rStyle w:val="Hipercze"/>
            <w:noProof/>
          </w:rPr>
          <w:t>Rysunek 3. Struktura (AttachmentType) - Informacje o załącznikach deklaracji AKC-4/AKC-4zo.</w:t>
        </w:r>
        <w:r>
          <w:rPr>
            <w:noProof/>
            <w:webHidden/>
          </w:rPr>
          <w:tab/>
        </w:r>
        <w:r>
          <w:rPr>
            <w:noProof/>
            <w:webHidden/>
          </w:rPr>
          <w:fldChar w:fldCharType="begin"/>
        </w:r>
        <w:r>
          <w:rPr>
            <w:noProof/>
            <w:webHidden/>
          </w:rPr>
          <w:instrText xml:space="preserve"> PAGEREF _Toc183172109 \h </w:instrText>
        </w:r>
        <w:r>
          <w:rPr>
            <w:noProof/>
            <w:webHidden/>
          </w:rPr>
        </w:r>
        <w:r>
          <w:rPr>
            <w:noProof/>
            <w:webHidden/>
          </w:rPr>
          <w:fldChar w:fldCharType="separate"/>
        </w:r>
        <w:r>
          <w:rPr>
            <w:noProof/>
            <w:webHidden/>
          </w:rPr>
          <w:t>36</w:t>
        </w:r>
        <w:r>
          <w:rPr>
            <w:noProof/>
            <w:webHidden/>
          </w:rPr>
          <w:fldChar w:fldCharType="end"/>
        </w:r>
      </w:hyperlink>
    </w:p>
    <w:p w14:paraId="2D712F47" w14:textId="1EE745B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10" w:history="1">
        <w:r w:rsidRPr="007B155E">
          <w:rPr>
            <w:rStyle w:val="Hipercze"/>
            <w:noProof/>
          </w:rPr>
          <w:t>Rysunek 4. Struktura &lt;</w:t>
        </w:r>
        <w:r w:rsidRPr="007B155E">
          <w:rPr>
            <w:rStyle w:val="Hipercze"/>
            <w:noProof/>
            <w:lang w:eastAsia="pl-PL"/>
          </w:rPr>
          <w:t xml:space="preserve"> </w:t>
        </w:r>
        <w:r w:rsidRPr="007B155E">
          <w:rPr>
            <w:rStyle w:val="Hipercze"/>
            <w:noProof/>
          </w:rPr>
          <w:t>StatementOfExciseDutyProductGroupsType</w:t>
        </w:r>
        <w:r w:rsidRPr="007B155E">
          <w:rPr>
            <w:rStyle w:val="Hipercze"/>
            <w:noProof/>
            <w:lang w:eastAsia="pl-PL"/>
          </w:rPr>
          <w:t xml:space="preserve"> &gt;, Zestawienie podatku akcezowego według grup wyrobów d</w:t>
        </w:r>
        <w:r w:rsidRPr="007B155E">
          <w:rPr>
            <w:rStyle w:val="Hipercze"/>
            <w:rFonts w:eastAsia="Times New Roman"/>
            <w:noProof/>
          </w:rPr>
          <w:t xml:space="preserve">eklaracji </w:t>
        </w:r>
        <w:r w:rsidRPr="007B155E">
          <w:rPr>
            <w:rStyle w:val="Hipercze"/>
            <w:noProof/>
          </w:rPr>
          <w:t>AKC-4/AKC-4zo.</w:t>
        </w:r>
        <w:r>
          <w:rPr>
            <w:noProof/>
            <w:webHidden/>
          </w:rPr>
          <w:tab/>
        </w:r>
        <w:r>
          <w:rPr>
            <w:noProof/>
            <w:webHidden/>
          </w:rPr>
          <w:fldChar w:fldCharType="begin"/>
        </w:r>
        <w:r>
          <w:rPr>
            <w:noProof/>
            <w:webHidden/>
          </w:rPr>
          <w:instrText xml:space="preserve"> PAGEREF _Toc183172110 \h </w:instrText>
        </w:r>
        <w:r>
          <w:rPr>
            <w:noProof/>
            <w:webHidden/>
          </w:rPr>
        </w:r>
        <w:r>
          <w:rPr>
            <w:noProof/>
            <w:webHidden/>
          </w:rPr>
          <w:fldChar w:fldCharType="separate"/>
        </w:r>
        <w:r>
          <w:rPr>
            <w:noProof/>
            <w:webHidden/>
          </w:rPr>
          <w:t>38</w:t>
        </w:r>
        <w:r>
          <w:rPr>
            <w:noProof/>
            <w:webHidden/>
          </w:rPr>
          <w:fldChar w:fldCharType="end"/>
        </w:r>
      </w:hyperlink>
    </w:p>
    <w:p w14:paraId="6A2F859E" w14:textId="4FFA10A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11" w:history="1">
        <w:r w:rsidRPr="007B155E">
          <w:rPr>
            <w:rStyle w:val="Hipercze"/>
            <w:noProof/>
          </w:rPr>
          <w:t>Rysunek 5. Struktura &lt;</w:t>
        </w:r>
        <w:r w:rsidRPr="007B155E">
          <w:rPr>
            <w:rStyle w:val="Hipercze"/>
            <w:b/>
            <w:noProof/>
          </w:rPr>
          <w:t xml:space="preserve"> AmountPayableType</w:t>
        </w:r>
        <w:r w:rsidRPr="007B155E">
          <w:rPr>
            <w:rStyle w:val="Hipercze"/>
            <w:noProof/>
          </w:rPr>
          <w:t xml:space="preserve"> &gt; - Rozliczenie podatku akcyzowego dla deklaracji AKC-4/AKC-4zo.</w:t>
        </w:r>
        <w:r>
          <w:rPr>
            <w:noProof/>
            <w:webHidden/>
          </w:rPr>
          <w:tab/>
        </w:r>
        <w:r>
          <w:rPr>
            <w:noProof/>
            <w:webHidden/>
          </w:rPr>
          <w:fldChar w:fldCharType="begin"/>
        </w:r>
        <w:r>
          <w:rPr>
            <w:noProof/>
            <w:webHidden/>
          </w:rPr>
          <w:instrText xml:space="preserve"> PAGEREF _Toc183172111 \h </w:instrText>
        </w:r>
        <w:r>
          <w:rPr>
            <w:noProof/>
            <w:webHidden/>
          </w:rPr>
        </w:r>
        <w:r>
          <w:rPr>
            <w:noProof/>
            <w:webHidden/>
          </w:rPr>
          <w:fldChar w:fldCharType="separate"/>
        </w:r>
        <w:r>
          <w:rPr>
            <w:noProof/>
            <w:webHidden/>
          </w:rPr>
          <w:t>39</w:t>
        </w:r>
        <w:r>
          <w:rPr>
            <w:noProof/>
            <w:webHidden/>
          </w:rPr>
          <w:fldChar w:fldCharType="end"/>
        </w:r>
      </w:hyperlink>
    </w:p>
    <w:p w14:paraId="3C25DB89" w14:textId="7B5F27B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12" w:history="1">
        <w:r w:rsidRPr="007B155E">
          <w:rPr>
            <w:rStyle w:val="Hipercze"/>
            <w:noProof/>
          </w:rPr>
          <w:t>Rysunek 6. Struktura &lt;</w:t>
        </w:r>
        <w:r w:rsidRPr="007B155E">
          <w:rPr>
            <w:rStyle w:val="Hipercze"/>
            <w:b/>
            <w:noProof/>
          </w:rPr>
          <w:t xml:space="preserve"> AmountOfExciseDutyType</w:t>
        </w:r>
        <w:r w:rsidRPr="007B155E">
          <w:rPr>
            <w:rStyle w:val="Hipercze"/>
            <w:noProof/>
            <w:lang w:eastAsia="pl-PL"/>
          </w:rPr>
          <w:t xml:space="preserve"> &gt;, Wysokość pod</w:t>
        </w:r>
        <w:r w:rsidRPr="007B155E">
          <w:rPr>
            <w:rStyle w:val="Hipercze"/>
            <w:noProof/>
          </w:rPr>
          <w:t>atku akcyzowego przypadającego do zapłaty, dla deklaracji AKC-4/AKC-4zo.</w:t>
        </w:r>
        <w:r>
          <w:rPr>
            <w:noProof/>
            <w:webHidden/>
          </w:rPr>
          <w:tab/>
        </w:r>
        <w:r>
          <w:rPr>
            <w:noProof/>
            <w:webHidden/>
          </w:rPr>
          <w:fldChar w:fldCharType="begin"/>
        </w:r>
        <w:r>
          <w:rPr>
            <w:noProof/>
            <w:webHidden/>
          </w:rPr>
          <w:instrText xml:space="preserve"> PAGEREF _Toc183172112 \h </w:instrText>
        </w:r>
        <w:r>
          <w:rPr>
            <w:noProof/>
            <w:webHidden/>
          </w:rPr>
        </w:r>
        <w:r>
          <w:rPr>
            <w:noProof/>
            <w:webHidden/>
          </w:rPr>
          <w:fldChar w:fldCharType="separate"/>
        </w:r>
        <w:r>
          <w:rPr>
            <w:noProof/>
            <w:webHidden/>
          </w:rPr>
          <w:t>40</w:t>
        </w:r>
        <w:r>
          <w:rPr>
            <w:noProof/>
            <w:webHidden/>
          </w:rPr>
          <w:fldChar w:fldCharType="end"/>
        </w:r>
      </w:hyperlink>
    </w:p>
    <w:p w14:paraId="1363E825" w14:textId="47793BD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13" w:history="1">
        <w:r w:rsidRPr="007B155E">
          <w:rPr>
            <w:rStyle w:val="Hipercze"/>
            <w:noProof/>
          </w:rPr>
          <w:t>Rysunek 7. Struktura załącznika AKC-4A.</w:t>
        </w:r>
        <w:r>
          <w:rPr>
            <w:noProof/>
            <w:webHidden/>
          </w:rPr>
          <w:tab/>
        </w:r>
        <w:r>
          <w:rPr>
            <w:noProof/>
            <w:webHidden/>
          </w:rPr>
          <w:fldChar w:fldCharType="begin"/>
        </w:r>
        <w:r>
          <w:rPr>
            <w:noProof/>
            <w:webHidden/>
          </w:rPr>
          <w:instrText xml:space="preserve"> PAGEREF _Toc183172113 \h </w:instrText>
        </w:r>
        <w:r>
          <w:rPr>
            <w:noProof/>
            <w:webHidden/>
          </w:rPr>
        </w:r>
        <w:r>
          <w:rPr>
            <w:noProof/>
            <w:webHidden/>
          </w:rPr>
          <w:fldChar w:fldCharType="separate"/>
        </w:r>
        <w:r>
          <w:rPr>
            <w:noProof/>
            <w:webHidden/>
          </w:rPr>
          <w:t>45</w:t>
        </w:r>
        <w:r>
          <w:rPr>
            <w:noProof/>
            <w:webHidden/>
          </w:rPr>
          <w:fldChar w:fldCharType="end"/>
        </w:r>
      </w:hyperlink>
    </w:p>
    <w:p w14:paraId="7ACD90F4" w14:textId="5C991F4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14" w:history="1">
        <w:r w:rsidRPr="007B155E">
          <w:rPr>
            <w:rStyle w:val="Hipercze"/>
            <w:noProof/>
          </w:rPr>
          <w:t>Rysunek 8. Struktura &lt;HeaderType&gt;, nagłówka załącznika AKC-4A.</w:t>
        </w:r>
        <w:r>
          <w:rPr>
            <w:noProof/>
            <w:webHidden/>
          </w:rPr>
          <w:tab/>
        </w:r>
        <w:r>
          <w:rPr>
            <w:noProof/>
            <w:webHidden/>
          </w:rPr>
          <w:fldChar w:fldCharType="begin"/>
        </w:r>
        <w:r>
          <w:rPr>
            <w:noProof/>
            <w:webHidden/>
          </w:rPr>
          <w:instrText xml:space="preserve"> PAGEREF _Toc183172114 \h </w:instrText>
        </w:r>
        <w:r>
          <w:rPr>
            <w:noProof/>
            <w:webHidden/>
          </w:rPr>
        </w:r>
        <w:r>
          <w:rPr>
            <w:noProof/>
            <w:webHidden/>
          </w:rPr>
          <w:fldChar w:fldCharType="separate"/>
        </w:r>
        <w:r>
          <w:rPr>
            <w:noProof/>
            <w:webHidden/>
          </w:rPr>
          <w:t>46</w:t>
        </w:r>
        <w:r>
          <w:rPr>
            <w:noProof/>
            <w:webHidden/>
          </w:rPr>
          <w:fldChar w:fldCharType="end"/>
        </w:r>
      </w:hyperlink>
    </w:p>
    <w:p w14:paraId="3B3EE5B7" w14:textId="2B6533D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15" w:history="1">
        <w:r w:rsidRPr="007B155E">
          <w:rPr>
            <w:rStyle w:val="Hipercze"/>
            <w:noProof/>
          </w:rPr>
          <w:t>Rysunek 9. Struktura elementu &lt;</w:t>
        </w:r>
        <w:r w:rsidRPr="007B155E">
          <w:rPr>
            <w:rStyle w:val="Hipercze"/>
            <w:b/>
            <w:noProof/>
          </w:rPr>
          <w:t xml:space="preserve"> WarehouseType</w:t>
        </w:r>
        <w:r w:rsidRPr="007B155E">
          <w:rPr>
            <w:rStyle w:val="Hipercze"/>
            <w:noProof/>
          </w:rPr>
          <w:t xml:space="preserve"> &gt;. </w:t>
        </w:r>
        <w:r w:rsidRPr="007B155E">
          <w:rPr>
            <w:rStyle w:val="Hipercze"/>
            <w:rFonts w:eastAsia="Times New Roman"/>
            <w:noProof/>
          </w:rPr>
          <w:t>Dane o składzie podatkowym i o zarejestrowanym odbiorcy dla załącznika AKC-4A</w:t>
        </w:r>
        <w:r w:rsidRPr="007B155E">
          <w:rPr>
            <w:rStyle w:val="Hipercze"/>
            <w:noProof/>
          </w:rPr>
          <w:t>.</w:t>
        </w:r>
        <w:r>
          <w:rPr>
            <w:noProof/>
            <w:webHidden/>
          </w:rPr>
          <w:tab/>
        </w:r>
        <w:r>
          <w:rPr>
            <w:noProof/>
            <w:webHidden/>
          </w:rPr>
          <w:fldChar w:fldCharType="begin"/>
        </w:r>
        <w:r>
          <w:rPr>
            <w:noProof/>
            <w:webHidden/>
          </w:rPr>
          <w:instrText xml:space="preserve"> PAGEREF _Toc183172115 \h </w:instrText>
        </w:r>
        <w:r>
          <w:rPr>
            <w:noProof/>
            <w:webHidden/>
          </w:rPr>
        </w:r>
        <w:r>
          <w:rPr>
            <w:noProof/>
            <w:webHidden/>
          </w:rPr>
          <w:fldChar w:fldCharType="separate"/>
        </w:r>
        <w:r>
          <w:rPr>
            <w:noProof/>
            <w:webHidden/>
          </w:rPr>
          <w:t>47</w:t>
        </w:r>
        <w:r>
          <w:rPr>
            <w:noProof/>
            <w:webHidden/>
          </w:rPr>
          <w:fldChar w:fldCharType="end"/>
        </w:r>
      </w:hyperlink>
    </w:p>
    <w:p w14:paraId="76FF67BB" w14:textId="560F1C77"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16" w:history="1">
        <w:r w:rsidRPr="007B155E">
          <w:rPr>
            <w:rStyle w:val="Hipercze"/>
            <w:noProof/>
          </w:rPr>
          <w:t>Rysunek 10. Struktura elementu &lt;</w:t>
        </w:r>
        <w:r w:rsidRPr="007B155E">
          <w:rPr>
            <w:rStyle w:val="Hipercze"/>
            <w:b/>
            <w:noProof/>
          </w:rPr>
          <w:t xml:space="preserve"> CalculOfAmountOfExciseDutyType&gt; -</w:t>
        </w:r>
        <w:r w:rsidRPr="007B155E">
          <w:rPr>
            <w:rStyle w:val="Hipercze"/>
            <w:noProof/>
          </w:rPr>
          <w:t xml:space="preserve"> Obliczenie wysokości podatku akcyzowego dla załącznika AKC-4A.</w:t>
        </w:r>
        <w:r>
          <w:rPr>
            <w:noProof/>
            <w:webHidden/>
          </w:rPr>
          <w:tab/>
        </w:r>
        <w:r>
          <w:rPr>
            <w:noProof/>
            <w:webHidden/>
          </w:rPr>
          <w:fldChar w:fldCharType="begin"/>
        </w:r>
        <w:r>
          <w:rPr>
            <w:noProof/>
            <w:webHidden/>
          </w:rPr>
          <w:instrText xml:space="preserve"> PAGEREF _Toc183172116 \h </w:instrText>
        </w:r>
        <w:r>
          <w:rPr>
            <w:noProof/>
            <w:webHidden/>
          </w:rPr>
        </w:r>
        <w:r>
          <w:rPr>
            <w:noProof/>
            <w:webHidden/>
          </w:rPr>
          <w:fldChar w:fldCharType="separate"/>
        </w:r>
        <w:r>
          <w:rPr>
            <w:noProof/>
            <w:webHidden/>
          </w:rPr>
          <w:t>47</w:t>
        </w:r>
        <w:r>
          <w:rPr>
            <w:noProof/>
            <w:webHidden/>
          </w:rPr>
          <w:fldChar w:fldCharType="end"/>
        </w:r>
      </w:hyperlink>
    </w:p>
    <w:p w14:paraId="3F3B715C" w14:textId="55EBAC6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17" w:history="1">
        <w:r w:rsidRPr="007B155E">
          <w:rPr>
            <w:rStyle w:val="Hipercze"/>
            <w:noProof/>
          </w:rPr>
          <w:t>Rysunek 11. Struktura elementu &lt;</w:t>
        </w:r>
        <w:r w:rsidRPr="007B155E">
          <w:rPr>
            <w:rStyle w:val="Hipercze"/>
            <w:b/>
            <w:noProof/>
          </w:rPr>
          <w:t xml:space="preserve"> CleareanceExciseDutyType</w:t>
        </w:r>
        <w:r w:rsidRPr="007B155E">
          <w:rPr>
            <w:rStyle w:val="Hipercze"/>
            <w:noProof/>
          </w:rPr>
          <w:t xml:space="preserve"> &gt; -</w:t>
        </w:r>
        <w:r w:rsidRPr="007B155E">
          <w:rPr>
            <w:rStyle w:val="Hipercze"/>
            <w:rFonts w:eastAsia="Times New Roman"/>
            <w:noProof/>
          </w:rPr>
          <w:t>Rozliczenie podatku akcyzowego dla załącznika AKC-4A</w:t>
        </w:r>
        <w:r w:rsidRPr="007B155E">
          <w:rPr>
            <w:rStyle w:val="Hipercze"/>
            <w:noProof/>
          </w:rPr>
          <w:t>.</w:t>
        </w:r>
        <w:r>
          <w:rPr>
            <w:noProof/>
            <w:webHidden/>
          </w:rPr>
          <w:tab/>
        </w:r>
        <w:r>
          <w:rPr>
            <w:noProof/>
            <w:webHidden/>
          </w:rPr>
          <w:fldChar w:fldCharType="begin"/>
        </w:r>
        <w:r>
          <w:rPr>
            <w:noProof/>
            <w:webHidden/>
          </w:rPr>
          <w:instrText xml:space="preserve"> PAGEREF _Toc183172117 \h </w:instrText>
        </w:r>
        <w:r>
          <w:rPr>
            <w:noProof/>
            <w:webHidden/>
          </w:rPr>
        </w:r>
        <w:r>
          <w:rPr>
            <w:noProof/>
            <w:webHidden/>
          </w:rPr>
          <w:fldChar w:fldCharType="separate"/>
        </w:r>
        <w:r>
          <w:rPr>
            <w:noProof/>
            <w:webHidden/>
          </w:rPr>
          <w:t>48</w:t>
        </w:r>
        <w:r>
          <w:rPr>
            <w:noProof/>
            <w:webHidden/>
          </w:rPr>
          <w:fldChar w:fldCharType="end"/>
        </w:r>
      </w:hyperlink>
    </w:p>
    <w:p w14:paraId="6678BD26" w14:textId="7138B7D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18" w:history="1">
        <w:r w:rsidRPr="007B155E">
          <w:rPr>
            <w:rStyle w:val="Hipercze"/>
            <w:noProof/>
          </w:rPr>
          <w:t>Rysunek 12. Struktura &lt;Items</w:t>
        </w:r>
        <w:r w:rsidRPr="007B155E">
          <w:rPr>
            <w:rStyle w:val="Hipercze"/>
            <w:noProof/>
            <w:lang w:eastAsia="pl-PL"/>
          </w:rPr>
          <w:t xml:space="preserve">Type&gt;, </w:t>
        </w:r>
        <w:r w:rsidRPr="007B155E">
          <w:rPr>
            <w:rStyle w:val="Hipercze"/>
            <w:noProof/>
            <w:highlight w:val="white"/>
            <w:lang w:eastAsia="pl-PL"/>
          </w:rPr>
          <w:t>Obliczenie wysokości podatku akcyzowego od poszczególnych wyrobów</w:t>
        </w:r>
        <w:r w:rsidRPr="007B155E">
          <w:rPr>
            <w:rStyle w:val="Hipercze"/>
            <w:noProof/>
            <w:lang w:eastAsia="pl-PL"/>
          </w:rPr>
          <w:t xml:space="preserve"> (podsumowanie pozycji) </w:t>
        </w:r>
        <w:r w:rsidRPr="007B155E">
          <w:rPr>
            <w:rStyle w:val="Hipercze"/>
            <w:rFonts w:eastAsia="Times New Roman"/>
            <w:noProof/>
          </w:rPr>
          <w:t>załącznika AKC-4A.</w:t>
        </w:r>
        <w:r>
          <w:rPr>
            <w:noProof/>
            <w:webHidden/>
          </w:rPr>
          <w:tab/>
        </w:r>
        <w:r>
          <w:rPr>
            <w:noProof/>
            <w:webHidden/>
          </w:rPr>
          <w:fldChar w:fldCharType="begin"/>
        </w:r>
        <w:r>
          <w:rPr>
            <w:noProof/>
            <w:webHidden/>
          </w:rPr>
          <w:instrText xml:space="preserve"> PAGEREF _Toc183172118 \h </w:instrText>
        </w:r>
        <w:r>
          <w:rPr>
            <w:noProof/>
            <w:webHidden/>
          </w:rPr>
        </w:r>
        <w:r>
          <w:rPr>
            <w:noProof/>
            <w:webHidden/>
          </w:rPr>
          <w:fldChar w:fldCharType="separate"/>
        </w:r>
        <w:r>
          <w:rPr>
            <w:noProof/>
            <w:webHidden/>
          </w:rPr>
          <w:t>49</w:t>
        </w:r>
        <w:r>
          <w:rPr>
            <w:noProof/>
            <w:webHidden/>
          </w:rPr>
          <w:fldChar w:fldCharType="end"/>
        </w:r>
      </w:hyperlink>
    </w:p>
    <w:p w14:paraId="40FD35C5" w14:textId="6B78892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19" w:history="1">
        <w:r w:rsidRPr="007B155E">
          <w:rPr>
            <w:rStyle w:val="Hipercze"/>
            <w:noProof/>
          </w:rPr>
          <w:t>Rysunek 13. Struktura &lt;Item</w:t>
        </w:r>
        <w:r w:rsidRPr="007B155E">
          <w:rPr>
            <w:rStyle w:val="Hipercze"/>
            <w:noProof/>
            <w:lang w:eastAsia="pl-PL"/>
          </w:rPr>
          <w:t xml:space="preserve">Type&gt;, </w:t>
        </w:r>
        <w:r w:rsidRPr="007B155E">
          <w:rPr>
            <w:rStyle w:val="Hipercze"/>
            <w:noProof/>
            <w:highlight w:val="white"/>
            <w:lang w:eastAsia="pl-PL"/>
          </w:rPr>
          <w:t>Obliczenie wysokości podatku akcyzowego od poszczególnych wyrobów</w:t>
        </w:r>
        <w:r w:rsidRPr="007B155E">
          <w:rPr>
            <w:rStyle w:val="Hipercze"/>
            <w:noProof/>
            <w:lang w:eastAsia="pl-PL"/>
          </w:rPr>
          <w:t xml:space="preserve"> (składowe pozycji) </w:t>
        </w:r>
        <w:r w:rsidRPr="007B155E">
          <w:rPr>
            <w:rStyle w:val="Hipercze"/>
            <w:rFonts w:eastAsia="Times New Roman"/>
            <w:noProof/>
          </w:rPr>
          <w:t>załącznika AKC-4A.</w:t>
        </w:r>
        <w:r>
          <w:rPr>
            <w:noProof/>
            <w:webHidden/>
          </w:rPr>
          <w:tab/>
        </w:r>
        <w:r>
          <w:rPr>
            <w:noProof/>
            <w:webHidden/>
          </w:rPr>
          <w:fldChar w:fldCharType="begin"/>
        </w:r>
        <w:r>
          <w:rPr>
            <w:noProof/>
            <w:webHidden/>
          </w:rPr>
          <w:instrText xml:space="preserve"> PAGEREF _Toc183172119 \h </w:instrText>
        </w:r>
        <w:r>
          <w:rPr>
            <w:noProof/>
            <w:webHidden/>
          </w:rPr>
        </w:r>
        <w:r>
          <w:rPr>
            <w:noProof/>
            <w:webHidden/>
          </w:rPr>
          <w:fldChar w:fldCharType="separate"/>
        </w:r>
        <w:r>
          <w:rPr>
            <w:noProof/>
            <w:webHidden/>
          </w:rPr>
          <w:t>50</w:t>
        </w:r>
        <w:r>
          <w:rPr>
            <w:noProof/>
            <w:webHidden/>
          </w:rPr>
          <w:fldChar w:fldCharType="end"/>
        </w:r>
      </w:hyperlink>
    </w:p>
    <w:p w14:paraId="4D048DAC" w14:textId="43036B4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20" w:history="1">
        <w:r w:rsidRPr="007B155E">
          <w:rPr>
            <w:rStyle w:val="Hipercze"/>
            <w:noProof/>
          </w:rPr>
          <w:t>Rysunek 14. Struktura elementu &lt;DailyPaymentInformationType&gt; - Suma kwot wpłat dziennych dla załącznika AKC-4A.</w:t>
        </w:r>
        <w:r>
          <w:rPr>
            <w:noProof/>
            <w:webHidden/>
          </w:rPr>
          <w:tab/>
        </w:r>
        <w:r>
          <w:rPr>
            <w:noProof/>
            <w:webHidden/>
          </w:rPr>
          <w:fldChar w:fldCharType="begin"/>
        </w:r>
        <w:r>
          <w:rPr>
            <w:noProof/>
            <w:webHidden/>
          </w:rPr>
          <w:instrText xml:space="preserve"> PAGEREF _Toc183172120 \h </w:instrText>
        </w:r>
        <w:r>
          <w:rPr>
            <w:noProof/>
            <w:webHidden/>
          </w:rPr>
        </w:r>
        <w:r>
          <w:rPr>
            <w:noProof/>
            <w:webHidden/>
          </w:rPr>
          <w:fldChar w:fldCharType="separate"/>
        </w:r>
        <w:r>
          <w:rPr>
            <w:noProof/>
            <w:webHidden/>
          </w:rPr>
          <w:t>51</w:t>
        </w:r>
        <w:r>
          <w:rPr>
            <w:noProof/>
            <w:webHidden/>
          </w:rPr>
          <w:fldChar w:fldCharType="end"/>
        </w:r>
      </w:hyperlink>
    </w:p>
    <w:p w14:paraId="42BBE7C9" w14:textId="1ADAFF4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21" w:history="1">
        <w:r w:rsidRPr="007B155E">
          <w:rPr>
            <w:rStyle w:val="Hipercze"/>
            <w:noProof/>
          </w:rPr>
          <w:t>Rysunek 15. Struktura elementu &lt;ZDailyAmount&gt;  - Informacja o kwotach wpłat dziennych dla załącznika AKC-4A</w:t>
        </w:r>
        <w:r>
          <w:rPr>
            <w:noProof/>
            <w:webHidden/>
          </w:rPr>
          <w:tab/>
        </w:r>
        <w:r>
          <w:rPr>
            <w:noProof/>
            <w:webHidden/>
          </w:rPr>
          <w:fldChar w:fldCharType="begin"/>
        </w:r>
        <w:r>
          <w:rPr>
            <w:noProof/>
            <w:webHidden/>
          </w:rPr>
          <w:instrText xml:space="preserve"> PAGEREF _Toc183172121 \h </w:instrText>
        </w:r>
        <w:r>
          <w:rPr>
            <w:noProof/>
            <w:webHidden/>
          </w:rPr>
        </w:r>
        <w:r>
          <w:rPr>
            <w:noProof/>
            <w:webHidden/>
          </w:rPr>
          <w:fldChar w:fldCharType="separate"/>
        </w:r>
        <w:r>
          <w:rPr>
            <w:noProof/>
            <w:webHidden/>
          </w:rPr>
          <w:t>51</w:t>
        </w:r>
        <w:r>
          <w:rPr>
            <w:noProof/>
            <w:webHidden/>
          </w:rPr>
          <w:fldChar w:fldCharType="end"/>
        </w:r>
      </w:hyperlink>
    </w:p>
    <w:p w14:paraId="3DB7DDDD" w14:textId="0CE90F8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22" w:history="1">
        <w:r w:rsidRPr="007B155E">
          <w:rPr>
            <w:rStyle w:val="Hipercze"/>
            <w:noProof/>
          </w:rPr>
          <w:t>Rysunek 16. Struktura załącznika AKC-4B.</w:t>
        </w:r>
        <w:r>
          <w:rPr>
            <w:noProof/>
            <w:webHidden/>
          </w:rPr>
          <w:tab/>
        </w:r>
        <w:r>
          <w:rPr>
            <w:noProof/>
            <w:webHidden/>
          </w:rPr>
          <w:fldChar w:fldCharType="begin"/>
        </w:r>
        <w:r>
          <w:rPr>
            <w:noProof/>
            <w:webHidden/>
          </w:rPr>
          <w:instrText xml:space="preserve"> PAGEREF _Toc183172122 \h </w:instrText>
        </w:r>
        <w:r>
          <w:rPr>
            <w:noProof/>
            <w:webHidden/>
          </w:rPr>
        </w:r>
        <w:r>
          <w:rPr>
            <w:noProof/>
            <w:webHidden/>
          </w:rPr>
          <w:fldChar w:fldCharType="separate"/>
        </w:r>
        <w:r>
          <w:rPr>
            <w:noProof/>
            <w:webHidden/>
          </w:rPr>
          <w:t>55</w:t>
        </w:r>
        <w:r>
          <w:rPr>
            <w:noProof/>
            <w:webHidden/>
          </w:rPr>
          <w:fldChar w:fldCharType="end"/>
        </w:r>
      </w:hyperlink>
    </w:p>
    <w:p w14:paraId="51C74AF0" w14:textId="2D90C2A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23" w:history="1">
        <w:r w:rsidRPr="007B155E">
          <w:rPr>
            <w:rStyle w:val="Hipercze"/>
            <w:noProof/>
          </w:rPr>
          <w:t>Rysunek 17. Struktura &lt;HeaderType&gt;, nagłówka załącznika AKC-4B.</w:t>
        </w:r>
        <w:r>
          <w:rPr>
            <w:noProof/>
            <w:webHidden/>
          </w:rPr>
          <w:tab/>
        </w:r>
        <w:r>
          <w:rPr>
            <w:noProof/>
            <w:webHidden/>
          </w:rPr>
          <w:fldChar w:fldCharType="begin"/>
        </w:r>
        <w:r>
          <w:rPr>
            <w:noProof/>
            <w:webHidden/>
          </w:rPr>
          <w:instrText xml:space="preserve"> PAGEREF _Toc183172123 \h </w:instrText>
        </w:r>
        <w:r>
          <w:rPr>
            <w:noProof/>
            <w:webHidden/>
          </w:rPr>
        </w:r>
        <w:r>
          <w:rPr>
            <w:noProof/>
            <w:webHidden/>
          </w:rPr>
          <w:fldChar w:fldCharType="separate"/>
        </w:r>
        <w:r>
          <w:rPr>
            <w:noProof/>
            <w:webHidden/>
          </w:rPr>
          <w:t>57</w:t>
        </w:r>
        <w:r>
          <w:rPr>
            <w:noProof/>
            <w:webHidden/>
          </w:rPr>
          <w:fldChar w:fldCharType="end"/>
        </w:r>
      </w:hyperlink>
    </w:p>
    <w:p w14:paraId="6592C95A" w14:textId="01C1CBB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24" w:history="1">
        <w:r w:rsidRPr="007B155E">
          <w:rPr>
            <w:rStyle w:val="Hipercze"/>
            <w:noProof/>
          </w:rPr>
          <w:t>Rysunek 18. Struktura elementu &lt;</w:t>
        </w:r>
        <w:r w:rsidRPr="007B155E">
          <w:rPr>
            <w:rStyle w:val="Hipercze"/>
            <w:b/>
            <w:noProof/>
          </w:rPr>
          <w:t xml:space="preserve"> WarehouseType</w:t>
        </w:r>
        <w:r w:rsidRPr="007B155E">
          <w:rPr>
            <w:rStyle w:val="Hipercze"/>
            <w:noProof/>
          </w:rPr>
          <w:t xml:space="preserve"> &gt;. Dane o składzie podatkowym i o zarejestrowanym odbiorcy dla załącznika AKC-4B.</w:t>
        </w:r>
        <w:r>
          <w:rPr>
            <w:noProof/>
            <w:webHidden/>
          </w:rPr>
          <w:tab/>
        </w:r>
        <w:r>
          <w:rPr>
            <w:noProof/>
            <w:webHidden/>
          </w:rPr>
          <w:fldChar w:fldCharType="begin"/>
        </w:r>
        <w:r>
          <w:rPr>
            <w:noProof/>
            <w:webHidden/>
          </w:rPr>
          <w:instrText xml:space="preserve"> PAGEREF _Toc183172124 \h </w:instrText>
        </w:r>
        <w:r>
          <w:rPr>
            <w:noProof/>
            <w:webHidden/>
          </w:rPr>
        </w:r>
        <w:r>
          <w:rPr>
            <w:noProof/>
            <w:webHidden/>
          </w:rPr>
          <w:fldChar w:fldCharType="separate"/>
        </w:r>
        <w:r>
          <w:rPr>
            <w:noProof/>
            <w:webHidden/>
          </w:rPr>
          <w:t>58</w:t>
        </w:r>
        <w:r>
          <w:rPr>
            <w:noProof/>
            <w:webHidden/>
          </w:rPr>
          <w:fldChar w:fldCharType="end"/>
        </w:r>
      </w:hyperlink>
    </w:p>
    <w:p w14:paraId="4B437EAD" w14:textId="46EDA58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25" w:history="1">
        <w:r w:rsidRPr="007B155E">
          <w:rPr>
            <w:rStyle w:val="Hipercze"/>
            <w:noProof/>
          </w:rPr>
          <w:t>Rysunek 19. Struktura elementu &lt;</w:t>
        </w:r>
        <w:r w:rsidRPr="007B155E">
          <w:rPr>
            <w:rStyle w:val="Hipercze"/>
            <w:b/>
            <w:noProof/>
          </w:rPr>
          <w:t xml:space="preserve"> CalculOfAmountOfExciseDutyType&gt; -</w:t>
        </w:r>
        <w:r w:rsidRPr="007B155E">
          <w:rPr>
            <w:rStyle w:val="Hipercze"/>
            <w:noProof/>
          </w:rPr>
          <w:t xml:space="preserve"> Obliczenie wysokości podatku akcyzowego dla załącznika AKC-4B.</w:t>
        </w:r>
        <w:r>
          <w:rPr>
            <w:noProof/>
            <w:webHidden/>
          </w:rPr>
          <w:tab/>
        </w:r>
        <w:r>
          <w:rPr>
            <w:noProof/>
            <w:webHidden/>
          </w:rPr>
          <w:fldChar w:fldCharType="begin"/>
        </w:r>
        <w:r>
          <w:rPr>
            <w:noProof/>
            <w:webHidden/>
          </w:rPr>
          <w:instrText xml:space="preserve"> PAGEREF _Toc183172125 \h </w:instrText>
        </w:r>
        <w:r>
          <w:rPr>
            <w:noProof/>
            <w:webHidden/>
          </w:rPr>
        </w:r>
        <w:r>
          <w:rPr>
            <w:noProof/>
            <w:webHidden/>
          </w:rPr>
          <w:fldChar w:fldCharType="separate"/>
        </w:r>
        <w:r>
          <w:rPr>
            <w:noProof/>
            <w:webHidden/>
          </w:rPr>
          <w:t>58</w:t>
        </w:r>
        <w:r>
          <w:rPr>
            <w:noProof/>
            <w:webHidden/>
          </w:rPr>
          <w:fldChar w:fldCharType="end"/>
        </w:r>
      </w:hyperlink>
    </w:p>
    <w:p w14:paraId="775F8BC9" w14:textId="2C17ACE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26" w:history="1">
        <w:r w:rsidRPr="007B155E">
          <w:rPr>
            <w:rStyle w:val="Hipercze"/>
            <w:noProof/>
          </w:rPr>
          <w:t>Rysunek 20. Struktura elementu &lt;</w:t>
        </w:r>
        <w:r w:rsidRPr="007B155E">
          <w:rPr>
            <w:rStyle w:val="Hipercze"/>
            <w:b/>
            <w:noProof/>
          </w:rPr>
          <w:t xml:space="preserve"> CleareanceExciseDutyType</w:t>
        </w:r>
        <w:r w:rsidRPr="007B155E">
          <w:rPr>
            <w:rStyle w:val="Hipercze"/>
            <w:noProof/>
          </w:rPr>
          <w:t xml:space="preserve"> &gt; -Rozliczenie podatku akcyzowego dla załącznika AKC-4B.</w:t>
        </w:r>
        <w:r>
          <w:rPr>
            <w:noProof/>
            <w:webHidden/>
          </w:rPr>
          <w:tab/>
        </w:r>
        <w:r>
          <w:rPr>
            <w:noProof/>
            <w:webHidden/>
          </w:rPr>
          <w:fldChar w:fldCharType="begin"/>
        </w:r>
        <w:r>
          <w:rPr>
            <w:noProof/>
            <w:webHidden/>
          </w:rPr>
          <w:instrText xml:space="preserve"> PAGEREF _Toc183172126 \h </w:instrText>
        </w:r>
        <w:r>
          <w:rPr>
            <w:noProof/>
            <w:webHidden/>
          </w:rPr>
        </w:r>
        <w:r>
          <w:rPr>
            <w:noProof/>
            <w:webHidden/>
          </w:rPr>
          <w:fldChar w:fldCharType="separate"/>
        </w:r>
        <w:r>
          <w:rPr>
            <w:noProof/>
            <w:webHidden/>
          </w:rPr>
          <w:t>59</w:t>
        </w:r>
        <w:r>
          <w:rPr>
            <w:noProof/>
            <w:webHidden/>
          </w:rPr>
          <w:fldChar w:fldCharType="end"/>
        </w:r>
      </w:hyperlink>
    </w:p>
    <w:p w14:paraId="27828F2A" w14:textId="7D8FA11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27" w:history="1">
        <w:r w:rsidRPr="007B155E">
          <w:rPr>
            <w:rStyle w:val="Hipercze"/>
            <w:noProof/>
          </w:rPr>
          <w:t>Rysunek 21. Struktura &lt;ItemsType&gt;, Obliczenie wysokości podatku akcyzowego od poszczególnych wyrobów (podsumowanie pozycji) załącznika AKC-4B.</w:t>
        </w:r>
        <w:r>
          <w:rPr>
            <w:noProof/>
            <w:webHidden/>
          </w:rPr>
          <w:tab/>
        </w:r>
        <w:r>
          <w:rPr>
            <w:noProof/>
            <w:webHidden/>
          </w:rPr>
          <w:fldChar w:fldCharType="begin"/>
        </w:r>
        <w:r>
          <w:rPr>
            <w:noProof/>
            <w:webHidden/>
          </w:rPr>
          <w:instrText xml:space="preserve"> PAGEREF _Toc183172127 \h </w:instrText>
        </w:r>
        <w:r>
          <w:rPr>
            <w:noProof/>
            <w:webHidden/>
          </w:rPr>
        </w:r>
        <w:r>
          <w:rPr>
            <w:noProof/>
            <w:webHidden/>
          </w:rPr>
          <w:fldChar w:fldCharType="separate"/>
        </w:r>
        <w:r>
          <w:rPr>
            <w:noProof/>
            <w:webHidden/>
          </w:rPr>
          <w:t>60</w:t>
        </w:r>
        <w:r>
          <w:rPr>
            <w:noProof/>
            <w:webHidden/>
          </w:rPr>
          <w:fldChar w:fldCharType="end"/>
        </w:r>
      </w:hyperlink>
    </w:p>
    <w:p w14:paraId="56BAFC86" w14:textId="782DEF3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28" w:history="1">
        <w:r w:rsidRPr="007B155E">
          <w:rPr>
            <w:rStyle w:val="Hipercze"/>
            <w:noProof/>
          </w:rPr>
          <w:t>Rysunek 22. Struktura &lt;ItemType&gt;, Obliczenie wysokości podatku akcyzowego od poszczególnych wyrobów (składowe pozycji) załącznika AKC-4B.</w:t>
        </w:r>
        <w:r>
          <w:rPr>
            <w:noProof/>
            <w:webHidden/>
          </w:rPr>
          <w:tab/>
        </w:r>
        <w:r>
          <w:rPr>
            <w:noProof/>
            <w:webHidden/>
          </w:rPr>
          <w:fldChar w:fldCharType="begin"/>
        </w:r>
        <w:r>
          <w:rPr>
            <w:noProof/>
            <w:webHidden/>
          </w:rPr>
          <w:instrText xml:space="preserve"> PAGEREF _Toc183172128 \h </w:instrText>
        </w:r>
        <w:r>
          <w:rPr>
            <w:noProof/>
            <w:webHidden/>
          </w:rPr>
        </w:r>
        <w:r>
          <w:rPr>
            <w:noProof/>
            <w:webHidden/>
          </w:rPr>
          <w:fldChar w:fldCharType="separate"/>
        </w:r>
        <w:r>
          <w:rPr>
            <w:noProof/>
            <w:webHidden/>
          </w:rPr>
          <w:t>61</w:t>
        </w:r>
        <w:r>
          <w:rPr>
            <w:noProof/>
            <w:webHidden/>
          </w:rPr>
          <w:fldChar w:fldCharType="end"/>
        </w:r>
      </w:hyperlink>
    </w:p>
    <w:p w14:paraId="5E767858" w14:textId="544F218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29" w:history="1">
        <w:r w:rsidRPr="007B155E">
          <w:rPr>
            <w:rStyle w:val="Hipercze"/>
            <w:noProof/>
          </w:rPr>
          <w:t>Rysunek 23. Struktura elementu &lt;DailyPaymentInformationType&gt; - Suma kwot wpłat dziennych dla załącznika AKC-4B.</w:t>
        </w:r>
        <w:r>
          <w:rPr>
            <w:noProof/>
            <w:webHidden/>
          </w:rPr>
          <w:tab/>
        </w:r>
        <w:r>
          <w:rPr>
            <w:noProof/>
            <w:webHidden/>
          </w:rPr>
          <w:fldChar w:fldCharType="begin"/>
        </w:r>
        <w:r>
          <w:rPr>
            <w:noProof/>
            <w:webHidden/>
          </w:rPr>
          <w:instrText xml:space="preserve"> PAGEREF _Toc183172129 \h </w:instrText>
        </w:r>
        <w:r>
          <w:rPr>
            <w:noProof/>
            <w:webHidden/>
          </w:rPr>
        </w:r>
        <w:r>
          <w:rPr>
            <w:noProof/>
            <w:webHidden/>
          </w:rPr>
          <w:fldChar w:fldCharType="separate"/>
        </w:r>
        <w:r>
          <w:rPr>
            <w:noProof/>
            <w:webHidden/>
          </w:rPr>
          <w:t>62</w:t>
        </w:r>
        <w:r>
          <w:rPr>
            <w:noProof/>
            <w:webHidden/>
          </w:rPr>
          <w:fldChar w:fldCharType="end"/>
        </w:r>
      </w:hyperlink>
    </w:p>
    <w:p w14:paraId="01F3B5BE" w14:textId="29CBD6E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30" w:history="1">
        <w:r w:rsidRPr="007B155E">
          <w:rPr>
            <w:rStyle w:val="Hipercze"/>
            <w:noProof/>
          </w:rPr>
          <w:t>Rysunek 24. Struktura elementu &lt;ZDailyAmount&gt;  - Informacja o kwotach wpłat dziennych dla załącznika AKC-4B</w:t>
        </w:r>
        <w:r>
          <w:rPr>
            <w:noProof/>
            <w:webHidden/>
          </w:rPr>
          <w:tab/>
        </w:r>
        <w:r>
          <w:rPr>
            <w:noProof/>
            <w:webHidden/>
          </w:rPr>
          <w:fldChar w:fldCharType="begin"/>
        </w:r>
        <w:r>
          <w:rPr>
            <w:noProof/>
            <w:webHidden/>
          </w:rPr>
          <w:instrText xml:space="preserve"> PAGEREF _Toc183172130 \h </w:instrText>
        </w:r>
        <w:r>
          <w:rPr>
            <w:noProof/>
            <w:webHidden/>
          </w:rPr>
        </w:r>
        <w:r>
          <w:rPr>
            <w:noProof/>
            <w:webHidden/>
          </w:rPr>
          <w:fldChar w:fldCharType="separate"/>
        </w:r>
        <w:r>
          <w:rPr>
            <w:noProof/>
            <w:webHidden/>
          </w:rPr>
          <w:t>63</w:t>
        </w:r>
        <w:r>
          <w:rPr>
            <w:noProof/>
            <w:webHidden/>
          </w:rPr>
          <w:fldChar w:fldCharType="end"/>
        </w:r>
      </w:hyperlink>
    </w:p>
    <w:p w14:paraId="7D8FF178" w14:textId="78D05CD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31" w:history="1">
        <w:r w:rsidRPr="007B155E">
          <w:rPr>
            <w:rStyle w:val="Hipercze"/>
            <w:noProof/>
          </w:rPr>
          <w:t>Rysunek 25. Struktura załącznika AKC-4C.</w:t>
        </w:r>
        <w:r>
          <w:rPr>
            <w:noProof/>
            <w:webHidden/>
          </w:rPr>
          <w:tab/>
        </w:r>
        <w:r>
          <w:rPr>
            <w:noProof/>
            <w:webHidden/>
          </w:rPr>
          <w:fldChar w:fldCharType="begin"/>
        </w:r>
        <w:r>
          <w:rPr>
            <w:noProof/>
            <w:webHidden/>
          </w:rPr>
          <w:instrText xml:space="preserve"> PAGEREF _Toc183172131 \h </w:instrText>
        </w:r>
        <w:r>
          <w:rPr>
            <w:noProof/>
            <w:webHidden/>
          </w:rPr>
        </w:r>
        <w:r>
          <w:rPr>
            <w:noProof/>
            <w:webHidden/>
          </w:rPr>
          <w:fldChar w:fldCharType="separate"/>
        </w:r>
        <w:r>
          <w:rPr>
            <w:noProof/>
            <w:webHidden/>
          </w:rPr>
          <w:t>67</w:t>
        </w:r>
        <w:r>
          <w:rPr>
            <w:noProof/>
            <w:webHidden/>
          </w:rPr>
          <w:fldChar w:fldCharType="end"/>
        </w:r>
      </w:hyperlink>
    </w:p>
    <w:p w14:paraId="162F7253" w14:textId="3651546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32" w:history="1">
        <w:r w:rsidRPr="007B155E">
          <w:rPr>
            <w:rStyle w:val="Hipercze"/>
            <w:noProof/>
          </w:rPr>
          <w:t>Rysunek 26. Struktura &lt;HeaderType&gt;, nagłówka załącznika AKC-4C.</w:t>
        </w:r>
        <w:r>
          <w:rPr>
            <w:noProof/>
            <w:webHidden/>
          </w:rPr>
          <w:tab/>
        </w:r>
        <w:r>
          <w:rPr>
            <w:noProof/>
            <w:webHidden/>
          </w:rPr>
          <w:fldChar w:fldCharType="begin"/>
        </w:r>
        <w:r>
          <w:rPr>
            <w:noProof/>
            <w:webHidden/>
          </w:rPr>
          <w:instrText xml:space="preserve"> PAGEREF _Toc183172132 \h </w:instrText>
        </w:r>
        <w:r>
          <w:rPr>
            <w:noProof/>
            <w:webHidden/>
          </w:rPr>
        </w:r>
        <w:r>
          <w:rPr>
            <w:noProof/>
            <w:webHidden/>
          </w:rPr>
          <w:fldChar w:fldCharType="separate"/>
        </w:r>
        <w:r>
          <w:rPr>
            <w:noProof/>
            <w:webHidden/>
          </w:rPr>
          <w:t>68</w:t>
        </w:r>
        <w:r>
          <w:rPr>
            <w:noProof/>
            <w:webHidden/>
          </w:rPr>
          <w:fldChar w:fldCharType="end"/>
        </w:r>
      </w:hyperlink>
    </w:p>
    <w:p w14:paraId="35418995" w14:textId="7B82167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33" w:history="1">
        <w:r w:rsidRPr="007B155E">
          <w:rPr>
            <w:rStyle w:val="Hipercze"/>
            <w:noProof/>
          </w:rPr>
          <w:t>Rysunek 27. Struktura elementu &lt;</w:t>
        </w:r>
        <w:r w:rsidRPr="007B155E">
          <w:rPr>
            <w:rStyle w:val="Hipercze"/>
            <w:b/>
            <w:noProof/>
          </w:rPr>
          <w:t xml:space="preserve"> WarehouseType</w:t>
        </w:r>
        <w:r w:rsidRPr="007B155E">
          <w:rPr>
            <w:rStyle w:val="Hipercze"/>
            <w:noProof/>
          </w:rPr>
          <w:t xml:space="preserve"> &gt;. Dane o składzie podatkowym i o zarejestrowanym odbiorcy dla załącznika AKC-4C.</w:t>
        </w:r>
        <w:r>
          <w:rPr>
            <w:noProof/>
            <w:webHidden/>
          </w:rPr>
          <w:tab/>
        </w:r>
        <w:r>
          <w:rPr>
            <w:noProof/>
            <w:webHidden/>
          </w:rPr>
          <w:fldChar w:fldCharType="begin"/>
        </w:r>
        <w:r>
          <w:rPr>
            <w:noProof/>
            <w:webHidden/>
          </w:rPr>
          <w:instrText xml:space="preserve"> PAGEREF _Toc183172133 \h </w:instrText>
        </w:r>
        <w:r>
          <w:rPr>
            <w:noProof/>
            <w:webHidden/>
          </w:rPr>
        </w:r>
        <w:r>
          <w:rPr>
            <w:noProof/>
            <w:webHidden/>
          </w:rPr>
          <w:fldChar w:fldCharType="separate"/>
        </w:r>
        <w:r>
          <w:rPr>
            <w:noProof/>
            <w:webHidden/>
          </w:rPr>
          <w:t>69</w:t>
        </w:r>
        <w:r>
          <w:rPr>
            <w:noProof/>
            <w:webHidden/>
          </w:rPr>
          <w:fldChar w:fldCharType="end"/>
        </w:r>
      </w:hyperlink>
    </w:p>
    <w:p w14:paraId="2E47F225" w14:textId="672F1C6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34" w:history="1">
        <w:r w:rsidRPr="007B155E">
          <w:rPr>
            <w:rStyle w:val="Hipercze"/>
            <w:noProof/>
          </w:rPr>
          <w:t>Rysunek 28. Struktura elementu &lt;</w:t>
        </w:r>
        <w:r w:rsidRPr="007B155E">
          <w:rPr>
            <w:rStyle w:val="Hipercze"/>
            <w:b/>
            <w:noProof/>
          </w:rPr>
          <w:t xml:space="preserve"> CalculOfAmountOfExciseDutyType&gt; -</w:t>
        </w:r>
        <w:r w:rsidRPr="007B155E">
          <w:rPr>
            <w:rStyle w:val="Hipercze"/>
            <w:noProof/>
          </w:rPr>
          <w:t xml:space="preserve"> Obliczenie wysokości podatku akcyzowego dla załącznika AKC-4C.</w:t>
        </w:r>
        <w:r>
          <w:rPr>
            <w:noProof/>
            <w:webHidden/>
          </w:rPr>
          <w:tab/>
        </w:r>
        <w:r>
          <w:rPr>
            <w:noProof/>
            <w:webHidden/>
          </w:rPr>
          <w:fldChar w:fldCharType="begin"/>
        </w:r>
        <w:r>
          <w:rPr>
            <w:noProof/>
            <w:webHidden/>
          </w:rPr>
          <w:instrText xml:space="preserve"> PAGEREF _Toc183172134 \h </w:instrText>
        </w:r>
        <w:r>
          <w:rPr>
            <w:noProof/>
            <w:webHidden/>
          </w:rPr>
        </w:r>
        <w:r>
          <w:rPr>
            <w:noProof/>
            <w:webHidden/>
          </w:rPr>
          <w:fldChar w:fldCharType="separate"/>
        </w:r>
        <w:r>
          <w:rPr>
            <w:noProof/>
            <w:webHidden/>
          </w:rPr>
          <w:t>70</w:t>
        </w:r>
        <w:r>
          <w:rPr>
            <w:noProof/>
            <w:webHidden/>
          </w:rPr>
          <w:fldChar w:fldCharType="end"/>
        </w:r>
      </w:hyperlink>
    </w:p>
    <w:p w14:paraId="19214731" w14:textId="6DC5A16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35" w:history="1">
        <w:r w:rsidRPr="007B155E">
          <w:rPr>
            <w:rStyle w:val="Hipercze"/>
            <w:noProof/>
          </w:rPr>
          <w:t>Rysunek 29. Struktura elementu &lt;</w:t>
        </w:r>
        <w:r w:rsidRPr="007B155E">
          <w:rPr>
            <w:rStyle w:val="Hipercze"/>
            <w:b/>
            <w:noProof/>
          </w:rPr>
          <w:t xml:space="preserve"> CleareanceExciseDutyType</w:t>
        </w:r>
        <w:r w:rsidRPr="007B155E">
          <w:rPr>
            <w:rStyle w:val="Hipercze"/>
            <w:noProof/>
          </w:rPr>
          <w:t xml:space="preserve"> &gt; -Rozliczenie podatku akcyzowego dla załącznika AKC-4C.</w:t>
        </w:r>
        <w:r>
          <w:rPr>
            <w:noProof/>
            <w:webHidden/>
          </w:rPr>
          <w:tab/>
        </w:r>
        <w:r>
          <w:rPr>
            <w:noProof/>
            <w:webHidden/>
          </w:rPr>
          <w:fldChar w:fldCharType="begin"/>
        </w:r>
        <w:r>
          <w:rPr>
            <w:noProof/>
            <w:webHidden/>
          </w:rPr>
          <w:instrText xml:space="preserve"> PAGEREF _Toc183172135 \h </w:instrText>
        </w:r>
        <w:r>
          <w:rPr>
            <w:noProof/>
            <w:webHidden/>
          </w:rPr>
        </w:r>
        <w:r>
          <w:rPr>
            <w:noProof/>
            <w:webHidden/>
          </w:rPr>
          <w:fldChar w:fldCharType="separate"/>
        </w:r>
        <w:r>
          <w:rPr>
            <w:noProof/>
            <w:webHidden/>
          </w:rPr>
          <w:t>70</w:t>
        </w:r>
        <w:r>
          <w:rPr>
            <w:noProof/>
            <w:webHidden/>
          </w:rPr>
          <w:fldChar w:fldCharType="end"/>
        </w:r>
      </w:hyperlink>
    </w:p>
    <w:p w14:paraId="2CB4DCCC" w14:textId="0C5CC4C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36" w:history="1">
        <w:r w:rsidRPr="007B155E">
          <w:rPr>
            <w:rStyle w:val="Hipercze"/>
            <w:noProof/>
          </w:rPr>
          <w:t>Rysunek 30. Struktura &lt;ItemsType&gt;, Obliczenie wysokości podatku akcyzowego od poszczególnych wyrobów (podsumowanie pozycji) załącznika AKC-4C.</w:t>
        </w:r>
        <w:r>
          <w:rPr>
            <w:noProof/>
            <w:webHidden/>
          </w:rPr>
          <w:tab/>
        </w:r>
        <w:r>
          <w:rPr>
            <w:noProof/>
            <w:webHidden/>
          </w:rPr>
          <w:fldChar w:fldCharType="begin"/>
        </w:r>
        <w:r>
          <w:rPr>
            <w:noProof/>
            <w:webHidden/>
          </w:rPr>
          <w:instrText xml:space="preserve"> PAGEREF _Toc183172136 \h </w:instrText>
        </w:r>
        <w:r>
          <w:rPr>
            <w:noProof/>
            <w:webHidden/>
          </w:rPr>
        </w:r>
        <w:r>
          <w:rPr>
            <w:noProof/>
            <w:webHidden/>
          </w:rPr>
          <w:fldChar w:fldCharType="separate"/>
        </w:r>
        <w:r>
          <w:rPr>
            <w:noProof/>
            <w:webHidden/>
          </w:rPr>
          <w:t>72</w:t>
        </w:r>
        <w:r>
          <w:rPr>
            <w:noProof/>
            <w:webHidden/>
          </w:rPr>
          <w:fldChar w:fldCharType="end"/>
        </w:r>
      </w:hyperlink>
    </w:p>
    <w:p w14:paraId="31874837" w14:textId="6AB04C2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37" w:history="1">
        <w:r w:rsidRPr="007B155E">
          <w:rPr>
            <w:rStyle w:val="Hipercze"/>
            <w:noProof/>
          </w:rPr>
          <w:t>Rysunek 31. Struktura &lt;ItemType&gt;, Obliczenie wysokości podatku akcyzowego od poszczególnych wyrobów (składowe pozycji) załącznika AKC-4C.</w:t>
        </w:r>
        <w:r>
          <w:rPr>
            <w:noProof/>
            <w:webHidden/>
          </w:rPr>
          <w:tab/>
        </w:r>
        <w:r>
          <w:rPr>
            <w:noProof/>
            <w:webHidden/>
          </w:rPr>
          <w:fldChar w:fldCharType="begin"/>
        </w:r>
        <w:r>
          <w:rPr>
            <w:noProof/>
            <w:webHidden/>
          </w:rPr>
          <w:instrText xml:space="preserve"> PAGEREF _Toc183172137 \h </w:instrText>
        </w:r>
        <w:r>
          <w:rPr>
            <w:noProof/>
            <w:webHidden/>
          </w:rPr>
        </w:r>
        <w:r>
          <w:rPr>
            <w:noProof/>
            <w:webHidden/>
          </w:rPr>
          <w:fldChar w:fldCharType="separate"/>
        </w:r>
        <w:r>
          <w:rPr>
            <w:noProof/>
            <w:webHidden/>
          </w:rPr>
          <w:t>73</w:t>
        </w:r>
        <w:r>
          <w:rPr>
            <w:noProof/>
            <w:webHidden/>
          </w:rPr>
          <w:fldChar w:fldCharType="end"/>
        </w:r>
      </w:hyperlink>
    </w:p>
    <w:p w14:paraId="2DEA321C" w14:textId="3FF1604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38" w:history="1">
        <w:r w:rsidRPr="007B155E">
          <w:rPr>
            <w:rStyle w:val="Hipercze"/>
            <w:noProof/>
          </w:rPr>
          <w:t>Rysunek 32. Struktura elementu &lt;DailyPaymentInformationType&gt; - Suma kwot wpłat dziennych dla załącznika AKC-4C.</w:t>
        </w:r>
        <w:r>
          <w:rPr>
            <w:noProof/>
            <w:webHidden/>
          </w:rPr>
          <w:tab/>
        </w:r>
        <w:r>
          <w:rPr>
            <w:noProof/>
            <w:webHidden/>
          </w:rPr>
          <w:fldChar w:fldCharType="begin"/>
        </w:r>
        <w:r>
          <w:rPr>
            <w:noProof/>
            <w:webHidden/>
          </w:rPr>
          <w:instrText xml:space="preserve"> PAGEREF _Toc183172138 \h </w:instrText>
        </w:r>
        <w:r>
          <w:rPr>
            <w:noProof/>
            <w:webHidden/>
          </w:rPr>
        </w:r>
        <w:r>
          <w:rPr>
            <w:noProof/>
            <w:webHidden/>
          </w:rPr>
          <w:fldChar w:fldCharType="separate"/>
        </w:r>
        <w:r>
          <w:rPr>
            <w:noProof/>
            <w:webHidden/>
          </w:rPr>
          <w:t>74</w:t>
        </w:r>
        <w:r>
          <w:rPr>
            <w:noProof/>
            <w:webHidden/>
          </w:rPr>
          <w:fldChar w:fldCharType="end"/>
        </w:r>
      </w:hyperlink>
    </w:p>
    <w:p w14:paraId="0C9124A2" w14:textId="3673EF3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39" w:history="1">
        <w:r w:rsidRPr="007B155E">
          <w:rPr>
            <w:rStyle w:val="Hipercze"/>
            <w:noProof/>
          </w:rPr>
          <w:t>Rysunek 33. Struktura elementu &lt;ZDailyAmount&gt;  - Informacja o kwotach wpłat dziennych dla załącznika AKC-4C</w:t>
        </w:r>
        <w:r>
          <w:rPr>
            <w:noProof/>
            <w:webHidden/>
          </w:rPr>
          <w:tab/>
        </w:r>
        <w:r>
          <w:rPr>
            <w:noProof/>
            <w:webHidden/>
          </w:rPr>
          <w:fldChar w:fldCharType="begin"/>
        </w:r>
        <w:r>
          <w:rPr>
            <w:noProof/>
            <w:webHidden/>
          </w:rPr>
          <w:instrText xml:space="preserve"> PAGEREF _Toc183172139 \h </w:instrText>
        </w:r>
        <w:r>
          <w:rPr>
            <w:noProof/>
            <w:webHidden/>
          </w:rPr>
        </w:r>
        <w:r>
          <w:rPr>
            <w:noProof/>
            <w:webHidden/>
          </w:rPr>
          <w:fldChar w:fldCharType="separate"/>
        </w:r>
        <w:r>
          <w:rPr>
            <w:noProof/>
            <w:webHidden/>
          </w:rPr>
          <w:t>74</w:t>
        </w:r>
        <w:r>
          <w:rPr>
            <w:noProof/>
            <w:webHidden/>
          </w:rPr>
          <w:fldChar w:fldCharType="end"/>
        </w:r>
      </w:hyperlink>
    </w:p>
    <w:p w14:paraId="373700C4" w14:textId="5F0E435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40" w:history="1">
        <w:r w:rsidRPr="007B155E">
          <w:rPr>
            <w:rStyle w:val="Hipercze"/>
            <w:noProof/>
          </w:rPr>
          <w:t>Rysunek 34. Struktura załącznika AKC-4D.</w:t>
        </w:r>
        <w:r>
          <w:rPr>
            <w:noProof/>
            <w:webHidden/>
          </w:rPr>
          <w:tab/>
        </w:r>
        <w:r>
          <w:rPr>
            <w:noProof/>
            <w:webHidden/>
          </w:rPr>
          <w:fldChar w:fldCharType="begin"/>
        </w:r>
        <w:r>
          <w:rPr>
            <w:noProof/>
            <w:webHidden/>
          </w:rPr>
          <w:instrText xml:space="preserve"> PAGEREF _Toc183172140 \h </w:instrText>
        </w:r>
        <w:r>
          <w:rPr>
            <w:noProof/>
            <w:webHidden/>
          </w:rPr>
        </w:r>
        <w:r>
          <w:rPr>
            <w:noProof/>
            <w:webHidden/>
          </w:rPr>
          <w:fldChar w:fldCharType="separate"/>
        </w:r>
        <w:r>
          <w:rPr>
            <w:noProof/>
            <w:webHidden/>
          </w:rPr>
          <w:t>79</w:t>
        </w:r>
        <w:r>
          <w:rPr>
            <w:noProof/>
            <w:webHidden/>
          </w:rPr>
          <w:fldChar w:fldCharType="end"/>
        </w:r>
      </w:hyperlink>
    </w:p>
    <w:p w14:paraId="54253598" w14:textId="0AD7BB3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41" w:history="1">
        <w:r w:rsidRPr="007B155E">
          <w:rPr>
            <w:rStyle w:val="Hipercze"/>
            <w:noProof/>
          </w:rPr>
          <w:t>Rysunek 35. Struktura &lt;HeaderType&gt;, nagłówka załącznika AKC-4D.</w:t>
        </w:r>
        <w:r>
          <w:rPr>
            <w:noProof/>
            <w:webHidden/>
          </w:rPr>
          <w:tab/>
        </w:r>
        <w:r>
          <w:rPr>
            <w:noProof/>
            <w:webHidden/>
          </w:rPr>
          <w:fldChar w:fldCharType="begin"/>
        </w:r>
        <w:r>
          <w:rPr>
            <w:noProof/>
            <w:webHidden/>
          </w:rPr>
          <w:instrText xml:space="preserve"> PAGEREF _Toc183172141 \h </w:instrText>
        </w:r>
        <w:r>
          <w:rPr>
            <w:noProof/>
            <w:webHidden/>
          </w:rPr>
        </w:r>
        <w:r>
          <w:rPr>
            <w:noProof/>
            <w:webHidden/>
          </w:rPr>
          <w:fldChar w:fldCharType="separate"/>
        </w:r>
        <w:r>
          <w:rPr>
            <w:noProof/>
            <w:webHidden/>
          </w:rPr>
          <w:t>80</w:t>
        </w:r>
        <w:r>
          <w:rPr>
            <w:noProof/>
            <w:webHidden/>
          </w:rPr>
          <w:fldChar w:fldCharType="end"/>
        </w:r>
      </w:hyperlink>
    </w:p>
    <w:p w14:paraId="3285F29E" w14:textId="2991240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42" w:history="1">
        <w:r w:rsidRPr="007B155E">
          <w:rPr>
            <w:rStyle w:val="Hipercze"/>
            <w:noProof/>
          </w:rPr>
          <w:t>Rysunek 36. Struktura elementu &lt;</w:t>
        </w:r>
        <w:r w:rsidRPr="007B155E">
          <w:rPr>
            <w:rStyle w:val="Hipercze"/>
            <w:b/>
            <w:noProof/>
          </w:rPr>
          <w:t xml:space="preserve"> WarehouseType</w:t>
        </w:r>
        <w:r w:rsidRPr="007B155E">
          <w:rPr>
            <w:rStyle w:val="Hipercze"/>
            <w:noProof/>
          </w:rPr>
          <w:t xml:space="preserve"> &gt;. Dane o składzie podatkowym i o zarejestrowanym odbiorcy dla załącznika AKC-4D.</w:t>
        </w:r>
        <w:r>
          <w:rPr>
            <w:noProof/>
            <w:webHidden/>
          </w:rPr>
          <w:tab/>
        </w:r>
        <w:r>
          <w:rPr>
            <w:noProof/>
            <w:webHidden/>
          </w:rPr>
          <w:fldChar w:fldCharType="begin"/>
        </w:r>
        <w:r>
          <w:rPr>
            <w:noProof/>
            <w:webHidden/>
          </w:rPr>
          <w:instrText xml:space="preserve"> PAGEREF _Toc183172142 \h </w:instrText>
        </w:r>
        <w:r>
          <w:rPr>
            <w:noProof/>
            <w:webHidden/>
          </w:rPr>
        </w:r>
        <w:r>
          <w:rPr>
            <w:noProof/>
            <w:webHidden/>
          </w:rPr>
          <w:fldChar w:fldCharType="separate"/>
        </w:r>
        <w:r>
          <w:rPr>
            <w:noProof/>
            <w:webHidden/>
          </w:rPr>
          <w:t>81</w:t>
        </w:r>
        <w:r>
          <w:rPr>
            <w:noProof/>
            <w:webHidden/>
          </w:rPr>
          <w:fldChar w:fldCharType="end"/>
        </w:r>
      </w:hyperlink>
    </w:p>
    <w:p w14:paraId="57B96E8A" w14:textId="05683A5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43" w:history="1">
        <w:r w:rsidRPr="007B155E">
          <w:rPr>
            <w:rStyle w:val="Hipercze"/>
            <w:noProof/>
          </w:rPr>
          <w:t>Rysunek 37. Struktura elementu &lt;</w:t>
        </w:r>
        <w:r w:rsidRPr="007B155E">
          <w:rPr>
            <w:rStyle w:val="Hipercze"/>
            <w:b/>
            <w:noProof/>
          </w:rPr>
          <w:t xml:space="preserve"> CalculOfAmountOfExciseDutyType&gt; -</w:t>
        </w:r>
        <w:r w:rsidRPr="007B155E">
          <w:rPr>
            <w:rStyle w:val="Hipercze"/>
            <w:noProof/>
          </w:rPr>
          <w:t xml:space="preserve"> Obliczenie wysokości podatku akcyzowego dla załącznika AKC-4D.</w:t>
        </w:r>
        <w:r>
          <w:rPr>
            <w:noProof/>
            <w:webHidden/>
          </w:rPr>
          <w:tab/>
        </w:r>
        <w:r>
          <w:rPr>
            <w:noProof/>
            <w:webHidden/>
          </w:rPr>
          <w:fldChar w:fldCharType="begin"/>
        </w:r>
        <w:r>
          <w:rPr>
            <w:noProof/>
            <w:webHidden/>
          </w:rPr>
          <w:instrText xml:space="preserve"> PAGEREF _Toc183172143 \h </w:instrText>
        </w:r>
        <w:r>
          <w:rPr>
            <w:noProof/>
            <w:webHidden/>
          </w:rPr>
        </w:r>
        <w:r>
          <w:rPr>
            <w:noProof/>
            <w:webHidden/>
          </w:rPr>
          <w:fldChar w:fldCharType="separate"/>
        </w:r>
        <w:r>
          <w:rPr>
            <w:noProof/>
            <w:webHidden/>
          </w:rPr>
          <w:t>81</w:t>
        </w:r>
        <w:r>
          <w:rPr>
            <w:noProof/>
            <w:webHidden/>
          </w:rPr>
          <w:fldChar w:fldCharType="end"/>
        </w:r>
      </w:hyperlink>
    </w:p>
    <w:p w14:paraId="7FD2877C" w14:textId="1138DFA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44" w:history="1">
        <w:r w:rsidRPr="007B155E">
          <w:rPr>
            <w:rStyle w:val="Hipercze"/>
            <w:noProof/>
          </w:rPr>
          <w:t>Rysunek 38. Struktura elementu &lt;</w:t>
        </w:r>
        <w:r w:rsidRPr="007B155E">
          <w:rPr>
            <w:rStyle w:val="Hipercze"/>
            <w:b/>
            <w:noProof/>
          </w:rPr>
          <w:t xml:space="preserve"> CleareanceExciseDutyType</w:t>
        </w:r>
        <w:r w:rsidRPr="007B155E">
          <w:rPr>
            <w:rStyle w:val="Hipercze"/>
            <w:noProof/>
          </w:rPr>
          <w:t xml:space="preserve"> &gt; -Rozliczenie podatku akcyzowego dla załącznika AKC-4D.</w:t>
        </w:r>
        <w:r>
          <w:rPr>
            <w:noProof/>
            <w:webHidden/>
          </w:rPr>
          <w:tab/>
        </w:r>
        <w:r>
          <w:rPr>
            <w:noProof/>
            <w:webHidden/>
          </w:rPr>
          <w:fldChar w:fldCharType="begin"/>
        </w:r>
        <w:r>
          <w:rPr>
            <w:noProof/>
            <w:webHidden/>
          </w:rPr>
          <w:instrText xml:space="preserve"> PAGEREF _Toc183172144 \h </w:instrText>
        </w:r>
        <w:r>
          <w:rPr>
            <w:noProof/>
            <w:webHidden/>
          </w:rPr>
        </w:r>
        <w:r>
          <w:rPr>
            <w:noProof/>
            <w:webHidden/>
          </w:rPr>
          <w:fldChar w:fldCharType="separate"/>
        </w:r>
        <w:r>
          <w:rPr>
            <w:noProof/>
            <w:webHidden/>
          </w:rPr>
          <w:t>82</w:t>
        </w:r>
        <w:r>
          <w:rPr>
            <w:noProof/>
            <w:webHidden/>
          </w:rPr>
          <w:fldChar w:fldCharType="end"/>
        </w:r>
      </w:hyperlink>
    </w:p>
    <w:p w14:paraId="4AA49AB4" w14:textId="1282D72E"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45" w:history="1">
        <w:r w:rsidRPr="007B155E">
          <w:rPr>
            <w:rStyle w:val="Hipercze"/>
            <w:noProof/>
          </w:rPr>
          <w:t>Rysunek 39. Struktura &lt;ItemsType&gt;, Obliczenie wysokości podatku akcyzowego od poszczególnych wyrobów (podsumowanie pozycji) załącznika AKC-4D.</w:t>
        </w:r>
        <w:r>
          <w:rPr>
            <w:noProof/>
            <w:webHidden/>
          </w:rPr>
          <w:tab/>
        </w:r>
        <w:r>
          <w:rPr>
            <w:noProof/>
            <w:webHidden/>
          </w:rPr>
          <w:fldChar w:fldCharType="begin"/>
        </w:r>
        <w:r>
          <w:rPr>
            <w:noProof/>
            <w:webHidden/>
          </w:rPr>
          <w:instrText xml:space="preserve"> PAGEREF _Toc183172145 \h </w:instrText>
        </w:r>
        <w:r>
          <w:rPr>
            <w:noProof/>
            <w:webHidden/>
          </w:rPr>
        </w:r>
        <w:r>
          <w:rPr>
            <w:noProof/>
            <w:webHidden/>
          </w:rPr>
          <w:fldChar w:fldCharType="separate"/>
        </w:r>
        <w:r>
          <w:rPr>
            <w:noProof/>
            <w:webHidden/>
          </w:rPr>
          <w:t>83</w:t>
        </w:r>
        <w:r>
          <w:rPr>
            <w:noProof/>
            <w:webHidden/>
          </w:rPr>
          <w:fldChar w:fldCharType="end"/>
        </w:r>
      </w:hyperlink>
    </w:p>
    <w:p w14:paraId="27CFD292" w14:textId="79B3B10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46" w:history="1">
        <w:r w:rsidRPr="007B155E">
          <w:rPr>
            <w:rStyle w:val="Hipercze"/>
            <w:noProof/>
          </w:rPr>
          <w:t>Rysunek 40. Struktura &lt;Item</w:t>
        </w:r>
        <w:r w:rsidRPr="007B155E">
          <w:rPr>
            <w:rStyle w:val="Hipercze"/>
            <w:noProof/>
            <w:lang w:eastAsia="pl-PL"/>
          </w:rPr>
          <w:t xml:space="preserve">Type&gt;, Obliczenie wysokości podatku akcyzowego od poszczególnych wyrobów (składowe pozycji) </w:t>
        </w:r>
        <w:r w:rsidRPr="007B155E">
          <w:rPr>
            <w:rStyle w:val="Hipercze"/>
            <w:rFonts w:eastAsia="Times New Roman"/>
            <w:noProof/>
          </w:rPr>
          <w:t>załącznika AKC-4D.</w:t>
        </w:r>
        <w:r>
          <w:rPr>
            <w:noProof/>
            <w:webHidden/>
          </w:rPr>
          <w:tab/>
        </w:r>
        <w:r>
          <w:rPr>
            <w:noProof/>
            <w:webHidden/>
          </w:rPr>
          <w:fldChar w:fldCharType="begin"/>
        </w:r>
        <w:r>
          <w:rPr>
            <w:noProof/>
            <w:webHidden/>
          </w:rPr>
          <w:instrText xml:space="preserve"> PAGEREF _Toc183172146 \h </w:instrText>
        </w:r>
        <w:r>
          <w:rPr>
            <w:noProof/>
            <w:webHidden/>
          </w:rPr>
        </w:r>
        <w:r>
          <w:rPr>
            <w:noProof/>
            <w:webHidden/>
          </w:rPr>
          <w:fldChar w:fldCharType="separate"/>
        </w:r>
        <w:r>
          <w:rPr>
            <w:noProof/>
            <w:webHidden/>
          </w:rPr>
          <w:t>84</w:t>
        </w:r>
        <w:r>
          <w:rPr>
            <w:noProof/>
            <w:webHidden/>
          </w:rPr>
          <w:fldChar w:fldCharType="end"/>
        </w:r>
      </w:hyperlink>
    </w:p>
    <w:p w14:paraId="6ACDE315" w14:textId="0984337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47" w:history="1">
        <w:r w:rsidRPr="007B155E">
          <w:rPr>
            <w:rStyle w:val="Hipercze"/>
            <w:noProof/>
          </w:rPr>
          <w:t>Rysunek 41. Struktura elementu &lt;DailyPaymentInformationType&gt; - Suma kwot wpłat dziennych dla załącznika AKC-4D.</w:t>
        </w:r>
        <w:r>
          <w:rPr>
            <w:noProof/>
            <w:webHidden/>
          </w:rPr>
          <w:tab/>
        </w:r>
        <w:r>
          <w:rPr>
            <w:noProof/>
            <w:webHidden/>
          </w:rPr>
          <w:fldChar w:fldCharType="begin"/>
        </w:r>
        <w:r>
          <w:rPr>
            <w:noProof/>
            <w:webHidden/>
          </w:rPr>
          <w:instrText xml:space="preserve"> PAGEREF _Toc183172147 \h </w:instrText>
        </w:r>
        <w:r>
          <w:rPr>
            <w:noProof/>
            <w:webHidden/>
          </w:rPr>
        </w:r>
        <w:r>
          <w:rPr>
            <w:noProof/>
            <w:webHidden/>
          </w:rPr>
          <w:fldChar w:fldCharType="separate"/>
        </w:r>
        <w:r>
          <w:rPr>
            <w:noProof/>
            <w:webHidden/>
          </w:rPr>
          <w:t>85</w:t>
        </w:r>
        <w:r>
          <w:rPr>
            <w:noProof/>
            <w:webHidden/>
          </w:rPr>
          <w:fldChar w:fldCharType="end"/>
        </w:r>
      </w:hyperlink>
    </w:p>
    <w:p w14:paraId="778D97BC" w14:textId="00CD161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48" w:history="1">
        <w:r w:rsidRPr="007B155E">
          <w:rPr>
            <w:rStyle w:val="Hipercze"/>
            <w:noProof/>
          </w:rPr>
          <w:t>Rysunek 42. Struktura elementu &lt;ZDailyAmount&gt;  - Informacja o kwotach wpłat dziennych dla załącznika AKC-4D</w:t>
        </w:r>
        <w:r>
          <w:rPr>
            <w:noProof/>
            <w:webHidden/>
          </w:rPr>
          <w:tab/>
        </w:r>
        <w:r>
          <w:rPr>
            <w:noProof/>
            <w:webHidden/>
          </w:rPr>
          <w:fldChar w:fldCharType="begin"/>
        </w:r>
        <w:r>
          <w:rPr>
            <w:noProof/>
            <w:webHidden/>
          </w:rPr>
          <w:instrText xml:space="preserve"> PAGEREF _Toc183172148 \h </w:instrText>
        </w:r>
        <w:r>
          <w:rPr>
            <w:noProof/>
            <w:webHidden/>
          </w:rPr>
        </w:r>
        <w:r>
          <w:rPr>
            <w:noProof/>
            <w:webHidden/>
          </w:rPr>
          <w:fldChar w:fldCharType="separate"/>
        </w:r>
        <w:r>
          <w:rPr>
            <w:noProof/>
            <w:webHidden/>
          </w:rPr>
          <w:t>85</w:t>
        </w:r>
        <w:r>
          <w:rPr>
            <w:noProof/>
            <w:webHidden/>
          </w:rPr>
          <w:fldChar w:fldCharType="end"/>
        </w:r>
      </w:hyperlink>
    </w:p>
    <w:p w14:paraId="0E02F1EC" w14:textId="509296B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49" w:history="1">
        <w:r w:rsidRPr="007B155E">
          <w:rPr>
            <w:rStyle w:val="Hipercze"/>
            <w:noProof/>
          </w:rPr>
          <w:t>Rysunek 43. Struktura załącznika AKC-4E do deklaracji AKC-4/AKC-4zo.</w:t>
        </w:r>
        <w:r>
          <w:rPr>
            <w:noProof/>
            <w:webHidden/>
          </w:rPr>
          <w:tab/>
        </w:r>
        <w:r>
          <w:rPr>
            <w:noProof/>
            <w:webHidden/>
          </w:rPr>
          <w:fldChar w:fldCharType="begin"/>
        </w:r>
        <w:r>
          <w:rPr>
            <w:noProof/>
            <w:webHidden/>
          </w:rPr>
          <w:instrText xml:space="preserve"> PAGEREF _Toc183172149 \h </w:instrText>
        </w:r>
        <w:r>
          <w:rPr>
            <w:noProof/>
            <w:webHidden/>
          </w:rPr>
        </w:r>
        <w:r>
          <w:rPr>
            <w:noProof/>
            <w:webHidden/>
          </w:rPr>
          <w:fldChar w:fldCharType="separate"/>
        </w:r>
        <w:r>
          <w:rPr>
            <w:noProof/>
            <w:webHidden/>
          </w:rPr>
          <w:t>89</w:t>
        </w:r>
        <w:r>
          <w:rPr>
            <w:noProof/>
            <w:webHidden/>
          </w:rPr>
          <w:fldChar w:fldCharType="end"/>
        </w:r>
      </w:hyperlink>
    </w:p>
    <w:p w14:paraId="2207B07F" w14:textId="1CBEBAC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50" w:history="1">
        <w:r w:rsidRPr="007B155E">
          <w:rPr>
            <w:rStyle w:val="Hipercze"/>
            <w:noProof/>
          </w:rPr>
          <w:t>Rysunek 44. Struktura &lt;HeaderType&gt;, nagłówka załącznika AKC-4E.</w:t>
        </w:r>
        <w:r>
          <w:rPr>
            <w:noProof/>
            <w:webHidden/>
          </w:rPr>
          <w:tab/>
        </w:r>
        <w:r>
          <w:rPr>
            <w:noProof/>
            <w:webHidden/>
          </w:rPr>
          <w:fldChar w:fldCharType="begin"/>
        </w:r>
        <w:r>
          <w:rPr>
            <w:noProof/>
            <w:webHidden/>
          </w:rPr>
          <w:instrText xml:space="preserve"> PAGEREF _Toc183172150 \h </w:instrText>
        </w:r>
        <w:r>
          <w:rPr>
            <w:noProof/>
            <w:webHidden/>
          </w:rPr>
        </w:r>
        <w:r>
          <w:rPr>
            <w:noProof/>
            <w:webHidden/>
          </w:rPr>
          <w:fldChar w:fldCharType="separate"/>
        </w:r>
        <w:r>
          <w:rPr>
            <w:noProof/>
            <w:webHidden/>
          </w:rPr>
          <w:t>90</w:t>
        </w:r>
        <w:r>
          <w:rPr>
            <w:noProof/>
            <w:webHidden/>
          </w:rPr>
          <w:fldChar w:fldCharType="end"/>
        </w:r>
      </w:hyperlink>
    </w:p>
    <w:p w14:paraId="1C0AAFBC" w14:textId="6B0F4C2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51" w:history="1">
        <w:r w:rsidRPr="007B155E">
          <w:rPr>
            <w:rStyle w:val="Hipercze"/>
            <w:noProof/>
          </w:rPr>
          <w:t>Rysunek 45. Struktura &lt;</w:t>
        </w:r>
        <w:r w:rsidRPr="007B155E">
          <w:rPr>
            <w:rStyle w:val="Hipercze"/>
            <w:b/>
            <w:noProof/>
          </w:rPr>
          <w:t xml:space="preserve"> </w:t>
        </w:r>
        <w:r w:rsidRPr="007B155E">
          <w:rPr>
            <w:rStyle w:val="Hipercze"/>
            <w:noProof/>
          </w:rPr>
          <w:t>CalculOfAmountOfExciseDuty</w:t>
        </w:r>
        <w:r w:rsidRPr="007B155E">
          <w:rPr>
            <w:rStyle w:val="Hipercze"/>
            <w:b/>
            <w:noProof/>
          </w:rPr>
          <w:t>Type</w:t>
        </w:r>
        <w:r w:rsidRPr="007B155E">
          <w:rPr>
            <w:rStyle w:val="Hipercze"/>
            <w:noProof/>
          </w:rPr>
          <w:t xml:space="preserve"> &gt;, Wysokość podatku akcyzowego dla załącznika AKC-4E.</w:t>
        </w:r>
        <w:r>
          <w:rPr>
            <w:noProof/>
            <w:webHidden/>
          </w:rPr>
          <w:tab/>
        </w:r>
        <w:r>
          <w:rPr>
            <w:noProof/>
            <w:webHidden/>
          </w:rPr>
          <w:fldChar w:fldCharType="begin"/>
        </w:r>
        <w:r>
          <w:rPr>
            <w:noProof/>
            <w:webHidden/>
          </w:rPr>
          <w:instrText xml:space="preserve"> PAGEREF _Toc183172151 \h </w:instrText>
        </w:r>
        <w:r>
          <w:rPr>
            <w:noProof/>
            <w:webHidden/>
          </w:rPr>
        </w:r>
        <w:r>
          <w:rPr>
            <w:noProof/>
            <w:webHidden/>
          </w:rPr>
          <w:fldChar w:fldCharType="separate"/>
        </w:r>
        <w:r>
          <w:rPr>
            <w:noProof/>
            <w:webHidden/>
          </w:rPr>
          <w:t>91</w:t>
        </w:r>
        <w:r>
          <w:rPr>
            <w:noProof/>
            <w:webHidden/>
          </w:rPr>
          <w:fldChar w:fldCharType="end"/>
        </w:r>
      </w:hyperlink>
    </w:p>
    <w:p w14:paraId="61049098" w14:textId="3453A45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52" w:history="1">
        <w:r w:rsidRPr="007B155E">
          <w:rPr>
            <w:rStyle w:val="Hipercze"/>
            <w:noProof/>
          </w:rPr>
          <w:t>Rysunek 46. Struktura &lt;ItemsType&gt;, Obliczenie wysokości podatku akcyzowego od samochodów osobowych (podsumowanie pozycji) załącznika AKC-4E.</w:t>
        </w:r>
        <w:r>
          <w:rPr>
            <w:noProof/>
            <w:webHidden/>
          </w:rPr>
          <w:tab/>
        </w:r>
        <w:r>
          <w:rPr>
            <w:noProof/>
            <w:webHidden/>
          </w:rPr>
          <w:fldChar w:fldCharType="begin"/>
        </w:r>
        <w:r>
          <w:rPr>
            <w:noProof/>
            <w:webHidden/>
          </w:rPr>
          <w:instrText xml:space="preserve"> PAGEREF _Toc183172152 \h </w:instrText>
        </w:r>
        <w:r>
          <w:rPr>
            <w:noProof/>
            <w:webHidden/>
          </w:rPr>
        </w:r>
        <w:r>
          <w:rPr>
            <w:noProof/>
            <w:webHidden/>
          </w:rPr>
          <w:fldChar w:fldCharType="separate"/>
        </w:r>
        <w:r>
          <w:rPr>
            <w:noProof/>
            <w:webHidden/>
          </w:rPr>
          <w:t>92</w:t>
        </w:r>
        <w:r>
          <w:rPr>
            <w:noProof/>
            <w:webHidden/>
          </w:rPr>
          <w:fldChar w:fldCharType="end"/>
        </w:r>
      </w:hyperlink>
    </w:p>
    <w:p w14:paraId="072BF422" w14:textId="43337EB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53" w:history="1">
        <w:r w:rsidRPr="007B155E">
          <w:rPr>
            <w:rStyle w:val="Hipercze"/>
            <w:noProof/>
          </w:rPr>
          <w:t>Rysunek 47. Struktura &lt;ItemType&gt;, Obliczenie wysokości podatku akcyzowego samochodów osobowych załącznika AKC-4E.</w:t>
        </w:r>
        <w:r>
          <w:rPr>
            <w:noProof/>
            <w:webHidden/>
          </w:rPr>
          <w:tab/>
        </w:r>
        <w:r>
          <w:rPr>
            <w:noProof/>
            <w:webHidden/>
          </w:rPr>
          <w:fldChar w:fldCharType="begin"/>
        </w:r>
        <w:r>
          <w:rPr>
            <w:noProof/>
            <w:webHidden/>
          </w:rPr>
          <w:instrText xml:space="preserve"> PAGEREF _Toc183172153 \h </w:instrText>
        </w:r>
        <w:r>
          <w:rPr>
            <w:noProof/>
            <w:webHidden/>
          </w:rPr>
        </w:r>
        <w:r>
          <w:rPr>
            <w:noProof/>
            <w:webHidden/>
          </w:rPr>
          <w:fldChar w:fldCharType="separate"/>
        </w:r>
        <w:r>
          <w:rPr>
            <w:noProof/>
            <w:webHidden/>
          </w:rPr>
          <w:t>93</w:t>
        </w:r>
        <w:r>
          <w:rPr>
            <w:noProof/>
            <w:webHidden/>
          </w:rPr>
          <w:fldChar w:fldCharType="end"/>
        </w:r>
      </w:hyperlink>
    </w:p>
    <w:p w14:paraId="3C4178D2" w14:textId="48C93C0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54" w:history="1">
        <w:r w:rsidRPr="007B155E">
          <w:rPr>
            <w:rStyle w:val="Hipercze"/>
            <w:noProof/>
          </w:rPr>
          <w:t>Rysunek 48. Struktura załącznika AKC-4F</w:t>
        </w:r>
        <w:r>
          <w:rPr>
            <w:noProof/>
            <w:webHidden/>
          </w:rPr>
          <w:tab/>
        </w:r>
        <w:r>
          <w:rPr>
            <w:noProof/>
            <w:webHidden/>
          </w:rPr>
          <w:fldChar w:fldCharType="begin"/>
        </w:r>
        <w:r>
          <w:rPr>
            <w:noProof/>
            <w:webHidden/>
          </w:rPr>
          <w:instrText xml:space="preserve"> PAGEREF _Toc183172154 \h </w:instrText>
        </w:r>
        <w:r>
          <w:rPr>
            <w:noProof/>
            <w:webHidden/>
          </w:rPr>
        </w:r>
        <w:r>
          <w:rPr>
            <w:noProof/>
            <w:webHidden/>
          </w:rPr>
          <w:fldChar w:fldCharType="separate"/>
        </w:r>
        <w:r>
          <w:rPr>
            <w:noProof/>
            <w:webHidden/>
          </w:rPr>
          <w:t>96</w:t>
        </w:r>
        <w:r>
          <w:rPr>
            <w:noProof/>
            <w:webHidden/>
          </w:rPr>
          <w:fldChar w:fldCharType="end"/>
        </w:r>
      </w:hyperlink>
    </w:p>
    <w:p w14:paraId="36C4DA2B" w14:textId="3847195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55" w:history="1">
        <w:r w:rsidRPr="007B155E">
          <w:rPr>
            <w:rStyle w:val="Hipercze"/>
            <w:noProof/>
          </w:rPr>
          <w:t>Rysunek 49. Struktura &lt;HeaderType&gt;, nagłówka załącznika AKC-4F.</w:t>
        </w:r>
        <w:r>
          <w:rPr>
            <w:noProof/>
            <w:webHidden/>
          </w:rPr>
          <w:tab/>
        </w:r>
        <w:r>
          <w:rPr>
            <w:noProof/>
            <w:webHidden/>
          </w:rPr>
          <w:fldChar w:fldCharType="begin"/>
        </w:r>
        <w:r>
          <w:rPr>
            <w:noProof/>
            <w:webHidden/>
          </w:rPr>
          <w:instrText xml:space="preserve"> PAGEREF _Toc183172155 \h </w:instrText>
        </w:r>
        <w:r>
          <w:rPr>
            <w:noProof/>
            <w:webHidden/>
          </w:rPr>
        </w:r>
        <w:r>
          <w:rPr>
            <w:noProof/>
            <w:webHidden/>
          </w:rPr>
          <w:fldChar w:fldCharType="separate"/>
        </w:r>
        <w:r>
          <w:rPr>
            <w:noProof/>
            <w:webHidden/>
          </w:rPr>
          <w:t>97</w:t>
        </w:r>
        <w:r>
          <w:rPr>
            <w:noProof/>
            <w:webHidden/>
          </w:rPr>
          <w:fldChar w:fldCharType="end"/>
        </w:r>
      </w:hyperlink>
    </w:p>
    <w:p w14:paraId="38F28135" w14:textId="72F8B52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56" w:history="1">
        <w:r w:rsidRPr="007B155E">
          <w:rPr>
            <w:rStyle w:val="Hipercze"/>
            <w:noProof/>
          </w:rPr>
          <w:t>Rysunek 50. Struktura elementu &lt;</w:t>
        </w:r>
        <w:r w:rsidRPr="007B155E">
          <w:rPr>
            <w:rStyle w:val="Hipercze"/>
            <w:b/>
            <w:noProof/>
          </w:rPr>
          <w:t xml:space="preserve"> WarehouseType</w:t>
        </w:r>
        <w:r w:rsidRPr="007B155E">
          <w:rPr>
            <w:rStyle w:val="Hipercze"/>
            <w:noProof/>
          </w:rPr>
          <w:t xml:space="preserve"> &gt;. Dane o składzie podatkowym i o zarejestrowanym odbiorcy dla załącznika AKC-4F.</w:t>
        </w:r>
        <w:r>
          <w:rPr>
            <w:noProof/>
            <w:webHidden/>
          </w:rPr>
          <w:tab/>
        </w:r>
        <w:r>
          <w:rPr>
            <w:noProof/>
            <w:webHidden/>
          </w:rPr>
          <w:fldChar w:fldCharType="begin"/>
        </w:r>
        <w:r>
          <w:rPr>
            <w:noProof/>
            <w:webHidden/>
          </w:rPr>
          <w:instrText xml:space="preserve"> PAGEREF _Toc183172156 \h </w:instrText>
        </w:r>
        <w:r>
          <w:rPr>
            <w:noProof/>
            <w:webHidden/>
          </w:rPr>
        </w:r>
        <w:r>
          <w:rPr>
            <w:noProof/>
            <w:webHidden/>
          </w:rPr>
          <w:fldChar w:fldCharType="separate"/>
        </w:r>
        <w:r>
          <w:rPr>
            <w:noProof/>
            <w:webHidden/>
          </w:rPr>
          <w:t>98</w:t>
        </w:r>
        <w:r>
          <w:rPr>
            <w:noProof/>
            <w:webHidden/>
          </w:rPr>
          <w:fldChar w:fldCharType="end"/>
        </w:r>
      </w:hyperlink>
    </w:p>
    <w:p w14:paraId="4A53A313" w14:textId="3D504E9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57" w:history="1">
        <w:r w:rsidRPr="007B155E">
          <w:rPr>
            <w:rStyle w:val="Hipercze"/>
            <w:noProof/>
          </w:rPr>
          <w:t>Rysunek 51. Struktura elementu &lt;</w:t>
        </w:r>
        <w:r w:rsidRPr="007B155E">
          <w:rPr>
            <w:rStyle w:val="Hipercze"/>
            <w:b/>
            <w:noProof/>
          </w:rPr>
          <w:t xml:space="preserve"> CalculOfAmountOfExciseDutyType&gt; -</w:t>
        </w:r>
        <w:r w:rsidRPr="007B155E">
          <w:rPr>
            <w:rStyle w:val="Hipercze"/>
            <w:noProof/>
          </w:rPr>
          <w:t xml:space="preserve"> Obliczenie wysokości podatku akcyzowego dla załącznika AKC-4F.</w:t>
        </w:r>
        <w:r>
          <w:rPr>
            <w:noProof/>
            <w:webHidden/>
          </w:rPr>
          <w:tab/>
        </w:r>
        <w:r>
          <w:rPr>
            <w:noProof/>
            <w:webHidden/>
          </w:rPr>
          <w:fldChar w:fldCharType="begin"/>
        </w:r>
        <w:r>
          <w:rPr>
            <w:noProof/>
            <w:webHidden/>
          </w:rPr>
          <w:instrText xml:space="preserve"> PAGEREF _Toc183172157 \h </w:instrText>
        </w:r>
        <w:r>
          <w:rPr>
            <w:noProof/>
            <w:webHidden/>
          </w:rPr>
        </w:r>
        <w:r>
          <w:rPr>
            <w:noProof/>
            <w:webHidden/>
          </w:rPr>
          <w:fldChar w:fldCharType="separate"/>
        </w:r>
        <w:r>
          <w:rPr>
            <w:noProof/>
            <w:webHidden/>
          </w:rPr>
          <w:t>98</w:t>
        </w:r>
        <w:r>
          <w:rPr>
            <w:noProof/>
            <w:webHidden/>
          </w:rPr>
          <w:fldChar w:fldCharType="end"/>
        </w:r>
      </w:hyperlink>
    </w:p>
    <w:p w14:paraId="05A3DB0F" w14:textId="2EF3209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58" w:history="1">
        <w:r w:rsidRPr="007B155E">
          <w:rPr>
            <w:rStyle w:val="Hipercze"/>
            <w:noProof/>
          </w:rPr>
          <w:t>Rysunek 52. Struktura elementu &lt;</w:t>
        </w:r>
        <w:r w:rsidRPr="007B155E">
          <w:rPr>
            <w:rStyle w:val="Hipercze"/>
            <w:b/>
            <w:noProof/>
          </w:rPr>
          <w:t xml:space="preserve"> CleareanceExciseDutyType</w:t>
        </w:r>
        <w:r w:rsidRPr="007B155E">
          <w:rPr>
            <w:rStyle w:val="Hipercze"/>
            <w:noProof/>
          </w:rPr>
          <w:t xml:space="preserve"> &gt; -Rozliczenie podatku akcyzowego dla załącznika AKC-4F.</w:t>
        </w:r>
        <w:r>
          <w:rPr>
            <w:noProof/>
            <w:webHidden/>
          </w:rPr>
          <w:tab/>
        </w:r>
        <w:r>
          <w:rPr>
            <w:noProof/>
            <w:webHidden/>
          </w:rPr>
          <w:fldChar w:fldCharType="begin"/>
        </w:r>
        <w:r>
          <w:rPr>
            <w:noProof/>
            <w:webHidden/>
          </w:rPr>
          <w:instrText xml:space="preserve"> PAGEREF _Toc183172158 \h </w:instrText>
        </w:r>
        <w:r>
          <w:rPr>
            <w:noProof/>
            <w:webHidden/>
          </w:rPr>
        </w:r>
        <w:r>
          <w:rPr>
            <w:noProof/>
            <w:webHidden/>
          </w:rPr>
          <w:fldChar w:fldCharType="separate"/>
        </w:r>
        <w:r>
          <w:rPr>
            <w:noProof/>
            <w:webHidden/>
          </w:rPr>
          <w:t>99</w:t>
        </w:r>
        <w:r>
          <w:rPr>
            <w:noProof/>
            <w:webHidden/>
          </w:rPr>
          <w:fldChar w:fldCharType="end"/>
        </w:r>
      </w:hyperlink>
    </w:p>
    <w:p w14:paraId="7A17890A" w14:textId="2986319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59" w:history="1">
        <w:r w:rsidRPr="007B155E">
          <w:rPr>
            <w:rStyle w:val="Hipercze"/>
            <w:noProof/>
          </w:rPr>
          <w:t>Rysunek 53. Struktura &lt;ItemsType&gt;, Obliczenie wysokości podatku akcyzowego od poszczególnych wyrobów (podsumowanie pozycji) załącznika AKC-4F.</w:t>
        </w:r>
        <w:r>
          <w:rPr>
            <w:noProof/>
            <w:webHidden/>
          </w:rPr>
          <w:tab/>
        </w:r>
        <w:r>
          <w:rPr>
            <w:noProof/>
            <w:webHidden/>
          </w:rPr>
          <w:fldChar w:fldCharType="begin"/>
        </w:r>
        <w:r>
          <w:rPr>
            <w:noProof/>
            <w:webHidden/>
          </w:rPr>
          <w:instrText xml:space="preserve"> PAGEREF _Toc183172159 \h </w:instrText>
        </w:r>
        <w:r>
          <w:rPr>
            <w:noProof/>
            <w:webHidden/>
          </w:rPr>
        </w:r>
        <w:r>
          <w:rPr>
            <w:noProof/>
            <w:webHidden/>
          </w:rPr>
          <w:fldChar w:fldCharType="separate"/>
        </w:r>
        <w:r>
          <w:rPr>
            <w:noProof/>
            <w:webHidden/>
          </w:rPr>
          <w:t>101</w:t>
        </w:r>
        <w:r>
          <w:rPr>
            <w:noProof/>
            <w:webHidden/>
          </w:rPr>
          <w:fldChar w:fldCharType="end"/>
        </w:r>
      </w:hyperlink>
    </w:p>
    <w:p w14:paraId="73F1467B" w14:textId="6C68EEB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60" w:history="1">
        <w:r w:rsidRPr="007B155E">
          <w:rPr>
            <w:rStyle w:val="Hipercze"/>
            <w:noProof/>
          </w:rPr>
          <w:t>Rysunek 54. Struktura &lt;ItemType&gt;, Obliczenie wysokości podatku akcyzowego od poszczególnych wyrobów (składowe pozycji) załącznika AKC-4F.</w:t>
        </w:r>
        <w:r>
          <w:rPr>
            <w:noProof/>
            <w:webHidden/>
          </w:rPr>
          <w:tab/>
        </w:r>
        <w:r>
          <w:rPr>
            <w:noProof/>
            <w:webHidden/>
          </w:rPr>
          <w:fldChar w:fldCharType="begin"/>
        </w:r>
        <w:r>
          <w:rPr>
            <w:noProof/>
            <w:webHidden/>
          </w:rPr>
          <w:instrText xml:space="preserve"> PAGEREF _Toc183172160 \h </w:instrText>
        </w:r>
        <w:r>
          <w:rPr>
            <w:noProof/>
            <w:webHidden/>
          </w:rPr>
        </w:r>
        <w:r>
          <w:rPr>
            <w:noProof/>
            <w:webHidden/>
          </w:rPr>
          <w:fldChar w:fldCharType="separate"/>
        </w:r>
        <w:r>
          <w:rPr>
            <w:noProof/>
            <w:webHidden/>
          </w:rPr>
          <w:t>103</w:t>
        </w:r>
        <w:r>
          <w:rPr>
            <w:noProof/>
            <w:webHidden/>
          </w:rPr>
          <w:fldChar w:fldCharType="end"/>
        </w:r>
      </w:hyperlink>
    </w:p>
    <w:p w14:paraId="0A29D4A6" w14:textId="641C01E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61" w:history="1">
        <w:r w:rsidRPr="007B155E">
          <w:rPr>
            <w:rStyle w:val="Hipercze"/>
            <w:noProof/>
          </w:rPr>
          <w:t>Rysunek 55. Struktura elementu &lt;DailyPaymentInformationType&gt; - Suma kwot wpłat dziennych dla załącznika AKC-4F.</w:t>
        </w:r>
        <w:r>
          <w:rPr>
            <w:noProof/>
            <w:webHidden/>
          </w:rPr>
          <w:tab/>
        </w:r>
        <w:r>
          <w:rPr>
            <w:noProof/>
            <w:webHidden/>
          </w:rPr>
          <w:fldChar w:fldCharType="begin"/>
        </w:r>
        <w:r>
          <w:rPr>
            <w:noProof/>
            <w:webHidden/>
          </w:rPr>
          <w:instrText xml:space="preserve"> PAGEREF _Toc183172161 \h </w:instrText>
        </w:r>
        <w:r>
          <w:rPr>
            <w:noProof/>
            <w:webHidden/>
          </w:rPr>
        </w:r>
        <w:r>
          <w:rPr>
            <w:noProof/>
            <w:webHidden/>
          </w:rPr>
          <w:fldChar w:fldCharType="separate"/>
        </w:r>
        <w:r>
          <w:rPr>
            <w:noProof/>
            <w:webHidden/>
          </w:rPr>
          <w:t>104</w:t>
        </w:r>
        <w:r>
          <w:rPr>
            <w:noProof/>
            <w:webHidden/>
          </w:rPr>
          <w:fldChar w:fldCharType="end"/>
        </w:r>
      </w:hyperlink>
    </w:p>
    <w:p w14:paraId="01CF9071" w14:textId="1F2C8F6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62" w:history="1">
        <w:r w:rsidRPr="007B155E">
          <w:rPr>
            <w:rStyle w:val="Hipercze"/>
            <w:noProof/>
          </w:rPr>
          <w:t>Rysunek 56. Struktura elementu &lt;ZDailyAmount&gt;  - Informacja o kwotach wpłat dziennych dla załącznika AKC-4F</w:t>
        </w:r>
        <w:r>
          <w:rPr>
            <w:noProof/>
            <w:webHidden/>
          </w:rPr>
          <w:tab/>
        </w:r>
        <w:r>
          <w:rPr>
            <w:noProof/>
            <w:webHidden/>
          </w:rPr>
          <w:fldChar w:fldCharType="begin"/>
        </w:r>
        <w:r>
          <w:rPr>
            <w:noProof/>
            <w:webHidden/>
          </w:rPr>
          <w:instrText xml:space="preserve"> PAGEREF _Toc183172162 \h </w:instrText>
        </w:r>
        <w:r>
          <w:rPr>
            <w:noProof/>
            <w:webHidden/>
          </w:rPr>
        </w:r>
        <w:r>
          <w:rPr>
            <w:noProof/>
            <w:webHidden/>
          </w:rPr>
          <w:fldChar w:fldCharType="separate"/>
        </w:r>
        <w:r>
          <w:rPr>
            <w:noProof/>
            <w:webHidden/>
          </w:rPr>
          <w:t>104</w:t>
        </w:r>
        <w:r>
          <w:rPr>
            <w:noProof/>
            <w:webHidden/>
          </w:rPr>
          <w:fldChar w:fldCharType="end"/>
        </w:r>
      </w:hyperlink>
    </w:p>
    <w:p w14:paraId="12E4F201" w14:textId="32B2087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63" w:history="1">
        <w:r w:rsidRPr="007B155E">
          <w:rPr>
            <w:rStyle w:val="Hipercze"/>
            <w:noProof/>
          </w:rPr>
          <w:t>Rysunek 57. Struktura załącznika AKC-4H.</w:t>
        </w:r>
        <w:r>
          <w:rPr>
            <w:noProof/>
            <w:webHidden/>
          </w:rPr>
          <w:tab/>
        </w:r>
        <w:r>
          <w:rPr>
            <w:noProof/>
            <w:webHidden/>
          </w:rPr>
          <w:fldChar w:fldCharType="begin"/>
        </w:r>
        <w:r>
          <w:rPr>
            <w:noProof/>
            <w:webHidden/>
          </w:rPr>
          <w:instrText xml:space="preserve"> PAGEREF _Toc183172163 \h </w:instrText>
        </w:r>
        <w:r>
          <w:rPr>
            <w:noProof/>
            <w:webHidden/>
          </w:rPr>
        </w:r>
        <w:r>
          <w:rPr>
            <w:noProof/>
            <w:webHidden/>
          </w:rPr>
          <w:fldChar w:fldCharType="separate"/>
        </w:r>
        <w:r>
          <w:rPr>
            <w:noProof/>
            <w:webHidden/>
          </w:rPr>
          <w:t>108</w:t>
        </w:r>
        <w:r>
          <w:rPr>
            <w:noProof/>
            <w:webHidden/>
          </w:rPr>
          <w:fldChar w:fldCharType="end"/>
        </w:r>
      </w:hyperlink>
    </w:p>
    <w:p w14:paraId="7424D79F" w14:textId="7871BF50"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64" w:history="1">
        <w:r w:rsidRPr="007B155E">
          <w:rPr>
            <w:rStyle w:val="Hipercze"/>
            <w:noProof/>
          </w:rPr>
          <w:t>Rysunek 58. Struktura &lt;HeaderType&gt;, nagłówka załącznika AKC-4H.</w:t>
        </w:r>
        <w:r>
          <w:rPr>
            <w:noProof/>
            <w:webHidden/>
          </w:rPr>
          <w:tab/>
        </w:r>
        <w:r>
          <w:rPr>
            <w:noProof/>
            <w:webHidden/>
          </w:rPr>
          <w:fldChar w:fldCharType="begin"/>
        </w:r>
        <w:r>
          <w:rPr>
            <w:noProof/>
            <w:webHidden/>
          </w:rPr>
          <w:instrText xml:space="preserve"> PAGEREF _Toc183172164 \h </w:instrText>
        </w:r>
        <w:r>
          <w:rPr>
            <w:noProof/>
            <w:webHidden/>
          </w:rPr>
        </w:r>
        <w:r>
          <w:rPr>
            <w:noProof/>
            <w:webHidden/>
          </w:rPr>
          <w:fldChar w:fldCharType="separate"/>
        </w:r>
        <w:r>
          <w:rPr>
            <w:noProof/>
            <w:webHidden/>
          </w:rPr>
          <w:t>109</w:t>
        </w:r>
        <w:r>
          <w:rPr>
            <w:noProof/>
            <w:webHidden/>
          </w:rPr>
          <w:fldChar w:fldCharType="end"/>
        </w:r>
      </w:hyperlink>
    </w:p>
    <w:p w14:paraId="4470D5A3" w14:textId="397CBB1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65" w:history="1">
        <w:r w:rsidRPr="007B155E">
          <w:rPr>
            <w:rStyle w:val="Hipercze"/>
            <w:noProof/>
          </w:rPr>
          <w:t>Rysunek 59. Struktura elementu &lt;</w:t>
        </w:r>
        <w:r w:rsidRPr="007B155E">
          <w:rPr>
            <w:rStyle w:val="Hipercze"/>
            <w:b/>
            <w:noProof/>
          </w:rPr>
          <w:t xml:space="preserve"> CalculOfAmountOfExciseDutyType&gt; -</w:t>
        </w:r>
        <w:r w:rsidRPr="007B155E">
          <w:rPr>
            <w:rStyle w:val="Hipercze"/>
            <w:noProof/>
          </w:rPr>
          <w:t xml:space="preserve"> Obliczenie wysokości podatku akcyzowego dla załącznika AKC-4H.</w:t>
        </w:r>
        <w:r>
          <w:rPr>
            <w:noProof/>
            <w:webHidden/>
          </w:rPr>
          <w:tab/>
        </w:r>
        <w:r>
          <w:rPr>
            <w:noProof/>
            <w:webHidden/>
          </w:rPr>
          <w:fldChar w:fldCharType="begin"/>
        </w:r>
        <w:r>
          <w:rPr>
            <w:noProof/>
            <w:webHidden/>
          </w:rPr>
          <w:instrText xml:space="preserve"> PAGEREF _Toc183172165 \h </w:instrText>
        </w:r>
        <w:r>
          <w:rPr>
            <w:noProof/>
            <w:webHidden/>
          </w:rPr>
        </w:r>
        <w:r>
          <w:rPr>
            <w:noProof/>
            <w:webHidden/>
          </w:rPr>
          <w:fldChar w:fldCharType="separate"/>
        </w:r>
        <w:r>
          <w:rPr>
            <w:noProof/>
            <w:webHidden/>
          </w:rPr>
          <w:t>111</w:t>
        </w:r>
        <w:r>
          <w:rPr>
            <w:noProof/>
            <w:webHidden/>
          </w:rPr>
          <w:fldChar w:fldCharType="end"/>
        </w:r>
      </w:hyperlink>
    </w:p>
    <w:p w14:paraId="37C0B731" w14:textId="3DDE031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66" w:history="1">
        <w:r w:rsidRPr="007B155E">
          <w:rPr>
            <w:rStyle w:val="Hipercze"/>
            <w:noProof/>
          </w:rPr>
          <w:t>Rysunek 60. Struktura &lt;ItemsType&gt;, Obliczenie wysokości podatku akcyzowego od poszczególnych wyrobów (podsumowanie pozycji) załącznika AKC-4H.</w:t>
        </w:r>
        <w:r>
          <w:rPr>
            <w:noProof/>
            <w:webHidden/>
          </w:rPr>
          <w:tab/>
        </w:r>
        <w:r>
          <w:rPr>
            <w:noProof/>
            <w:webHidden/>
          </w:rPr>
          <w:fldChar w:fldCharType="begin"/>
        </w:r>
        <w:r>
          <w:rPr>
            <w:noProof/>
            <w:webHidden/>
          </w:rPr>
          <w:instrText xml:space="preserve"> PAGEREF _Toc183172166 \h </w:instrText>
        </w:r>
        <w:r>
          <w:rPr>
            <w:noProof/>
            <w:webHidden/>
          </w:rPr>
        </w:r>
        <w:r>
          <w:rPr>
            <w:noProof/>
            <w:webHidden/>
          </w:rPr>
          <w:fldChar w:fldCharType="separate"/>
        </w:r>
        <w:r>
          <w:rPr>
            <w:noProof/>
            <w:webHidden/>
          </w:rPr>
          <w:t>112</w:t>
        </w:r>
        <w:r>
          <w:rPr>
            <w:noProof/>
            <w:webHidden/>
          </w:rPr>
          <w:fldChar w:fldCharType="end"/>
        </w:r>
      </w:hyperlink>
    </w:p>
    <w:p w14:paraId="774098A2" w14:textId="121001F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67" w:history="1">
        <w:r w:rsidRPr="007B155E">
          <w:rPr>
            <w:rStyle w:val="Hipercze"/>
            <w:noProof/>
          </w:rPr>
          <w:t>Rysunek 61. Struktura &lt;ItemType&gt;, Obliczenie wysokości podatku akcyzowego od poszczególnych wyrobów (składowe pozycji) załącznika AKC-4H.</w:t>
        </w:r>
        <w:r>
          <w:rPr>
            <w:noProof/>
            <w:webHidden/>
          </w:rPr>
          <w:tab/>
        </w:r>
        <w:r>
          <w:rPr>
            <w:noProof/>
            <w:webHidden/>
          </w:rPr>
          <w:fldChar w:fldCharType="begin"/>
        </w:r>
        <w:r>
          <w:rPr>
            <w:noProof/>
            <w:webHidden/>
          </w:rPr>
          <w:instrText xml:space="preserve"> PAGEREF _Toc183172167 \h </w:instrText>
        </w:r>
        <w:r>
          <w:rPr>
            <w:noProof/>
            <w:webHidden/>
          </w:rPr>
        </w:r>
        <w:r>
          <w:rPr>
            <w:noProof/>
            <w:webHidden/>
          </w:rPr>
          <w:fldChar w:fldCharType="separate"/>
        </w:r>
        <w:r>
          <w:rPr>
            <w:noProof/>
            <w:webHidden/>
          </w:rPr>
          <w:t>113</w:t>
        </w:r>
        <w:r>
          <w:rPr>
            <w:noProof/>
            <w:webHidden/>
          </w:rPr>
          <w:fldChar w:fldCharType="end"/>
        </w:r>
      </w:hyperlink>
    </w:p>
    <w:p w14:paraId="042C63C9" w14:textId="0C03395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68" w:history="1">
        <w:r w:rsidRPr="007B155E">
          <w:rPr>
            <w:rStyle w:val="Hipercze"/>
            <w:noProof/>
          </w:rPr>
          <w:t>Rysunek 62. Struktura załącznika AKC-4I.</w:t>
        </w:r>
        <w:r>
          <w:rPr>
            <w:noProof/>
            <w:webHidden/>
          </w:rPr>
          <w:tab/>
        </w:r>
        <w:r>
          <w:rPr>
            <w:noProof/>
            <w:webHidden/>
          </w:rPr>
          <w:fldChar w:fldCharType="begin"/>
        </w:r>
        <w:r>
          <w:rPr>
            <w:noProof/>
            <w:webHidden/>
          </w:rPr>
          <w:instrText xml:space="preserve"> PAGEREF _Toc183172168 \h </w:instrText>
        </w:r>
        <w:r>
          <w:rPr>
            <w:noProof/>
            <w:webHidden/>
          </w:rPr>
        </w:r>
        <w:r>
          <w:rPr>
            <w:noProof/>
            <w:webHidden/>
          </w:rPr>
          <w:fldChar w:fldCharType="separate"/>
        </w:r>
        <w:r>
          <w:rPr>
            <w:noProof/>
            <w:webHidden/>
          </w:rPr>
          <w:t>117</w:t>
        </w:r>
        <w:r>
          <w:rPr>
            <w:noProof/>
            <w:webHidden/>
          </w:rPr>
          <w:fldChar w:fldCharType="end"/>
        </w:r>
      </w:hyperlink>
    </w:p>
    <w:p w14:paraId="35FCBCE9" w14:textId="3F3A91C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69" w:history="1">
        <w:r w:rsidRPr="007B155E">
          <w:rPr>
            <w:rStyle w:val="Hipercze"/>
            <w:noProof/>
          </w:rPr>
          <w:t>Rysunek 63. Struktura &lt;HeaderType&gt;, nagłówka załącznika AKC-4I.</w:t>
        </w:r>
        <w:r>
          <w:rPr>
            <w:noProof/>
            <w:webHidden/>
          </w:rPr>
          <w:tab/>
        </w:r>
        <w:r>
          <w:rPr>
            <w:noProof/>
            <w:webHidden/>
          </w:rPr>
          <w:fldChar w:fldCharType="begin"/>
        </w:r>
        <w:r>
          <w:rPr>
            <w:noProof/>
            <w:webHidden/>
          </w:rPr>
          <w:instrText xml:space="preserve"> PAGEREF _Toc183172169 \h </w:instrText>
        </w:r>
        <w:r>
          <w:rPr>
            <w:noProof/>
            <w:webHidden/>
          </w:rPr>
        </w:r>
        <w:r>
          <w:rPr>
            <w:noProof/>
            <w:webHidden/>
          </w:rPr>
          <w:fldChar w:fldCharType="separate"/>
        </w:r>
        <w:r>
          <w:rPr>
            <w:noProof/>
            <w:webHidden/>
          </w:rPr>
          <w:t>118</w:t>
        </w:r>
        <w:r>
          <w:rPr>
            <w:noProof/>
            <w:webHidden/>
          </w:rPr>
          <w:fldChar w:fldCharType="end"/>
        </w:r>
      </w:hyperlink>
    </w:p>
    <w:p w14:paraId="3BE7F489" w14:textId="114486B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70" w:history="1">
        <w:r w:rsidRPr="007B155E">
          <w:rPr>
            <w:rStyle w:val="Hipercze"/>
            <w:noProof/>
          </w:rPr>
          <w:t>Rysunek 64. Struktura elementu &lt;</w:t>
        </w:r>
        <w:r w:rsidRPr="007B155E">
          <w:rPr>
            <w:rStyle w:val="Hipercze"/>
            <w:b/>
            <w:noProof/>
          </w:rPr>
          <w:t xml:space="preserve"> WarehouseType</w:t>
        </w:r>
        <w:r w:rsidRPr="007B155E">
          <w:rPr>
            <w:rStyle w:val="Hipercze"/>
            <w:noProof/>
          </w:rPr>
          <w:t xml:space="preserve"> &gt;. Dane o składzie podatkowym i o zarejestrowanym odbiorcy dla załącznika AKC-4I.</w:t>
        </w:r>
        <w:r>
          <w:rPr>
            <w:noProof/>
            <w:webHidden/>
          </w:rPr>
          <w:tab/>
        </w:r>
        <w:r>
          <w:rPr>
            <w:noProof/>
            <w:webHidden/>
          </w:rPr>
          <w:fldChar w:fldCharType="begin"/>
        </w:r>
        <w:r>
          <w:rPr>
            <w:noProof/>
            <w:webHidden/>
          </w:rPr>
          <w:instrText xml:space="preserve"> PAGEREF _Toc183172170 \h </w:instrText>
        </w:r>
        <w:r>
          <w:rPr>
            <w:noProof/>
            <w:webHidden/>
          </w:rPr>
        </w:r>
        <w:r>
          <w:rPr>
            <w:noProof/>
            <w:webHidden/>
          </w:rPr>
          <w:fldChar w:fldCharType="separate"/>
        </w:r>
        <w:r>
          <w:rPr>
            <w:noProof/>
            <w:webHidden/>
          </w:rPr>
          <w:t>119</w:t>
        </w:r>
        <w:r>
          <w:rPr>
            <w:noProof/>
            <w:webHidden/>
          </w:rPr>
          <w:fldChar w:fldCharType="end"/>
        </w:r>
      </w:hyperlink>
    </w:p>
    <w:p w14:paraId="4C9D06F5" w14:textId="0790EBB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71" w:history="1">
        <w:r w:rsidRPr="007B155E">
          <w:rPr>
            <w:rStyle w:val="Hipercze"/>
            <w:noProof/>
          </w:rPr>
          <w:t>Rysunek 65. Struktura elementu &lt;</w:t>
        </w:r>
        <w:r w:rsidRPr="007B155E">
          <w:rPr>
            <w:rStyle w:val="Hipercze"/>
            <w:b/>
            <w:noProof/>
          </w:rPr>
          <w:t xml:space="preserve"> CalculOfAmountOfExciseDutyType&gt; -</w:t>
        </w:r>
        <w:r w:rsidRPr="007B155E">
          <w:rPr>
            <w:rStyle w:val="Hipercze"/>
            <w:noProof/>
          </w:rPr>
          <w:t xml:space="preserve"> Obliczenie wysokości podatku akcyzowego dla załącznika AKC-4I.</w:t>
        </w:r>
        <w:r>
          <w:rPr>
            <w:noProof/>
            <w:webHidden/>
          </w:rPr>
          <w:tab/>
        </w:r>
        <w:r>
          <w:rPr>
            <w:noProof/>
            <w:webHidden/>
          </w:rPr>
          <w:fldChar w:fldCharType="begin"/>
        </w:r>
        <w:r>
          <w:rPr>
            <w:noProof/>
            <w:webHidden/>
          </w:rPr>
          <w:instrText xml:space="preserve"> PAGEREF _Toc183172171 \h </w:instrText>
        </w:r>
        <w:r>
          <w:rPr>
            <w:noProof/>
            <w:webHidden/>
          </w:rPr>
        </w:r>
        <w:r>
          <w:rPr>
            <w:noProof/>
            <w:webHidden/>
          </w:rPr>
          <w:fldChar w:fldCharType="separate"/>
        </w:r>
        <w:r>
          <w:rPr>
            <w:noProof/>
            <w:webHidden/>
          </w:rPr>
          <w:t>119</w:t>
        </w:r>
        <w:r>
          <w:rPr>
            <w:noProof/>
            <w:webHidden/>
          </w:rPr>
          <w:fldChar w:fldCharType="end"/>
        </w:r>
      </w:hyperlink>
    </w:p>
    <w:p w14:paraId="3F20C104" w14:textId="6615537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72" w:history="1">
        <w:r w:rsidRPr="007B155E">
          <w:rPr>
            <w:rStyle w:val="Hipercze"/>
            <w:noProof/>
          </w:rPr>
          <w:t>Rysunek 66. Struktura elementu &lt;</w:t>
        </w:r>
        <w:r w:rsidRPr="007B155E">
          <w:rPr>
            <w:rStyle w:val="Hipercze"/>
            <w:b/>
            <w:noProof/>
          </w:rPr>
          <w:t xml:space="preserve"> CleareanceExciseDutyType</w:t>
        </w:r>
        <w:r w:rsidRPr="007B155E">
          <w:rPr>
            <w:rStyle w:val="Hipercze"/>
            <w:noProof/>
          </w:rPr>
          <w:t xml:space="preserve"> &gt; -Rozliczenie podatku akcyzowego dla załącznika AKC-4I.</w:t>
        </w:r>
        <w:r>
          <w:rPr>
            <w:noProof/>
            <w:webHidden/>
          </w:rPr>
          <w:tab/>
        </w:r>
        <w:r>
          <w:rPr>
            <w:noProof/>
            <w:webHidden/>
          </w:rPr>
          <w:fldChar w:fldCharType="begin"/>
        </w:r>
        <w:r>
          <w:rPr>
            <w:noProof/>
            <w:webHidden/>
          </w:rPr>
          <w:instrText xml:space="preserve"> PAGEREF _Toc183172172 \h </w:instrText>
        </w:r>
        <w:r>
          <w:rPr>
            <w:noProof/>
            <w:webHidden/>
          </w:rPr>
        </w:r>
        <w:r>
          <w:rPr>
            <w:noProof/>
            <w:webHidden/>
          </w:rPr>
          <w:fldChar w:fldCharType="separate"/>
        </w:r>
        <w:r>
          <w:rPr>
            <w:noProof/>
            <w:webHidden/>
          </w:rPr>
          <w:t>120</w:t>
        </w:r>
        <w:r>
          <w:rPr>
            <w:noProof/>
            <w:webHidden/>
          </w:rPr>
          <w:fldChar w:fldCharType="end"/>
        </w:r>
      </w:hyperlink>
    </w:p>
    <w:p w14:paraId="66999263" w14:textId="3C0B8B17"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73" w:history="1">
        <w:r w:rsidRPr="007B155E">
          <w:rPr>
            <w:rStyle w:val="Hipercze"/>
            <w:noProof/>
          </w:rPr>
          <w:t>Rysunek 67. Struktura &lt;ItemsType&gt;, Obliczenie wysokości podatku akcyzowego od poszczególnych wyrobów (podsumowanie pozycji) załącznika AKC-4I.</w:t>
        </w:r>
        <w:r>
          <w:rPr>
            <w:noProof/>
            <w:webHidden/>
          </w:rPr>
          <w:tab/>
        </w:r>
        <w:r>
          <w:rPr>
            <w:noProof/>
            <w:webHidden/>
          </w:rPr>
          <w:fldChar w:fldCharType="begin"/>
        </w:r>
        <w:r>
          <w:rPr>
            <w:noProof/>
            <w:webHidden/>
          </w:rPr>
          <w:instrText xml:space="preserve"> PAGEREF _Toc183172173 \h </w:instrText>
        </w:r>
        <w:r>
          <w:rPr>
            <w:noProof/>
            <w:webHidden/>
          </w:rPr>
        </w:r>
        <w:r>
          <w:rPr>
            <w:noProof/>
            <w:webHidden/>
          </w:rPr>
          <w:fldChar w:fldCharType="separate"/>
        </w:r>
        <w:r>
          <w:rPr>
            <w:noProof/>
            <w:webHidden/>
          </w:rPr>
          <w:t>121</w:t>
        </w:r>
        <w:r>
          <w:rPr>
            <w:noProof/>
            <w:webHidden/>
          </w:rPr>
          <w:fldChar w:fldCharType="end"/>
        </w:r>
      </w:hyperlink>
    </w:p>
    <w:p w14:paraId="2C91DB4C" w14:textId="4482895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74" w:history="1">
        <w:r w:rsidRPr="007B155E">
          <w:rPr>
            <w:rStyle w:val="Hipercze"/>
            <w:noProof/>
          </w:rPr>
          <w:t>Rysunek 68. Struktura &lt;ItemType&gt;, Obliczenie wysokości podatku akcyzowego od poszczególnych wyrobów (składowe pozycji) załącznika AKC-4I.</w:t>
        </w:r>
        <w:r>
          <w:rPr>
            <w:noProof/>
            <w:webHidden/>
          </w:rPr>
          <w:tab/>
        </w:r>
        <w:r>
          <w:rPr>
            <w:noProof/>
            <w:webHidden/>
          </w:rPr>
          <w:fldChar w:fldCharType="begin"/>
        </w:r>
        <w:r>
          <w:rPr>
            <w:noProof/>
            <w:webHidden/>
          </w:rPr>
          <w:instrText xml:space="preserve"> PAGEREF _Toc183172174 \h </w:instrText>
        </w:r>
        <w:r>
          <w:rPr>
            <w:noProof/>
            <w:webHidden/>
          </w:rPr>
        </w:r>
        <w:r>
          <w:rPr>
            <w:noProof/>
            <w:webHidden/>
          </w:rPr>
          <w:fldChar w:fldCharType="separate"/>
        </w:r>
        <w:r>
          <w:rPr>
            <w:noProof/>
            <w:webHidden/>
          </w:rPr>
          <w:t>123</w:t>
        </w:r>
        <w:r>
          <w:rPr>
            <w:noProof/>
            <w:webHidden/>
          </w:rPr>
          <w:fldChar w:fldCharType="end"/>
        </w:r>
      </w:hyperlink>
    </w:p>
    <w:p w14:paraId="7296CBB2" w14:textId="479F0D8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75" w:history="1">
        <w:r w:rsidRPr="007B155E">
          <w:rPr>
            <w:rStyle w:val="Hipercze"/>
            <w:noProof/>
          </w:rPr>
          <w:t>Rysunek 69. Struktura elementu &lt;DailyPaymentInformationType&gt; - Suma kwot wpłat dziennych dla załącznika AKC-4I.</w:t>
        </w:r>
        <w:r>
          <w:rPr>
            <w:noProof/>
            <w:webHidden/>
          </w:rPr>
          <w:tab/>
        </w:r>
        <w:r>
          <w:rPr>
            <w:noProof/>
            <w:webHidden/>
          </w:rPr>
          <w:fldChar w:fldCharType="begin"/>
        </w:r>
        <w:r>
          <w:rPr>
            <w:noProof/>
            <w:webHidden/>
          </w:rPr>
          <w:instrText xml:space="preserve"> PAGEREF _Toc183172175 \h </w:instrText>
        </w:r>
        <w:r>
          <w:rPr>
            <w:noProof/>
            <w:webHidden/>
          </w:rPr>
        </w:r>
        <w:r>
          <w:rPr>
            <w:noProof/>
            <w:webHidden/>
          </w:rPr>
          <w:fldChar w:fldCharType="separate"/>
        </w:r>
        <w:r>
          <w:rPr>
            <w:noProof/>
            <w:webHidden/>
          </w:rPr>
          <w:t>123</w:t>
        </w:r>
        <w:r>
          <w:rPr>
            <w:noProof/>
            <w:webHidden/>
          </w:rPr>
          <w:fldChar w:fldCharType="end"/>
        </w:r>
      </w:hyperlink>
    </w:p>
    <w:p w14:paraId="1E116ABF" w14:textId="278613F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76" w:history="1">
        <w:r w:rsidRPr="007B155E">
          <w:rPr>
            <w:rStyle w:val="Hipercze"/>
            <w:noProof/>
          </w:rPr>
          <w:t>Rysunek 70. Struktura elementu &lt;ZDailyAmount&gt;  - Informacja o kwotach wpłat dziennych dla załącznika AKC-4I</w:t>
        </w:r>
        <w:r>
          <w:rPr>
            <w:noProof/>
            <w:webHidden/>
          </w:rPr>
          <w:tab/>
        </w:r>
        <w:r>
          <w:rPr>
            <w:noProof/>
            <w:webHidden/>
          </w:rPr>
          <w:fldChar w:fldCharType="begin"/>
        </w:r>
        <w:r>
          <w:rPr>
            <w:noProof/>
            <w:webHidden/>
          </w:rPr>
          <w:instrText xml:space="preserve"> PAGEREF _Toc183172176 \h </w:instrText>
        </w:r>
        <w:r>
          <w:rPr>
            <w:noProof/>
            <w:webHidden/>
          </w:rPr>
        </w:r>
        <w:r>
          <w:rPr>
            <w:noProof/>
            <w:webHidden/>
          </w:rPr>
          <w:fldChar w:fldCharType="separate"/>
        </w:r>
        <w:r>
          <w:rPr>
            <w:noProof/>
            <w:webHidden/>
          </w:rPr>
          <w:t>124</w:t>
        </w:r>
        <w:r>
          <w:rPr>
            <w:noProof/>
            <w:webHidden/>
          </w:rPr>
          <w:fldChar w:fldCharType="end"/>
        </w:r>
      </w:hyperlink>
    </w:p>
    <w:p w14:paraId="1D38D743" w14:textId="7BB3E38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77" w:history="1">
        <w:r w:rsidRPr="007B155E">
          <w:rPr>
            <w:rStyle w:val="Hipercze"/>
            <w:noProof/>
          </w:rPr>
          <w:t>Rysunek 71. Struktura załącznika AKC-4J.</w:t>
        </w:r>
        <w:r>
          <w:rPr>
            <w:noProof/>
            <w:webHidden/>
          </w:rPr>
          <w:tab/>
        </w:r>
        <w:r>
          <w:rPr>
            <w:noProof/>
            <w:webHidden/>
          </w:rPr>
          <w:fldChar w:fldCharType="begin"/>
        </w:r>
        <w:r>
          <w:rPr>
            <w:noProof/>
            <w:webHidden/>
          </w:rPr>
          <w:instrText xml:space="preserve"> PAGEREF _Toc183172177 \h </w:instrText>
        </w:r>
        <w:r>
          <w:rPr>
            <w:noProof/>
            <w:webHidden/>
          </w:rPr>
        </w:r>
        <w:r>
          <w:rPr>
            <w:noProof/>
            <w:webHidden/>
          </w:rPr>
          <w:fldChar w:fldCharType="separate"/>
        </w:r>
        <w:r>
          <w:rPr>
            <w:noProof/>
            <w:webHidden/>
          </w:rPr>
          <w:t>128</w:t>
        </w:r>
        <w:r>
          <w:rPr>
            <w:noProof/>
            <w:webHidden/>
          </w:rPr>
          <w:fldChar w:fldCharType="end"/>
        </w:r>
      </w:hyperlink>
    </w:p>
    <w:p w14:paraId="28A6EFD2" w14:textId="6BDC008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78" w:history="1">
        <w:r w:rsidRPr="007B155E">
          <w:rPr>
            <w:rStyle w:val="Hipercze"/>
            <w:noProof/>
          </w:rPr>
          <w:t>Rysunek 72. Struktura &lt;HeaderType&gt;, nagłówka załącznika AKC-4J.</w:t>
        </w:r>
        <w:r>
          <w:rPr>
            <w:noProof/>
            <w:webHidden/>
          </w:rPr>
          <w:tab/>
        </w:r>
        <w:r>
          <w:rPr>
            <w:noProof/>
            <w:webHidden/>
          </w:rPr>
          <w:fldChar w:fldCharType="begin"/>
        </w:r>
        <w:r>
          <w:rPr>
            <w:noProof/>
            <w:webHidden/>
          </w:rPr>
          <w:instrText xml:space="preserve"> PAGEREF _Toc183172178 \h </w:instrText>
        </w:r>
        <w:r>
          <w:rPr>
            <w:noProof/>
            <w:webHidden/>
          </w:rPr>
        </w:r>
        <w:r>
          <w:rPr>
            <w:noProof/>
            <w:webHidden/>
          </w:rPr>
          <w:fldChar w:fldCharType="separate"/>
        </w:r>
        <w:r>
          <w:rPr>
            <w:noProof/>
            <w:webHidden/>
          </w:rPr>
          <w:t>129</w:t>
        </w:r>
        <w:r>
          <w:rPr>
            <w:noProof/>
            <w:webHidden/>
          </w:rPr>
          <w:fldChar w:fldCharType="end"/>
        </w:r>
      </w:hyperlink>
    </w:p>
    <w:p w14:paraId="274B13E5" w14:textId="256486F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79" w:history="1">
        <w:r w:rsidRPr="007B155E">
          <w:rPr>
            <w:rStyle w:val="Hipercze"/>
            <w:noProof/>
          </w:rPr>
          <w:t>Rysunek 73. Struktura elementu &lt;</w:t>
        </w:r>
        <w:r w:rsidRPr="007B155E">
          <w:rPr>
            <w:rStyle w:val="Hipercze"/>
            <w:b/>
            <w:noProof/>
          </w:rPr>
          <w:t xml:space="preserve"> WarehouseType</w:t>
        </w:r>
        <w:r w:rsidRPr="007B155E">
          <w:rPr>
            <w:rStyle w:val="Hipercze"/>
            <w:noProof/>
          </w:rPr>
          <w:t xml:space="preserve"> &gt;. Dane o składzie podatkowym i o zarejestrowanym odbiorcy dla załącznika AKC-4J.</w:t>
        </w:r>
        <w:r>
          <w:rPr>
            <w:noProof/>
            <w:webHidden/>
          </w:rPr>
          <w:tab/>
        </w:r>
        <w:r>
          <w:rPr>
            <w:noProof/>
            <w:webHidden/>
          </w:rPr>
          <w:fldChar w:fldCharType="begin"/>
        </w:r>
        <w:r>
          <w:rPr>
            <w:noProof/>
            <w:webHidden/>
          </w:rPr>
          <w:instrText xml:space="preserve"> PAGEREF _Toc183172179 \h </w:instrText>
        </w:r>
        <w:r>
          <w:rPr>
            <w:noProof/>
            <w:webHidden/>
          </w:rPr>
        </w:r>
        <w:r>
          <w:rPr>
            <w:noProof/>
            <w:webHidden/>
          </w:rPr>
          <w:fldChar w:fldCharType="separate"/>
        </w:r>
        <w:r>
          <w:rPr>
            <w:noProof/>
            <w:webHidden/>
          </w:rPr>
          <w:t>130</w:t>
        </w:r>
        <w:r>
          <w:rPr>
            <w:noProof/>
            <w:webHidden/>
          </w:rPr>
          <w:fldChar w:fldCharType="end"/>
        </w:r>
      </w:hyperlink>
    </w:p>
    <w:p w14:paraId="06471269" w14:textId="17E2056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80" w:history="1">
        <w:r w:rsidRPr="007B155E">
          <w:rPr>
            <w:rStyle w:val="Hipercze"/>
            <w:noProof/>
          </w:rPr>
          <w:t>Rysunek 74. Struktura elementu &lt;</w:t>
        </w:r>
        <w:r w:rsidRPr="007B155E">
          <w:rPr>
            <w:rStyle w:val="Hipercze"/>
            <w:b/>
            <w:noProof/>
          </w:rPr>
          <w:t xml:space="preserve"> CalculOfAmountOfExciseDutyType&gt; -</w:t>
        </w:r>
        <w:r w:rsidRPr="007B155E">
          <w:rPr>
            <w:rStyle w:val="Hipercze"/>
            <w:noProof/>
          </w:rPr>
          <w:t xml:space="preserve"> Obliczenie wysokości podatku akcyzowego dla załącznika AKC-4J.</w:t>
        </w:r>
        <w:r>
          <w:rPr>
            <w:noProof/>
            <w:webHidden/>
          </w:rPr>
          <w:tab/>
        </w:r>
        <w:r>
          <w:rPr>
            <w:noProof/>
            <w:webHidden/>
          </w:rPr>
          <w:fldChar w:fldCharType="begin"/>
        </w:r>
        <w:r>
          <w:rPr>
            <w:noProof/>
            <w:webHidden/>
          </w:rPr>
          <w:instrText xml:space="preserve"> PAGEREF _Toc183172180 \h </w:instrText>
        </w:r>
        <w:r>
          <w:rPr>
            <w:noProof/>
            <w:webHidden/>
          </w:rPr>
        </w:r>
        <w:r>
          <w:rPr>
            <w:noProof/>
            <w:webHidden/>
          </w:rPr>
          <w:fldChar w:fldCharType="separate"/>
        </w:r>
        <w:r>
          <w:rPr>
            <w:noProof/>
            <w:webHidden/>
          </w:rPr>
          <w:t>130</w:t>
        </w:r>
        <w:r>
          <w:rPr>
            <w:noProof/>
            <w:webHidden/>
          </w:rPr>
          <w:fldChar w:fldCharType="end"/>
        </w:r>
      </w:hyperlink>
    </w:p>
    <w:p w14:paraId="6F99EDEE" w14:textId="307CDB4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81" w:history="1">
        <w:r w:rsidRPr="007B155E">
          <w:rPr>
            <w:rStyle w:val="Hipercze"/>
            <w:noProof/>
          </w:rPr>
          <w:t>Rysunek 75. Struktura elementu &lt;</w:t>
        </w:r>
        <w:r w:rsidRPr="007B155E">
          <w:rPr>
            <w:rStyle w:val="Hipercze"/>
            <w:b/>
            <w:noProof/>
          </w:rPr>
          <w:t xml:space="preserve"> CleareanceExciseDutyType</w:t>
        </w:r>
        <w:r w:rsidRPr="007B155E">
          <w:rPr>
            <w:rStyle w:val="Hipercze"/>
            <w:noProof/>
          </w:rPr>
          <w:t xml:space="preserve"> &gt; -Rozliczenie podatku akcyzowego dla załącznika AKC-4J.</w:t>
        </w:r>
        <w:r>
          <w:rPr>
            <w:noProof/>
            <w:webHidden/>
          </w:rPr>
          <w:tab/>
        </w:r>
        <w:r>
          <w:rPr>
            <w:noProof/>
            <w:webHidden/>
          </w:rPr>
          <w:fldChar w:fldCharType="begin"/>
        </w:r>
        <w:r>
          <w:rPr>
            <w:noProof/>
            <w:webHidden/>
          </w:rPr>
          <w:instrText xml:space="preserve"> PAGEREF _Toc183172181 \h </w:instrText>
        </w:r>
        <w:r>
          <w:rPr>
            <w:noProof/>
            <w:webHidden/>
          </w:rPr>
        </w:r>
        <w:r>
          <w:rPr>
            <w:noProof/>
            <w:webHidden/>
          </w:rPr>
          <w:fldChar w:fldCharType="separate"/>
        </w:r>
        <w:r>
          <w:rPr>
            <w:noProof/>
            <w:webHidden/>
          </w:rPr>
          <w:t>131</w:t>
        </w:r>
        <w:r>
          <w:rPr>
            <w:noProof/>
            <w:webHidden/>
          </w:rPr>
          <w:fldChar w:fldCharType="end"/>
        </w:r>
      </w:hyperlink>
    </w:p>
    <w:p w14:paraId="7F49AE9B" w14:textId="03A8F8C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82" w:history="1">
        <w:r w:rsidRPr="007B155E">
          <w:rPr>
            <w:rStyle w:val="Hipercze"/>
            <w:noProof/>
          </w:rPr>
          <w:t>Rysunek 76. Struktura &lt;ItemsType&gt;, Obliczenie wysokości podatku akcyzowego od poszczególnych wyrobów (podsumowanie pozycji) załącznika AKC-4J.</w:t>
        </w:r>
        <w:r>
          <w:rPr>
            <w:noProof/>
            <w:webHidden/>
          </w:rPr>
          <w:tab/>
        </w:r>
        <w:r>
          <w:rPr>
            <w:noProof/>
            <w:webHidden/>
          </w:rPr>
          <w:fldChar w:fldCharType="begin"/>
        </w:r>
        <w:r>
          <w:rPr>
            <w:noProof/>
            <w:webHidden/>
          </w:rPr>
          <w:instrText xml:space="preserve"> PAGEREF _Toc183172182 \h </w:instrText>
        </w:r>
        <w:r>
          <w:rPr>
            <w:noProof/>
            <w:webHidden/>
          </w:rPr>
        </w:r>
        <w:r>
          <w:rPr>
            <w:noProof/>
            <w:webHidden/>
          </w:rPr>
          <w:fldChar w:fldCharType="separate"/>
        </w:r>
        <w:r>
          <w:rPr>
            <w:noProof/>
            <w:webHidden/>
          </w:rPr>
          <w:t>132</w:t>
        </w:r>
        <w:r>
          <w:rPr>
            <w:noProof/>
            <w:webHidden/>
          </w:rPr>
          <w:fldChar w:fldCharType="end"/>
        </w:r>
      </w:hyperlink>
    </w:p>
    <w:p w14:paraId="48BC66EB" w14:textId="100F0CA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83" w:history="1">
        <w:r w:rsidRPr="007B155E">
          <w:rPr>
            <w:rStyle w:val="Hipercze"/>
            <w:noProof/>
          </w:rPr>
          <w:t>Rysunek 77. Struktura &lt;ItemType&gt;, Obliczenie wysokości podatku akcyzowego od poszczególnych wyrobów (składowe pozycji) załącznika AKC-4J.</w:t>
        </w:r>
        <w:r>
          <w:rPr>
            <w:noProof/>
            <w:webHidden/>
          </w:rPr>
          <w:tab/>
        </w:r>
        <w:r>
          <w:rPr>
            <w:noProof/>
            <w:webHidden/>
          </w:rPr>
          <w:fldChar w:fldCharType="begin"/>
        </w:r>
        <w:r>
          <w:rPr>
            <w:noProof/>
            <w:webHidden/>
          </w:rPr>
          <w:instrText xml:space="preserve"> PAGEREF _Toc183172183 \h </w:instrText>
        </w:r>
        <w:r>
          <w:rPr>
            <w:noProof/>
            <w:webHidden/>
          </w:rPr>
        </w:r>
        <w:r>
          <w:rPr>
            <w:noProof/>
            <w:webHidden/>
          </w:rPr>
          <w:fldChar w:fldCharType="separate"/>
        </w:r>
        <w:r>
          <w:rPr>
            <w:noProof/>
            <w:webHidden/>
          </w:rPr>
          <w:t>134</w:t>
        </w:r>
        <w:r>
          <w:rPr>
            <w:noProof/>
            <w:webHidden/>
          </w:rPr>
          <w:fldChar w:fldCharType="end"/>
        </w:r>
      </w:hyperlink>
    </w:p>
    <w:p w14:paraId="7EC533E3" w14:textId="2AB6E7D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84" w:history="1">
        <w:r w:rsidRPr="007B155E">
          <w:rPr>
            <w:rStyle w:val="Hipercze"/>
            <w:noProof/>
          </w:rPr>
          <w:t>Rysunek 78. Struktura elementu &lt;DailyPaymentInformationType&gt; - Suma kwot wpłat dziennych dla załącznika AKC-4J.</w:t>
        </w:r>
        <w:r>
          <w:rPr>
            <w:noProof/>
            <w:webHidden/>
          </w:rPr>
          <w:tab/>
        </w:r>
        <w:r>
          <w:rPr>
            <w:noProof/>
            <w:webHidden/>
          </w:rPr>
          <w:fldChar w:fldCharType="begin"/>
        </w:r>
        <w:r>
          <w:rPr>
            <w:noProof/>
            <w:webHidden/>
          </w:rPr>
          <w:instrText xml:space="preserve"> PAGEREF _Toc183172184 \h </w:instrText>
        </w:r>
        <w:r>
          <w:rPr>
            <w:noProof/>
            <w:webHidden/>
          </w:rPr>
        </w:r>
        <w:r>
          <w:rPr>
            <w:noProof/>
            <w:webHidden/>
          </w:rPr>
          <w:fldChar w:fldCharType="separate"/>
        </w:r>
        <w:r>
          <w:rPr>
            <w:noProof/>
            <w:webHidden/>
          </w:rPr>
          <w:t>134</w:t>
        </w:r>
        <w:r>
          <w:rPr>
            <w:noProof/>
            <w:webHidden/>
          </w:rPr>
          <w:fldChar w:fldCharType="end"/>
        </w:r>
      </w:hyperlink>
    </w:p>
    <w:p w14:paraId="6E648898" w14:textId="3384B6C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85" w:history="1">
        <w:r w:rsidRPr="007B155E">
          <w:rPr>
            <w:rStyle w:val="Hipercze"/>
            <w:noProof/>
          </w:rPr>
          <w:t>Rysunek 79. Struktura elementu &lt;ZDailyAmount&gt;  - Informacja o kwotach wpłat dziennych dla załącznika AKC-4J</w:t>
        </w:r>
        <w:r>
          <w:rPr>
            <w:noProof/>
            <w:webHidden/>
          </w:rPr>
          <w:tab/>
        </w:r>
        <w:r>
          <w:rPr>
            <w:noProof/>
            <w:webHidden/>
          </w:rPr>
          <w:fldChar w:fldCharType="begin"/>
        </w:r>
        <w:r>
          <w:rPr>
            <w:noProof/>
            <w:webHidden/>
          </w:rPr>
          <w:instrText xml:space="preserve"> PAGEREF _Toc183172185 \h </w:instrText>
        </w:r>
        <w:r>
          <w:rPr>
            <w:noProof/>
            <w:webHidden/>
          </w:rPr>
        </w:r>
        <w:r>
          <w:rPr>
            <w:noProof/>
            <w:webHidden/>
          </w:rPr>
          <w:fldChar w:fldCharType="separate"/>
        </w:r>
        <w:r>
          <w:rPr>
            <w:noProof/>
            <w:webHidden/>
          </w:rPr>
          <w:t>135</w:t>
        </w:r>
        <w:r>
          <w:rPr>
            <w:noProof/>
            <w:webHidden/>
          </w:rPr>
          <w:fldChar w:fldCharType="end"/>
        </w:r>
      </w:hyperlink>
    </w:p>
    <w:p w14:paraId="21D9163F" w14:textId="28DA436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86" w:history="1">
        <w:r w:rsidRPr="007B155E">
          <w:rPr>
            <w:rStyle w:val="Hipercze"/>
            <w:noProof/>
          </w:rPr>
          <w:t>Rysunek 80. Struktura załącznika AKC-4K.</w:t>
        </w:r>
        <w:r>
          <w:rPr>
            <w:noProof/>
            <w:webHidden/>
          </w:rPr>
          <w:tab/>
        </w:r>
        <w:r>
          <w:rPr>
            <w:noProof/>
            <w:webHidden/>
          </w:rPr>
          <w:fldChar w:fldCharType="begin"/>
        </w:r>
        <w:r>
          <w:rPr>
            <w:noProof/>
            <w:webHidden/>
          </w:rPr>
          <w:instrText xml:space="preserve"> PAGEREF _Toc183172186 \h </w:instrText>
        </w:r>
        <w:r>
          <w:rPr>
            <w:noProof/>
            <w:webHidden/>
          </w:rPr>
        </w:r>
        <w:r>
          <w:rPr>
            <w:noProof/>
            <w:webHidden/>
          </w:rPr>
          <w:fldChar w:fldCharType="separate"/>
        </w:r>
        <w:r>
          <w:rPr>
            <w:noProof/>
            <w:webHidden/>
          </w:rPr>
          <w:t>137</w:t>
        </w:r>
        <w:r>
          <w:rPr>
            <w:noProof/>
            <w:webHidden/>
          </w:rPr>
          <w:fldChar w:fldCharType="end"/>
        </w:r>
      </w:hyperlink>
    </w:p>
    <w:p w14:paraId="20373F70" w14:textId="1E10E540"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87" w:history="1">
        <w:r w:rsidRPr="007B155E">
          <w:rPr>
            <w:rStyle w:val="Hipercze"/>
            <w:noProof/>
          </w:rPr>
          <w:t>Rysunek 81. Struktura &lt;HeaderType&gt;, nagłówka załącznika AKC-4K.</w:t>
        </w:r>
        <w:r>
          <w:rPr>
            <w:noProof/>
            <w:webHidden/>
          </w:rPr>
          <w:tab/>
        </w:r>
        <w:r>
          <w:rPr>
            <w:noProof/>
            <w:webHidden/>
          </w:rPr>
          <w:fldChar w:fldCharType="begin"/>
        </w:r>
        <w:r>
          <w:rPr>
            <w:noProof/>
            <w:webHidden/>
          </w:rPr>
          <w:instrText xml:space="preserve"> PAGEREF _Toc183172187 \h </w:instrText>
        </w:r>
        <w:r>
          <w:rPr>
            <w:noProof/>
            <w:webHidden/>
          </w:rPr>
        </w:r>
        <w:r>
          <w:rPr>
            <w:noProof/>
            <w:webHidden/>
          </w:rPr>
          <w:fldChar w:fldCharType="separate"/>
        </w:r>
        <w:r>
          <w:rPr>
            <w:noProof/>
            <w:webHidden/>
          </w:rPr>
          <w:t>139</w:t>
        </w:r>
        <w:r>
          <w:rPr>
            <w:noProof/>
            <w:webHidden/>
          </w:rPr>
          <w:fldChar w:fldCharType="end"/>
        </w:r>
      </w:hyperlink>
    </w:p>
    <w:p w14:paraId="02896948" w14:textId="2D6F7F5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88" w:history="1">
        <w:r w:rsidRPr="007B155E">
          <w:rPr>
            <w:rStyle w:val="Hipercze"/>
            <w:noProof/>
          </w:rPr>
          <w:t>Rysunek 82. Struktura elementu &lt;</w:t>
        </w:r>
        <w:r w:rsidRPr="007B155E">
          <w:rPr>
            <w:rStyle w:val="Hipercze"/>
            <w:b/>
            <w:noProof/>
          </w:rPr>
          <w:t xml:space="preserve"> WarehouseType</w:t>
        </w:r>
        <w:r w:rsidRPr="007B155E">
          <w:rPr>
            <w:rStyle w:val="Hipercze"/>
            <w:noProof/>
          </w:rPr>
          <w:t xml:space="preserve"> &gt;. Dane o składzie podatkowym i o zarejestrowanym odbiorcy dla załącznika AKC-4K.</w:t>
        </w:r>
        <w:r>
          <w:rPr>
            <w:noProof/>
            <w:webHidden/>
          </w:rPr>
          <w:tab/>
        </w:r>
        <w:r>
          <w:rPr>
            <w:noProof/>
            <w:webHidden/>
          </w:rPr>
          <w:fldChar w:fldCharType="begin"/>
        </w:r>
        <w:r>
          <w:rPr>
            <w:noProof/>
            <w:webHidden/>
          </w:rPr>
          <w:instrText xml:space="preserve"> PAGEREF _Toc183172188 \h </w:instrText>
        </w:r>
        <w:r>
          <w:rPr>
            <w:noProof/>
            <w:webHidden/>
          </w:rPr>
        </w:r>
        <w:r>
          <w:rPr>
            <w:noProof/>
            <w:webHidden/>
          </w:rPr>
          <w:fldChar w:fldCharType="separate"/>
        </w:r>
        <w:r>
          <w:rPr>
            <w:noProof/>
            <w:webHidden/>
          </w:rPr>
          <w:t>140</w:t>
        </w:r>
        <w:r>
          <w:rPr>
            <w:noProof/>
            <w:webHidden/>
          </w:rPr>
          <w:fldChar w:fldCharType="end"/>
        </w:r>
      </w:hyperlink>
    </w:p>
    <w:p w14:paraId="6C98AE78" w14:textId="10B4A12A"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89" w:history="1">
        <w:r w:rsidRPr="007B155E">
          <w:rPr>
            <w:rStyle w:val="Hipercze"/>
            <w:noProof/>
          </w:rPr>
          <w:t>Rysunek 83. Struktura elementu &lt;</w:t>
        </w:r>
        <w:r w:rsidRPr="007B155E">
          <w:rPr>
            <w:rStyle w:val="Hipercze"/>
            <w:b/>
            <w:noProof/>
          </w:rPr>
          <w:t xml:space="preserve"> CalculOfAmountOfExciseDutyType&gt; -</w:t>
        </w:r>
        <w:r w:rsidRPr="007B155E">
          <w:rPr>
            <w:rStyle w:val="Hipercze"/>
            <w:noProof/>
          </w:rPr>
          <w:t xml:space="preserve"> Obliczenie wysokości podatku akcyzowego dla załącznika AKC-4K.</w:t>
        </w:r>
        <w:r>
          <w:rPr>
            <w:noProof/>
            <w:webHidden/>
          </w:rPr>
          <w:tab/>
        </w:r>
        <w:r>
          <w:rPr>
            <w:noProof/>
            <w:webHidden/>
          </w:rPr>
          <w:fldChar w:fldCharType="begin"/>
        </w:r>
        <w:r>
          <w:rPr>
            <w:noProof/>
            <w:webHidden/>
          </w:rPr>
          <w:instrText xml:space="preserve"> PAGEREF _Toc183172189 \h </w:instrText>
        </w:r>
        <w:r>
          <w:rPr>
            <w:noProof/>
            <w:webHidden/>
          </w:rPr>
        </w:r>
        <w:r>
          <w:rPr>
            <w:noProof/>
            <w:webHidden/>
          </w:rPr>
          <w:fldChar w:fldCharType="separate"/>
        </w:r>
        <w:r>
          <w:rPr>
            <w:noProof/>
            <w:webHidden/>
          </w:rPr>
          <w:t>140</w:t>
        </w:r>
        <w:r>
          <w:rPr>
            <w:noProof/>
            <w:webHidden/>
          </w:rPr>
          <w:fldChar w:fldCharType="end"/>
        </w:r>
      </w:hyperlink>
    </w:p>
    <w:p w14:paraId="386A1E18" w14:textId="784F2FE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90" w:history="1">
        <w:r w:rsidRPr="007B155E">
          <w:rPr>
            <w:rStyle w:val="Hipercze"/>
            <w:noProof/>
          </w:rPr>
          <w:t>Rysunek 84. Struktura elementu &lt;</w:t>
        </w:r>
        <w:r w:rsidRPr="007B155E">
          <w:rPr>
            <w:rStyle w:val="Hipercze"/>
            <w:b/>
            <w:noProof/>
          </w:rPr>
          <w:t xml:space="preserve"> CleareanceExciseDutyType</w:t>
        </w:r>
        <w:r w:rsidRPr="007B155E">
          <w:rPr>
            <w:rStyle w:val="Hipercze"/>
            <w:noProof/>
          </w:rPr>
          <w:t xml:space="preserve"> &gt; -Rozliczenie podatku akcyzowego dla załącznika AKC-4K.</w:t>
        </w:r>
        <w:r>
          <w:rPr>
            <w:noProof/>
            <w:webHidden/>
          </w:rPr>
          <w:tab/>
        </w:r>
        <w:r>
          <w:rPr>
            <w:noProof/>
            <w:webHidden/>
          </w:rPr>
          <w:fldChar w:fldCharType="begin"/>
        </w:r>
        <w:r>
          <w:rPr>
            <w:noProof/>
            <w:webHidden/>
          </w:rPr>
          <w:instrText xml:space="preserve"> PAGEREF _Toc183172190 \h </w:instrText>
        </w:r>
        <w:r>
          <w:rPr>
            <w:noProof/>
            <w:webHidden/>
          </w:rPr>
        </w:r>
        <w:r>
          <w:rPr>
            <w:noProof/>
            <w:webHidden/>
          </w:rPr>
          <w:fldChar w:fldCharType="separate"/>
        </w:r>
        <w:r>
          <w:rPr>
            <w:noProof/>
            <w:webHidden/>
          </w:rPr>
          <w:t>141</w:t>
        </w:r>
        <w:r>
          <w:rPr>
            <w:noProof/>
            <w:webHidden/>
          </w:rPr>
          <w:fldChar w:fldCharType="end"/>
        </w:r>
      </w:hyperlink>
    </w:p>
    <w:p w14:paraId="5A1149DF" w14:textId="1C60ED5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91" w:history="1">
        <w:r w:rsidRPr="007B155E">
          <w:rPr>
            <w:rStyle w:val="Hipercze"/>
            <w:noProof/>
          </w:rPr>
          <w:t>Rysunek 85. Struktura &lt;ItemsType&gt;, Obliczenie wysokości podatku akcyzowego od poszczególnych wyrobów (podsumowanie pozycji) załącznika AKC-4K.</w:t>
        </w:r>
        <w:r>
          <w:rPr>
            <w:noProof/>
            <w:webHidden/>
          </w:rPr>
          <w:tab/>
        </w:r>
        <w:r>
          <w:rPr>
            <w:noProof/>
            <w:webHidden/>
          </w:rPr>
          <w:fldChar w:fldCharType="begin"/>
        </w:r>
        <w:r>
          <w:rPr>
            <w:noProof/>
            <w:webHidden/>
          </w:rPr>
          <w:instrText xml:space="preserve"> PAGEREF _Toc183172191 \h </w:instrText>
        </w:r>
        <w:r>
          <w:rPr>
            <w:noProof/>
            <w:webHidden/>
          </w:rPr>
        </w:r>
        <w:r>
          <w:rPr>
            <w:noProof/>
            <w:webHidden/>
          </w:rPr>
          <w:fldChar w:fldCharType="separate"/>
        </w:r>
        <w:r>
          <w:rPr>
            <w:noProof/>
            <w:webHidden/>
          </w:rPr>
          <w:t>142</w:t>
        </w:r>
        <w:r>
          <w:rPr>
            <w:noProof/>
            <w:webHidden/>
          </w:rPr>
          <w:fldChar w:fldCharType="end"/>
        </w:r>
      </w:hyperlink>
    </w:p>
    <w:p w14:paraId="644BD0F8" w14:textId="4D95E65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92" w:history="1">
        <w:r w:rsidRPr="007B155E">
          <w:rPr>
            <w:rStyle w:val="Hipercze"/>
            <w:noProof/>
          </w:rPr>
          <w:t>Rysunek 86. Struktura &lt;ItemType&gt;, Obliczenie wysokości podatku akcyzowego od poszczególnych wyrobów (składowe pozycji) załącznika AKC-4K.</w:t>
        </w:r>
        <w:r>
          <w:rPr>
            <w:noProof/>
            <w:webHidden/>
          </w:rPr>
          <w:tab/>
        </w:r>
        <w:r>
          <w:rPr>
            <w:noProof/>
            <w:webHidden/>
          </w:rPr>
          <w:fldChar w:fldCharType="begin"/>
        </w:r>
        <w:r>
          <w:rPr>
            <w:noProof/>
            <w:webHidden/>
          </w:rPr>
          <w:instrText xml:space="preserve"> PAGEREF _Toc183172192 \h </w:instrText>
        </w:r>
        <w:r>
          <w:rPr>
            <w:noProof/>
            <w:webHidden/>
          </w:rPr>
        </w:r>
        <w:r>
          <w:rPr>
            <w:noProof/>
            <w:webHidden/>
          </w:rPr>
          <w:fldChar w:fldCharType="separate"/>
        </w:r>
        <w:r>
          <w:rPr>
            <w:noProof/>
            <w:webHidden/>
          </w:rPr>
          <w:t>143</w:t>
        </w:r>
        <w:r>
          <w:rPr>
            <w:noProof/>
            <w:webHidden/>
          </w:rPr>
          <w:fldChar w:fldCharType="end"/>
        </w:r>
      </w:hyperlink>
    </w:p>
    <w:p w14:paraId="4B9C9595" w14:textId="5FFD3A9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93" w:history="1">
        <w:r w:rsidRPr="007B155E">
          <w:rPr>
            <w:rStyle w:val="Hipercze"/>
            <w:noProof/>
          </w:rPr>
          <w:t>Rysunek 87. Struktura elementu &lt;DailyPaymentInformationType&gt; - Suma kwot wpłat dziennych dla załącznika AKC-4K.</w:t>
        </w:r>
        <w:r>
          <w:rPr>
            <w:noProof/>
            <w:webHidden/>
          </w:rPr>
          <w:tab/>
        </w:r>
        <w:r>
          <w:rPr>
            <w:noProof/>
            <w:webHidden/>
          </w:rPr>
          <w:fldChar w:fldCharType="begin"/>
        </w:r>
        <w:r>
          <w:rPr>
            <w:noProof/>
            <w:webHidden/>
          </w:rPr>
          <w:instrText xml:space="preserve"> PAGEREF _Toc183172193 \h </w:instrText>
        </w:r>
        <w:r>
          <w:rPr>
            <w:noProof/>
            <w:webHidden/>
          </w:rPr>
        </w:r>
        <w:r>
          <w:rPr>
            <w:noProof/>
            <w:webHidden/>
          </w:rPr>
          <w:fldChar w:fldCharType="separate"/>
        </w:r>
        <w:r>
          <w:rPr>
            <w:noProof/>
            <w:webHidden/>
          </w:rPr>
          <w:t>144</w:t>
        </w:r>
        <w:r>
          <w:rPr>
            <w:noProof/>
            <w:webHidden/>
          </w:rPr>
          <w:fldChar w:fldCharType="end"/>
        </w:r>
      </w:hyperlink>
    </w:p>
    <w:p w14:paraId="512346A6" w14:textId="17448A7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94" w:history="1">
        <w:r w:rsidRPr="007B155E">
          <w:rPr>
            <w:rStyle w:val="Hipercze"/>
            <w:noProof/>
          </w:rPr>
          <w:t>Rysunek 88. Struktura elementu &lt;ZDailyAmount&gt;  - Informacja o kwotach wpłat dziennych dla załącznika AKC-4K</w:t>
        </w:r>
        <w:r>
          <w:rPr>
            <w:noProof/>
            <w:webHidden/>
          </w:rPr>
          <w:tab/>
        </w:r>
        <w:r>
          <w:rPr>
            <w:noProof/>
            <w:webHidden/>
          </w:rPr>
          <w:fldChar w:fldCharType="begin"/>
        </w:r>
        <w:r>
          <w:rPr>
            <w:noProof/>
            <w:webHidden/>
          </w:rPr>
          <w:instrText xml:space="preserve"> PAGEREF _Toc183172194 \h </w:instrText>
        </w:r>
        <w:r>
          <w:rPr>
            <w:noProof/>
            <w:webHidden/>
          </w:rPr>
        </w:r>
        <w:r>
          <w:rPr>
            <w:noProof/>
            <w:webHidden/>
          </w:rPr>
          <w:fldChar w:fldCharType="separate"/>
        </w:r>
        <w:r>
          <w:rPr>
            <w:noProof/>
            <w:webHidden/>
          </w:rPr>
          <w:t>144</w:t>
        </w:r>
        <w:r>
          <w:rPr>
            <w:noProof/>
            <w:webHidden/>
          </w:rPr>
          <w:fldChar w:fldCharType="end"/>
        </w:r>
      </w:hyperlink>
    </w:p>
    <w:p w14:paraId="515A401F" w14:textId="26B08DD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95" w:history="1">
        <w:r w:rsidRPr="007B155E">
          <w:rPr>
            <w:rStyle w:val="Hipercze"/>
            <w:noProof/>
          </w:rPr>
          <w:t>Rysunek 89. Struktura załącznika AKC-4L.</w:t>
        </w:r>
        <w:r>
          <w:rPr>
            <w:noProof/>
            <w:webHidden/>
          </w:rPr>
          <w:tab/>
        </w:r>
        <w:r>
          <w:rPr>
            <w:noProof/>
            <w:webHidden/>
          </w:rPr>
          <w:fldChar w:fldCharType="begin"/>
        </w:r>
        <w:r>
          <w:rPr>
            <w:noProof/>
            <w:webHidden/>
          </w:rPr>
          <w:instrText xml:space="preserve"> PAGEREF _Toc183172195 \h </w:instrText>
        </w:r>
        <w:r>
          <w:rPr>
            <w:noProof/>
            <w:webHidden/>
          </w:rPr>
        </w:r>
        <w:r>
          <w:rPr>
            <w:noProof/>
            <w:webHidden/>
          </w:rPr>
          <w:fldChar w:fldCharType="separate"/>
        </w:r>
        <w:r>
          <w:rPr>
            <w:noProof/>
            <w:webHidden/>
          </w:rPr>
          <w:t>148</w:t>
        </w:r>
        <w:r>
          <w:rPr>
            <w:noProof/>
            <w:webHidden/>
          </w:rPr>
          <w:fldChar w:fldCharType="end"/>
        </w:r>
      </w:hyperlink>
    </w:p>
    <w:p w14:paraId="0E5ABBBB" w14:textId="445A4BD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96" w:history="1">
        <w:r w:rsidRPr="007B155E">
          <w:rPr>
            <w:rStyle w:val="Hipercze"/>
            <w:noProof/>
          </w:rPr>
          <w:t>Rysunek 90. Struktura &lt;HeaderType&gt;, nagłówka załącznika AKC-4L.</w:t>
        </w:r>
        <w:r>
          <w:rPr>
            <w:noProof/>
            <w:webHidden/>
          </w:rPr>
          <w:tab/>
        </w:r>
        <w:r>
          <w:rPr>
            <w:noProof/>
            <w:webHidden/>
          </w:rPr>
          <w:fldChar w:fldCharType="begin"/>
        </w:r>
        <w:r>
          <w:rPr>
            <w:noProof/>
            <w:webHidden/>
          </w:rPr>
          <w:instrText xml:space="preserve"> PAGEREF _Toc183172196 \h </w:instrText>
        </w:r>
        <w:r>
          <w:rPr>
            <w:noProof/>
            <w:webHidden/>
          </w:rPr>
        </w:r>
        <w:r>
          <w:rPr>
            <w:noProof/>
            <w:webHidden/>
          </w:rPr>
          <w:fldChar w:fldCharType="separate"/>
        </w:r>
        <w:r>
          <w:rPr>
            <w:noProof/>
            <w:webHidden/>
          </w:rPr>
          <w:t>149</w:t>
        </w:r>
        <w:r>
          <w:rPr>
            <w:noProof/>
            <w:webHidden/>
          </w:rPr>
          <w:fldChar w:fldCharType="end"/>
        </w:r>
      </w:hyperlink>
    </w:p>
    <w:p w14:paraId="49E0BFF0" w14:textId="75326F5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97" w:history="1">
        <w:r w:rsidRPr="007B155E">
          <w:rPr>
            <w:rStyle w:val="Hipercze"/>
            <w:noProof/>
          </w:rPr>
          <w:t>Rysunek 91. Struktura elementu &lt;</w:t>
        </w:r>
        <w:r w:rsidRPr="007B155E">
          <w:rPr>
            <w:rStyle w:val="Hipercze"/>
            <w:b/>
            <w:noProof/>
          </w:rPr>
          <w:t xml:space="preserve"> Calcul</w:t>
        </w:r>
        <w:r w:rsidRPr="007B155E">
          <w:rPr>
            <w:rStyle w:val="Hipercze"/>
            <w:noProof/>
          </w:rPr>
          <w:t>OfAmountOf</w:t>
        </w:r>
        <w:r w:rsidRPr="007B155E">
          <w:rPr>
            <w:rStyle w:val="Hipercze"/>
            <w:b/>
            <w:noProof/>
          </w:rPr>
          <w:t>ExciseDutyType</w:t>
        </w:r>
        <w:r w:rsidRPr="007B155E">
          <w:rPr>
            <w:rStyle w:val="Hipercze"/>
            <w:noProof/>
          </w:rPr>
          <w:t xml:space="preserve"> &gt; Obliczenie wysokości podatku akcyzowego załącznika AKC-4L.</w:t>
        </w:r>
        <w:r>
          <w:rPr>
            <w:noProof/>
            <w:webHidden/>
          </w:rPr>
          <w:tab/>
        </w:r>
        <w:r>
          <w:rPr>
            <w:noProof/>
            <w:webHidden/>
          </w:rPr>
          <w:fldChar w:fldCharType="begin"/>
        </w:r>
        <w:r>
          <w:rPr>
            <w:noProof/>
            <w:webHidden/>
          </w:rPr>
          <w:instrText xml:space="preserve"> PAGEREF _Toc183172197 \h </w:instrText>
        </w:r>
        <w:r>
          <w:rPr>
            <w:noProof/>
            <w:webHidden/>
          </w:rPr>
        </w:r>
        <w:r>
          <w:rPr>
            <w:noProof/>
            <w:webHidden/>
          </w:rPr>
          <w:fldChar w:fldCharType="separate"/>
        </w:r>
        <w:r>
          <w:rPr>
            <w:noProof/>
            <w:webHidden/>
          </w:rPr>
          <w:t>150</w:t>
        </w:r>
        <w:r>
          <w:rPr>
            <w:noProof/>
            <w:webHidden/>
          </w:rPr>
          <w:fldChar w:fldCharType="end"/>
        </w:r>
      </w:hyperlink>
    </w:p>
    <w:p w14:paraId="4E302D35" w14:textId="403699E3"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98" w:history="1">
        <w:r w:rsidRPr="007B155E">
          <w:rPr>
            <w:rStyle w:val="Hipercze"/>
            <w:noProof/>
          </w:rPr>
          <w:t>Rysunek 92. Struktura &lt;ItemsType&gt;, Obliczenie wysokości podatku akcyzowego od poszczególnych wyrobów (podsumowanie pozycji) załącznika AKC-4L.</w:t>
        </w:r>
        <w:r>
          <w:rPr>
            <w:noProof/>
            <w:webHidden/>
          </w:rPr>
          <w:tab/>
        </w:r>
        <w:r>
          <w:rPr>
            <w:noProof/>
            <w:webHidden/>
          </w:rPr>
          <w:fldChar w:fldCharType="begin"/>
        </w:r>
        <w:r>
          <w:rPr>
            <w:noProof/>
            <w:webHidden/>
          </w:rPr>
          <w:instrText xml:space="preserve"> PAGEREF _Toc183172198 \h </w:instrText>
        </w:r>
        <w:r>
          <w:rPr>
            <w:noProof/>
            <w:webHidden/>
          </w:rPr>
        </w:r>
        <w:r>
          <w:rPr>
            <w:noProof/>
            <w:webHidden/>
          </w:rPr>
          <w:fldChar w:fldCharType="separate"/>
        </w:r>
        <w:r>
          <w:rPr>
            <w:noProof/>
            <w:webHidden/>
          </w:rPr>
          <w:t>151</w:t>
        </w:r>
        <w:r>
          <w:rPr>
            <w:noProof/>
            <w:webHidden/>
          </w:rPr>
          <w:fldChar w:fldCharType="end"/>
        </w:r>
      </w:hyperlink>
    </w:p>
    <w:p w14:paraId="29432DFC" w14:textId="3A4B9F4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199" w:history="1">
        <w:r w:rsidRPr="007B155E">
          <w:rPr>
            <w:rStyle w:val="Hipercze"/>
            <w:noProof/>
          </w:rPr>
          <w:t>Rysunek 93. Struktura &lt;ItemType&gt;, Obliczenie wysokości podatku akcyzowego od poszczególnych wyrobów (składowe pozycji) załącznika AKC-4L.</w:t>
        </w:r>
        <w:r>
          <w:rPr>
            <w:noProof/>
            <w:webHidden/>
          </w:rPr>
          <w:tab/>
        </w:r>
        <w:r>
          <w:rPr>
            <w:noProof/>
            <w:webHidden/>
          </w:rPr>
          <w:fldChar w:fldCharType="begin"/>
        </w:r>
        <w:r>
          <w:rPr>
            <w:noProof/>
            <w:webHidden/>
          </w:rPr>
          <w:instrText xml:space="preserve"> PAGEREF _Toc183172199 \h </w:instrText>
        </w:r>
        <w:r>
          <w:rPr>
            <w:noProof/>
            <w:webHidden/>
          </w:rPr>
        </w:r>
        <w:r>
          <w:rPr>
            <w:noProof/>
            <w:webHidden/>
          </w:rPr>
          <w:fldChar w:fldCharType="separate"/>
        </w:r>
        <w:r>
          <w:rPr>
            <w:noProof/>
            <w:webHidden/>
          </w:rPr>
          <w:t>152</w:t>
        </w:r>
        <w:r>
          <w:rPr>
            <w:noProof/>
            <w:webHidden/>
          </w:rPr>
          <w:fldChar w:fldCharType="end"/>
        </w:r>
      </w:hyperlink>
    </w:p>
    <w:p w14:paraId="1147ED53" w14:textId="38E66189"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00" w:history="1">
        <w:r w:rsidRPr="007B155E">
          <w:rPr>
            <w:rStyle w:val="Hipercze"/>
            <w:noProof/>
          </w:rPr>
          <w:t>Rysunek 94. Struktura załącznika AKC-4M.</w:t>
        </w:r>
        <w:r>
          <w:rPr>
            <w:noProof/>
            <w:webHidden/>
          </w:rPr>
          <w:tab/>
        </w:r>
        <w:r>
          <w:rPr>
            <w:noProof/>
            <w:webHidden/>
          </w:rPr>
          <w:fldChar w:fldCharType="begin"/>
        </w:r>
        <w:r>
          <w:rPr>
            <w:noProof/>
            <w:webHidden/>
          </w:rPr>
          <w:instrText xml:space="preserve"> PAGEREF _Toc183172200 \h </w:instrText>
        </w:r>
        <w:r>
          <w:rPr>
            <w:noProof/>
            <w:webHidden/>
          </w:rPr>
        </w:r>
        <w:r>
          <w:rPr>
            <w:noProof/>
            <w:webHidden/>
          </w:rPr>
          <w:fldChar w:fldCharType="separate"/>
        </w:r>
        <w:r>
          <w:rPr>
            <w:noProof/>
            <w:webHidden/>
          </w:rPr>
          <w:t>154</w:t>
        </w:r>
        <w:r>
          <w:rPr>
            <w:noProof/>
            <w:webHidden/>
          </w:rPr>
          <w:fldChar w:fldCharType="end"/>
        </w:r>
      </w:hyperlink>
    </w:p>
    <w:p w14:paraId="0F68354A" w14:textId="5FDD7F8F"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01" w:history="1">
        <w:r w:rsidRPr="007B155E">
          <w:rPr>
            <w:rStyle w:val="Hipercze"/>
            <w:noProof/>
          </w:rPr>
          <w:t>Rysunek 95. Struktura &lt;HeaderType&gt;, nagłówka załącznika AKC-4M.</w:t>
        </w:r>
        <w:r>
          <w:rPr>
            <w:noProof/>
            <w:webHidden/>
          </w:rPr>
          <w:tab/>
        </w:r>
        <w:r>
          <w:rPr>
            <w:noProof/>
            <w:webHidden/>
          </w:rPr>
          <w:fldChar w:fldCharType="begin"/>
        </w:r>
        <w:r>
          <w:rPr>
            <w:noProof/>
            <w:webHidden/>
          </w:rPr>
          <w:instrText xml:space="preserve"> PAGEREF _Toc183172201 \h </w:instrText>
        </w:r>
        <w:r>
          <w:rPr>
            <w:noProof/>
            <w:webHidden/>
          </w:rPr>
        </w:r>
        <w:r>
          <w:rPr>
            <w:noProof/>
            <w:webHidden/>
          </w:rPr>
          <w:fldChar w:fldCharType="separate"/>
        </w:r>
        <w:r>
          <w:rPr>
            <w:noProof/>
            <w:webHidden/>
          </w:rPr>
          <w:t>156</w:t>
        </w:r>
        <w:r>
          <w:rPr>
            <w:noProof/>
            <w:webHidden/>
          </w:rPr>
          <w:fldChar w:fldCharType="end"/>
        </w:r>
      </w:hyperlink>
    </w:p>
    <w:p w14:paraId="2BD10AD6" w14:textId="0F18D54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02" w:history="1">
        <w:r w:rsidRPr="007B155E">
          <w:rPr>
            <w:rStyle w:val="Hipercze"/>
            <w:noProof/>
          </w:rPr>
          <w:t>Rysunek 96. Struktura elementu &lt; WarehouseType &gt;. Dane o składzie podatkowym i o zarejestrowanym odbiorcy dla załącznika AKC-4M.</w:t>
        </w:r>
        <w:r>
          <w:rPr>
            <w:noProof/>
            <w:webHidden/>
          </w:rPr>
          <w:tab/>
        </w:r>
        <w:r>
          <w:rPr>
            <w:noProof/>
            <w:webHidden/>
          </w:rPr>
          <w:fldChar w:fldCharType="begin"/>
        </w:r>
        <w:r>
          <w:rPr>
            <w:noProof/>
            <w:webHidden/>
          </w:rPr>
          <w:instrText xml:space="preserve"> PAGEREF _Toc183172202 \h </w:instrText>
        </w:r>
        <w:r>
          <w:rPr>
            <w:noProof/>
            <w:webHidden/>
          </w:rPr>
        </w:r>
        <w:r>
          <w:rPr>
            <w:noProof/>
            <w:webHidden/>
          </w:rPr>
          <w:fldChar w:fldCharType="separate"/>
        </w:r>
        <w:r>
          <w:rPr>
            <w:noProof/>
            <w:webHidden/>
          </w:rPr>
          <w:t>157</w:t>
        </w:r>
        <w:r>
          <w:rPr>
            <w:noProof/>
            <w:webHidden/>
          </w:rPr>
          <w:fldChar w:fldCharType="end"/>
        </w:r>
      </w:hyperlink>
    </w:p>
    <w:p w14:paraId="0D997B01" w14:textId="4971F2D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03" w:history="1">
        <w:r w:rsidRPr="007B155E">
          <w:rPr>
            <w:rStyle w:val="Hipercze"/>
            <w:noProof/>
          </w:rPr>
          <w:t>Rysunek 97. Struktura elementu &lt; CalculOfAmountOfExciseDutyType&gt; - Obliczenie wysokości podatku akcyzowego dla załącznika AKC-4M.</w:t>
        </w:r>
        <w:r>
          <w:rPr>
            <w:noProof/>
            <w:webHidden/>
          </w:rPr>
          <w:tab/>
        </w:r>
        <w:r>
          <w:rPr>
            <w:noProof/>
            <w:webHidden/>
          </w:rPr>
          <w:fldChar w:fldCharType="begin"/>
        </w:r>
        <w:r>
          <w:rPr>
            <w:noProof/>
            <w:webHidden/>
          </w:rPr>
          <w:instrText xml:space="preserve"> PAGEREF _Toc183172203 \h </w:instrText>
        </w:r>
        <w:r>
          <w:rPr>
            <w:noProof/>
            <w:webHidden/>
          </w:rPr>
        </w:r>
        <w:r>
          <w:rPr>
            <w:noProof/>
            <w:webHidden/>
          </w:rPr>
          <w:fldChar w:fldCharType="separate"/>
        </w:r>
        <w:r>
          <w:rPr>
            <w:noProof/>
            <w:webHidden/>
          </w:rPr>
          <w:t>157</w:t>
        </w:r>
        <w:r>
          <w:rPr>
            <w:noProof/>
            <w:webHidden/>
          </w:rPr>
          <w:fldChar w:fldCharType="end"/>
        </w:r>
      </w:hyperlink>
    </w:p>
    <w:p w14:paraId="54107EDF" w14:textId="3B69D7F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04" w:history="1">
        <w:r w:rsidRPr="007B155E">
          <w:rPr>
            <w:rStyle w:val="Hipercze"/>
            <w:noProof/>
          </w:rPr>
          <w:t>Rysunek 98. Struktura elementu &lt; CleareanceExciseDutyType &gt; -Rozliczenie podatku akcyzowego dla załącznika AKC-4M.</w:t>
        </w:r>
        <w:r>
          <w:rPr>
            <w:noProof/>
            <w:webHidden/>
          </w:rPr>
          <w:tab/>
        </w:r>
        <w:r>
          <w:rPr>
            <w:noProof/>
            <w:webHidden/>
          </w:rPr>
          <w:fldChar w:fldCharType="begin"/>
        </w:r>
        <w:r>
          <w:rPr>
            <w:noProof/>
            <w:webHidden/>
          </w:rPr>
          <w:instrText xml:space="preserve"> PAGEREF _Toc183172204 \h </w:instrText>
        </w:r>
        <w:r>
          <w:rPr>
            <w:noProof/>
            <w:webHidden/>
          </w:rPr>
        </w:r>
        <w:r>
          <w:rPr>
            <w:noProof/>
            <w:webHidden/>
          </w:rPr>
          <w:fldChar w:fldCharType="separate"/>
        </w:r>
        <w:r>
          <w:rPr>
            <w:noProof/>
            <w:webHidden/>
          </w:rPr>
          <w:t>158</w:t>
        </w:r>
        <w:r>
          <w:rPr>
            <w:noProof/>
            <w:webHidden/>
          </w:rPr>
          <w:fldChar w:fldCharType="end"/>
        </w:r>
      </w:hyperlink>
    </w:p>
    <w:p w14:paraId="17E022FB" w14:textId="0B51DCB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05" w:history="1">
        <w:r w:rsidRPr="007B155E">
          <w:rPr>
            <w:rStyle w:val="Hipercze"/>
            <w:noProof/>
          </w:rPr>
          <w:t>Rysunek 99. Struktura &lt;ItemsType&gt;, Obliczenie wysokości podatku akcyzowego od poszczególnych wyrobów (podsumowanie pozycji) załącznika AKC-4M.</w:t>
        </w:r>
        <w:r>
          <w:rPr>
            <w:noProof/>
            <w:webHidden/>
          </w:rPr>
          <w:tab/>
        </w:r>
        <w:r>
          <w:rPr>
            <w:noProof/>
            <w:webHidden/>
          </w:rPr>
          <w:fldChar w:fldCharType="begin"/>
        </w:r>
        <w:r>
          <w:rPr>
            <w:noProof/>
            <w:webHidden/>
          </w:rPr>
          <w:instrText xml:space="preserve"> PAGEREF _Toc183172205 \h </w:instrText>
        </w:r>
        <w:r>
          <w:rPr>
            <w:noProof/>
            <w:webHidden/>
          </w:rPr>
        </w:r>
        <w:r>
          <w:rPr>
            <w:noProof/>
            <w:webHidden/>
          </w:rPr>
          <w:fldChar w:fldCharType="separate"/>
        </w:r>
        <w:r>
          <w:rPr>
            <w:noProof/>
            <w:webHidden/>
          </w:rPr>
          <w:t>159</w:t>
        </w:r>
        <w:r>
          <w:rPr>
            <w:noProof/>
            <w:webHidden/>
          </w:rPr>
          <w:fldChar w:fldCharType="end"/>
        </w:r>
      </w:hyperlink>
    </w:p>
    <w:p w14:paraId="0CAAB53A" w14:textId="765C4F8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06" w:history="1">
        <w:r w:rsidRPr="007B155E">
          <w:rPr>
            <w:rStyle w:val="Hipercze"/>
            <w:noProof/>
          </w:rPr>
          <w:t>Rysunek 100. Struktura &lt;ItemType&gt;, Obliczenie wysokości podatku akcyzowego od poszczególnych wyrobów (składowe pozycji) załącznika AKC-4M.</w:t>
        </w:r>
        <w:r>
          <w:rPr>
            <w:noProof/>
            <w:webHidden/>
          </w:rPr>
          <w:tab/>
        </w:r>
        <w:r>
          <w:rPr>
            <w:noProof/>
            <w:webHidden/>
          </w:rPr>
          <w:fldChar w:fldCharType="begin"/>
        </w:r>
        <w:r>
          <w:rPr>
            <w:noProof/>
            <w:webHidden/>
          </w:rPr>
          <w:instrText xml:space="preserve"> PAGEREF _Toc183172206 \h </w:instrText>
        </w:r>
        <w:r>
          <w:rPr>
            <w:noProof/>
            <w:webHidden/>
          </w:rPr>
        </w:r>
        <w:r>
          <w:rPr>
            <w:noProof/>
            <w:webHidden/>
          </w:rPr>
          <w:fldChar w:fldCharType="separate"/>
        </w:r>
        <w:r>
          <w:rPr>
            <w:noProof/>
            <w:webHidden/>
          </w:rPr>
          <w:t>160</w:t>
        </w:r>
        <w:r>
          <w:rPr>
            <w:noProof/>
            <w:webHidden/>
          </w:rPr>
          <w:fldChar w:fldCharType="end"/>
        </w:r>
      </w:hyperlink>
    </w:p>
    <w:p w14:paraId="0BF734D6" w14:textId="36A01D0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07" w:history="1">
        <w:r w:rsidRPr="007B155E">
          <w:rPr>
            <w:rStyle w:val="Hipercze"/>
            <w:noProof/>
          </w:rPr>
          <w:t>Rysunek 101. Struktura elementu &lt;DailyPaymentInformationType&gt; - Suma kwot wpłat dziennych dla załącznika AKC-4M.</w:t>
        </w:r>
        <w:r>
          <w:rPr>
            <w:noProof/>
            <w:webHidden/>
          </w:rPr>
          <w:tab/>
        </w:r>
        <w:r>
          <w:rPr>
            <w:noProof/>
            <w:webHidden/>
          </w:rPr>
          <w:fldChar w:fldCharType="begin"/>
        </w:r>
        <w:r>
          <w:rPr>
            <w:noProof/>
            <w:webHidden/>
          </w:rPr>
          <w:instrText xml:space="preserve"> PAGEREF _Toc183172207 \h </w:instrText>
        </w:r>
        <w:r>
          <w:rPr>
            <w:noProof/>
            <w:webHidden/>
          </w:rPr>
        </w:r>
        <w:r>
          <w:rPr>
            <w:noProof/>
            <w:webHidden/>
          </w:rPr>
          <w:fldChar w:fldCharType="separate"/>
        </w:r>
        <w:r>
          <w:rPr>
            <w:noProof/>
            <w:webHidden/>
          </w:rPr>
          <w:t>161</w:t>
        </w:r>
        <w:r>
          <w:rPr>
            <w:noProof/>
            <w:webHidden/>
          </w:rPr>
          <w:fldChar w:fldCharType="end"/>
        </w:r>
      </w:hyperlink>
    </w:p>
    <w:p w14:paraId="25B2A327" w14:textId="55DD61D8"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08" w:history="1">
        <w:r w:rsidRPr="007B155E">
          <w:rPr>
            <w:rStyle w:val="Hipercze"/>
            <w:noProof/>
          </w:rPr>
          <w:t>Rysunek 102. Struktura elementu &lt;ZDailyAmount&gt;  - Informacja o kwotach wpłat dziennych dla załącznika AKC-4M</w:t>
        </w:r>
        <w:r>
          <w:rPr>
            <w:noProof/>
            <w:webHidden/>
          </w:rPr>
          <w:tab/>
        </w:r>
        <w:r>
          <w:rPr>
            <w:noProof/>
            <w:webHidden/>
          </w:rPr>
          <w:fldChar w:fldCharType="begin"/>
        </w:r>
        <w:r>
          <w:rPr>
            <w:noProof/>
            <w:webHidden/>
          </w:rPr>
          <w:instrText xml:space="preserve"> PAGEREF _Toc183172208 \h </w:instrText>
        </w:r>
        <w:r>
          <w:rPr>
            <w:noProof/>
            <w:webHidden/>
          </w:rPr>
        </w:r>
        <w:r>
          <w:rPr>
            <w:noProof/>
            <w:webHidden/>
          </w:rPr>
          <w:fldChar w:fldCharType="separate"/>
        </w:r>
        <w:r>
          <w:rPr>
            <w:noProof/>
            <w:webHidden/>
          </w:rPr>
          <w:t>161</w:t>
        </w:r>
        <w:r>
          <w:rPr>
            <w:noProof/>
            <w:webHidden/>
          </w:rPr>
          <w:fldChar w:fldCharType="end"/>
        </w:r>
      </w:hyperlink>
    </w:p>
    <w:p w14:paraId="5129C57E" w14:textId="460E1B01"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09" w:history="1">
        <w:r w:rsidRPr="007B155E">
          <w:rPr>
            <w:rStyle w:val="Hipercze"/>
            <w:noProof/>
          </w:rPr>
          <w:t>Rysunek 103. Struktura załącznika AKC-4N.</w:t>
        </w:r>
        <w:r>
          <w:rPr>
            <w:noProof/>
            <w:webHidden/>
          </w:rPr>
          <w:tab/>
        </w:r>
        <w:r>
          <w:rPr>
            <w:noProof/>
            <w:webHidden/>
          </w:rPr>
          <w:fldChar w:fldCharType="begin"/>
        </w:r>
        <w:r>
          <w:rPr>
            <w:noProof/>
            <w:webHidden/>
          </w:rPr>
          <w:instrText xml:space="preserve"> PAGEREF _Toc183172209 \h </w:instrText>
        </w:r>
        <w:r>
          <w:rPr>
            <w:noProof/>
            <w:webHidden/>
          </w:rPr>
        </w:r>
        <w:r>
          <w:rPr>
            <w:noProof/>
            <w:webHidden/>
          </w:rPr>
          <w:fldChar w:fldCharType="separate"/>
        </w:r>
        <w:r>
          <w:rPr>
            <w:noProof/>
            <w:webHidden/>
          </w:rPr>
          <w:t>165</w:t>
        </w:r>
        <w:r>
          <w:rPr>
            <w:noProof/>
            <w:webHidden/>
          </w:rPr>
          <w:fldChar w:fldCharType="end"/>
        </w:r>
      </w:hyperlink>
    </w:p>
    <w:p w14:paraId="4A8A40B3" w14:textId="3772FF0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10" w:history="1">
        <w:r w:rsidRPr="007B155E">
          <w:rPr>
            <w:rStyle w:val="Hipercze"/>
            <w:noProof/>
          </w:rPr>
          <w:t>Rysunek 104. Struktura &lt;HeaderType&gt;, nagłówka załącznika AKC-4N.</w:t>
        </w:r>
        <w:r>
          <w:rPr>
            <w:noProof/>
            <w:webHidden/>
          </w:rPr>
          <w:tab/>
        </w:r>
        <w:r>
          <w:rPr>
            <w:noProof/>
            <w:webHidden/>
          </w:rPr>
          <w:fldChar w:fldCharType="begin"/>
        </w:r>
        <w:r>
          <w:rPr>
            <w:noProof/>
            <w:webHidden/>
          </w:rPr>
          <w:instrText xml:space="preserve"> PAGEREF _Toc183172210 \h </w:instrText>
        </w:r>
        <w:r>
          <w:rPr>
            <w:noProof/>
            <w:webHidden/>
          </w:rPr>
        </w:r>
        <w:r>
          <w:rPr>
            <w:noProof/>
            <w:webHidden/>
          </w:rPr>
          <w:fldChar w:fldCharType="separate"/>
        </w:r>
        <w:r>
          <w:rPr>
            <w:noProof/>
            <w:webHidden/>
          </w:rPr>
          <w:t>166</w:t>
        </w:r>
        <w:r>
          <w:rPr>
            <w:noProof/>
            <w:webHidden/>
          </w:rPr>
          <w:fldChar w:fldCharType="end"/>
        </w:r>
      </w:hyperlink>
    </w:p>
    <w:p w14:paraId="34E0E945" w14:textId="69369F4C"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11" w:history="1">
        <w:r w:rsidRPr="007B155E">
          <w:rPr>
            <w:rStyle w:val="Hipercze"/>
            <w:noProof/>
          </w:rPr>
          <w:t>Rysunek 105. Struktura elementu &lt; WarehouseType &gt;. Dane o składzie podatkowym i o zarejestrowanym odbiorcy dla załącznika AKC-4N.</w:t>
        </w:r>
        <w:r>
          <w:rPr>
            <w:noProof/>
            <w:webHidden/>
          </w:rPr>
          <w:tab/>
        </w:r>
        <w:r>
          <w:rPr>
            <w:noProof/>
            <w:webHidden/>
          </w:rPr>
          <w:fldChar w:fldCharType="begin"/>
        </w:r>
        <w:r>
          <w:rPr>
            <w:noProof/>
            <w:webHidden/>
          </w:rPr>
          <w:instrText xml:space="preserve"> PAGEREF _Toc183172211 \h </w:instrText>
        </w:r>
        <w:r>
          <w:rPr>
            <w:noProof/>
            <w:webHidden/>
          </w:rPr>
        </w:r>
        <w:r>
          <w:rPr>
            <w:noProof/>
            <w:webHidden/>
          </w:rPr>
          <w:fldChar w:fldCharType="separate"/>
        </w:r>
        <w:r>
          <w:rPr>
            <w:noProof/>
            <w:webHidden/>
          </w:rPr>
          <w:t>167</w:t>
        </w:r>
        <w:r>
          <w:rPr>
            <w:noProof/>
            <w:webHidden/>
          </w:rPr>
          <w:fldChar w:fldCharType="end"/>
        </w:r>
      </w:hyperlink>
    </w:p>
    <w:p w14:paraId="3361D887" w14:textId="729FB234"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12" w:history="1">
        <w:r w:rsidRPr="007B155E">
          <w:rPr>
            <w:rStyle w:val="Hipercze"/>
            <w:noProof/>
          </w:rPr>
          <w:t>Rysunek 106. Struktura elementu &lt; CalculOfAmountOfExciseDutyType&gt; - Obliczenie wysokości podatku akcyzowego dla załącznika AKC-4N.</w:t>
        </w:r>
        <w:r>
          <w:rPr>
            <w:noProof/>
            <w:webHidden/>
          </w:rPr>
          <w:tab/>
        </w:r>
        <w:r>
          <w:rPr>
            <w:noProof/>
            <w:webHidden/>
          </w:rPr>
          <w:fldChar w:fldCharType="begin"/>
        </w:r>
        <w:r>
          <w:rPr>
            <w:noProof/>
            <w:webHidden/>
          </w:rPr>
          <w:instrText xml:space="preserve"> PAGEREF _Toc183172212 \h </w:instrText>
        </w:r>
        <w:r>
          <w:rPr>
            <w:noProof/>
            <w:webHidden/>
          </w:rPr>
        </w:r>
        <w:r>
          <w:rPr>
            <w:noProof/>
            <w:webHidden/>
          </w:rPr>
          <w:fldChar w:fldCharType="separate"/>
        </w:r>
        <w:r>
          <w:rPr>
            <w:noProof/>
            <w:webHidden/>
          </w:rPr>
          <w:t>167</w:t>
        </w:r>
        <w:r>
          <w:rPr>
            <w:noProof/>
            <w:webHidden/>
          </w:rPr>
          <w:fldChar w:fldCharType="end"/>
        </w:r>
      </w:hyperlink>
    </w:p>
    <w:p w14:paraId="4BBC926D" w14:textId="45D0115D"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13" w:history="1">
        <w:r w:rsidRPr="007B155E">
          <w:rPr>
            <w:rStyle w:val="Hipercze"/>
            <w:noProof/>
          </w:rPr>
          <w:t>Rysunek 107. Struktura elementu &lt; CleareanceExciseDutyType &gt; -Rozliczenie podatku akcyzowego dla załącznika AKC-4N.</w:t>
        </w:r>
        <w:r>
          <w:rPr>
            <w:noProof/>
            <w:webHidden/>
          </w:rPr>
          <w:tab/>
        </w:r>
        <w:r>
          <w:rPr>
            <w:noProof/>
            <w:webHidden/>
          </w:rPr>
          <w:fldChar w:fldCharType="begin"/>
        </w:r>
        <w:r>
          <w:rPr>
            <w:noProof/>
            <w:webHidden/>
          </w:rPr>
          <w:instrText xml:space="preserve"> PAGEREF _Toc183172213 \h </w:instrText>
        </w:r>
        <w:r>
          <w:rPr>
            <w:noProof/>
            <w:webHidden/>
          </w:rPr>
        </w:r>
        <w:r>
          <w:rPr>
            <w:noProof/>
            <w:webHidden/>
          </w:rPr>
          <w:fldChar w:fldCharType="separate"/>
        </w:r>
        <w:r>
          <w:rPr>
            <w:noProof/>
            <w:webHidden/>
          </w:rPr>
          <w:t>168</w:t>
        </w:r>
        <w:r>
          <w:rPr>
            <w:noProof/>
            <w:webHidden/>
          </w:rPr>
          <w:fldChar w:fldCharType="end"/>
        </w:r>
      </w:hyperlink>
    </w:p>
    <w:p w14:paraId="1C4A4235" w14:textId="139FB226"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14" w:history="1">
        <w:r w:rsidRPr="007B155E">
          <w:rPr>
            <w:rStyle w:val="Hipercze"/>
            <w:noProof/>
          </w:rPr>
          <w:t>Rysunek 108. Struktura &lt;ItemsType&gt;, Obliczenie wysokości podatku akcyzowego od poszczególnych wyrobów (podsumowanie pozycji) załącznika AKC-4N.</w:t>
        </w:r>
        <w:r>
          <w:rPr>
            <w:noProof/>
            <w:webHidden/>
          </w:rPr>
          <w:tab/>
        </w:r>
        <w:r>
          <w:rPr>
            <w:noProof/>
            <w:webHidden/>
          </w:rPr>
          <w:fldChar w:fldCharType="begin"/>
        </w:r>
        <w:r>
          <w:rPr>
            <w:noProof/>
            <w:webHidden/>
          </w:rPr>
          <w:instrText xml:space="preserve"> PAGEREF _Toc183172214 \h </w:instrText>
        </w:r>
        <w:r>
          <w:rPr>
            <w:noProof/>
            <w:webHidden/>
          </w:rPr>
        </w:r>
        <w:r>
          <w:rPr>
            <w:noProof/>
            <w:webHidden/>
          </w:rPr>
          <w:fldChar w:fldCharType="separate"/>
        </w:r>
        <w:r>
          <w:rPr>
            <w:noProof/>
            <w:webHidden/>
          </w:rPr>
          <w:t>169</w:t>
        </w:r>
        <w:r>
          <w:rPr>
            <w:noProof/>
            <w:webHidden/>
          </w:rPr>
          <w:fldChar w:fldCharType="end"/>
        </w:r>
      </w:hyperlink>
    </w:p>
    <w:p w14:paraId="67DAA03A" w14:textId="35F83395"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15" w:history="1">
        <w:r w:rsidRPr="007B155E">
          <w:rPr>
            <w:rStyle w:val="Hipercze"/>
            <w:noProof/>
          </w:rPr>
          <w:t>Rysunek 109. Struktura &lt;ItemType&gt;, Obliczenie wysokości podatku akcyzowego od poszczególnych wyrobów (składowe pozycji) załącznika AKC-4N.</w:t>
        </w:r>
        <w:r>
          <w:rPr>
            <w:noProof/>
            <w:webHidden/>
          </w:rPr>
          <w:tab/>
        </w:r>
        <w:r>
          <w:rPr>
            <w:noProof/>
            <w:webHidden/>
          </w:rPr>
          <w:fldChar w:fldCharType="begin"/>
        </w:r>
        <w:r>
          <w:rPr>
            <w:noProof/>
            <w:webHidden/>
          </w:rPr>
          <w:instrText xml:space="preserve"> PAGEREF _Toc183172215 \h </w:instrText>
        </w:r>
        <w:r>
          <w:rPr>
            <w:noProof/>
            <w:webHidden/>
          </w:rPr>
        </w:r>
        <w:r>
          <w:rPr>
            <w:noProof/>
            <w:webHidden/>
          </w:rPr>
          <w:fldChar w:fldCharType="separate"/>
        </w:r>
        <w:r>
          <w:rPr>
            <w:noProof/>
            <w:webHidden/>
          </w:rPr>
          <w:t>171</w:t>
        </w:r>
        <w:r>
          <w:rPr>
            <w:noProof/>
            <w:webHidden/>
          </w:rPr>
          <w:fldChar w:fldCharType="end"/>
        </w:r>
      </w:hyperlink>
    </w:p>
    <w:p w14:paraId="4941BB05" w14:textId="14AE7772"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16" w:history="1">
        <w:r w:rsidRPr="007B155E">
          <w:rPr>
            <w:rStyle w:val="Hipercze"/>
            <w:noProof/>
          </w:rPr>
          <w:t>Rysunek 110. Struktura elementu &lt;DailyPaymentInformationType&gt; - Suma kwot wpłat dziennych dla załącznika AKC-4N.</w:t>
        </w:r>
        <w:r>
          <w:rPr>
            <w:noProof/>
            <w:webHidden/>
          </w:rPr>
          <w:tab/>
        </w:r>
        <w:r>
          <w:rPr>
            <w:noProof/>
            <w:webHidden/>
          </w:rPr>
          <w:fldChar w:fldCharType="begin"/>
        </w:r>
        <w:r>
          <w:rPr>
            <w:noProof/>
            <w:webHidden/>
          </w:rPr>
          <w:instrText xml:space="preserve"> PAGEREF _Toc183172216 \h </w:instrText>
        </w:r>
        <w:r>
          <w:rPr>
            <w:noProof/>
            <w:webHidden/>
          </w:rPr>
        </w:r>
        <w:r>
          <w:rPr>
            <w:noProof/>
            <w:webHidden/>
          </w:rPr>
          <w:fldChar w:fldCharType="separate"/>
        </w:r>
        <w:r>
          <w:rPr>
            <w:noProof/>
            <w:webHidden/>
          </w:rPr>
          <w:t>171</w:t>
        </w:r>
        <w:r>
          <w:rPr>
            <w:noProof/>
            <w:webHidden/>
          </w:rPr>
          <w:fldChar w:fldCharType="end"/>
        </w:r>
      </w:hyperlink>
    </w:p>
    <w:p w14:paraId="79B08282" w14:textId="1DEE6DEB" w:rsidR="006D48AD" w:rsidRDefault="006D48AD">
      <w:pPr>
        <w:pStyle w:val="Spisilustracji"/>
        <w:tabs>
          <w:tab w:val="right" w:leader="dot" w:pos="9054"/>
        </w:tabs>
        <w:rPr>
          <w:rFonts w:asciiTheme="minorHAnsi" w:eastAsiaTheme="minorEastAsia" w:hAnsiTheme="minorHAnsi" w:cstheme="minorBidi"/>
          <w:noProof/>
          <w:sz w:val="22"/>
          <w:szCs w:val="22"/>
          <w:lang w:eastAsia="pl-PL"/>
        </w:rPr>
      </w:pPr>
      <w:hyperlink w:anchor="_Toc183172217" w:history="1">
        <w:r w:rsidRPr="007B155E">
          <w:rPr>
            <w:rStyle w:val="Hipercze"/>
            <w:noProof/>
          </w:rPr>
          <w:t>Rysunek 111. Struktura elementu &lt;ZDailyAmount&gt;  - Informacja o kwotach wpłat dziennych dla załącznika AKC-4N</w:t>
        </w:r>
        <w:r>
          <w:rPr>
            <w:noProof/>
            <w:webHidden/>
          </w:rPr>
          <w:tab/>
        </w:r>
        <w:r>
          <w:rPr>
            <w:noProof/>
            <w:webHidden/>
          </w:rPr>
          <w:fldChar w:fldCharType="begin"/>
        </w:r>
        <w:r>
          <w:rPr>
            <w:noProof/>
            <w:webHidden/>
          </w:rPr>
          <w:instrText xml:space="preserve"> PAGEREF _Toc183172217 \h </w:instrText>
        </w:r>
        <w:r>
          <w:rPr>
            <w:noProof/>
            <w:webHidden/>
          </w:rPr>
        </w:r>
        <w:r>
          <w:rPr>
            <w:noProof/>
            <w:webHidden/>
          </w:rPr>
          <w:fldChar w:fldCharType="separate"/>
        </w:r>
        <w:r>
          <w:rPr>
            <w:noProof/>
            <w:webHidden/>
          </w:rPr>
          <w:t>172</w:t>
        </w:r>
        <w:r>
          <w:rPr>
            <w:noProof/>
            <w:webHidden/>
          </w:rPr>
          <w:fldChar w:fldCharType="end"/>
        </w:r>
      </w:hyperlink>
    </w:p>
    <w:p w14:paraId="17A1F46D" w14:textId="038BB150" w:rsidR="00107B47" w:rsidRPr="00107B47" w:rsidRDefault="003C05A2" w:rsidP="00107B47">
      <w:pPr>
        <w:pStyle w:val="Spisilustracji"/>
        <w:tabs>
          <w:tab w:val="right" w:leader="dot" w:pos="9054"/>
        </w:tabs>
        <w:rPr>
          <w:rStyle w:val="Hipercze"/>
          <w:rFonts w:cs="Times New Roman"/>
          <w:noProof/>
          <w:color w:val="auto"/>
        </w:rPr>
      </w:pPr>
      <w:r w:rsidRPr="007B6B11">
        <w:rPr>
          <w:rStyle w:val="Hipercze"/>
          <w:rFonts w:cs="Times New Roman"/>
          <w:noProof/>
        </w:rPr>
        <w:fldChar w:fldCharType="end"/>
      </w:r>
      <w:bookmarkStart w:id="18" w:name="_Toc341696555"/>
      <w:bookmarkStart w:id="19" w:name="_Toc349568551"/>
      <w:bookmarkStart w:id="20" w:name="_Toc115186877"/>
      <w:r w:rsidR="00107B47">
        <w:rPr>
          <w:rStyle w:val="Hipercze"/>
          <w:rFonts w:cs="Times New Roman"/>
          <w:noProof/>
        </w:rPr>
        <w:br w:type="page"/>
      </w:r>
    </w:p>
    <w:p w14:paraId="6F58A6FD" w14:textId="2E0F2F9A" w:rsidR="003F3585" w:rsidRPr="007B6B11" w:rsidRDefault="00004C2C" w:rsidP="00107B47">
      <w:pPr>
        <w:pStyle w:val="Nagwek1"/>
        <w:rPr>
          <w:bCs/>
        </w:rPr>
      </w:pPr>
      <w:bookmarkStart w:id="21" w:name="_Toc183171862"/>
      <w:r w:rsidRPr="007B6B11">
        <w:lastRenderedPageBreak/>
        <w:t xml:space="preserve">Opis </w:t>
      </w:r>
      <w:r w:rsidR="00CE1C03" w:rsidRPr="007B6B11">
        <w:t>dokumentu</w:t>
      </w:r>
      <w:bookmarkEnd w:id="18"/>
      <w:bookmarkEnd w:id="19"/>
      <w:bookmarkEnd w:id="20"/>
      <w:bookmarkEnd w:id="21"/>
    </w:p>
    <w:p w14:paraId="370B3797" w14:textId="77777777" w:rsidR="006A3A07" w:rsidRPr="007B6B11" w:rsidRDefault="006A3A07" w:rsidP="004E02BE">
      <w:pPr>
        <w:pStyle w:val="Nagwek2"/>
        <w:spacing w:line="276" w:lineRule="auto"/>
        <w:rPr>
          <w:lang w:val="pl-PL"/>
        </w:rPr>
      </w:pPr>
      <w:bookmarkStart w:id="22" w:name="_Toc349568552"/>
      <w:bookmarkStart w:id="23" w:name="_Toc361145794"/>
      <w:bookmarkStart w:id="24" w:name="_Toc115186878"/>
      <w:bookmarkStart w:id="25" w:name="_Toc341696556"/>
      <w:bookmarkStart w:id="26" w:name="_Toc349568553"/>
      <w:bookmarkStart w:id="27" w:name="_Toc183171863"/>
      <w:r w:rsidRPr="007B6B11">
        <w:rPr>
          <w:lang w:val="pl-PL"/>
        </w:rPr>
        <w:t>Cel dokumentu</w:t>
      </w:r>
      <w:bookmarkEnd w:id="22"/>
      <w:bookmarkEnd w:id="23"/>
      <w:bookmarkEnd w:id="24"/>
      <w:bookmarkEnd w:id="27"/>
    </w:p>
    <w:p w14:paraId="4460631D" w14:textId="3A499B35" w:rsidR="000D5EA2" w:rsidRPr="007B6B11" w:rsidRDefault="00690AD4" w:rsidP="004E02BE">
      <w:r w:rsidRPr="007B6B11">
        <w:t xml:space="preserve">Celem specyfikacji jest zdefiniowanie struktury i zawartości informacyjnej dokumentu XML (zwanej tutaj także komunikatem) </w:t>
      </w:r>
      <w:r w:rsidR="00110683" w:rsidRPr="007B6B11">
        <w:t xml:space="preserve">deklaracji </w:t>
      </w:r>
      <w:r w:rsidR="00E11503" w:rsidRPr="007B6B11">
        <w:t>w sprawie</w:t>
      </w:r>
      <w:r w:rsidR="00802113" w:rsidRPr="007B6B11">
        <w:t xml:space="preserve"> podatku akcyzowego</w:t>
      </w:r>
      <w:r w:rsidR="00716849" w:rsidRPr="007B6B11">
        <w:t>.</w:t>
      </w:r>
    </w:p>
    <w:p w14:paraId="40C71F69" w14:textId="77777777" w:rsidR="006A3A07" w:rsidRPr="007B6B11" w:rsidRDefault="006A3A07" w:rsidP="004E02BE">
      <w:pPr>
        <w:pStyle w:val="Nagwek2"/>
        <w:spacing w:line="276" w:lineRule="auto"/>
        <w:rPr>
          <w:bCs/>
          <w:lang w:val="pl-PL"/>
        </w:rPr>
      </w:pPr>
      <w:bookmarkStart w:id="28" w:name="_Toc361145795"/>
      <w:bookmarkStart w:id="29" w:name="_Toc115186879"/>
      <w:bookmarkStart w:id="30" w:name="_Toc341696557"/>
      <w:bookmarkStart w:id="31" w:name="_Ref343010193"/>
      <w:bookmarkStart w:id="32" w:name="_Toc349568554"/>
      <w:bookmarkStart w:id="33" w:name="_Toc183171864"/>
      <w:bookmarkEnd w:id="25"/>
      <w:bookmarkEnd w:id="26"/>
      <w:r w:rsidRPr="007B6B11">
        <w:rPr>
          <w:lang w:val="pl-PL"/>
        </w:rPr>
        <w:t>Zastosowanie</w:t>
      </w:r>
      <w:bookmarkEnd w:id="28"/>
      <w:bookmarkEnd w:id="29"/>
      <w:bookmarkEnd w:id="33"/>
    </w:p>
    <w:p w14:paraId="320CCAC0" w14:textId="77777777" w:rsidR="00DD5E7B" w:rsidRPr="007B6B11" w:rsidRDefault="00DD5E7B" w:rsidP="004E02BE">
      <w:r w:rsidRPr="007B6B11">
        <w:t>Dokument jest stosowany, jako źródłowy przy projektowaniu, implementacji oraz tworzeniu dokumentacji testowej i użytkowej systemu.</w:t>
      </w:r>
    </w:p>
    <w:p w14:paraId="2FCAE5CB" w14:textId="77777777" w:rsidR="00DD5E7B" w:rsidRPr="007B6B11" w:rsidRDefault="00DD5E7B" w:rsidP="004E02BE">
      <w:r w:rsidRPr="007B6B11">
        <w:t xml:space="preserve">Adresatem dokumentu jest zespół projektowy po stronie </w:t>
      </w:r>
      <w:r w:rsidR="00337FE3" w:rsidRPr="007B6B11">
        <w:t xml:space="preserve">Administracji Skarbowej </w:t>
      </w:r>
      <w:r w:rsidRPr="007B6B11">
        <w:t>oraz zespoły: programistyczno-projektowy, testerów, dokumentalistów, po stronie Wykonawcy oraz Podmioty zewnętrzne składające deklaracje.</w:t>
      </w:r>
    </w:p>
    <w:p w14:paraId="15DE5F83" w14:textId="77777777" w:rsidR="0036523A" w:rsidRPr="007B6B11" w:rsidRDefault="0036523A" w:rsidP="004E02BE">
      <w:pPr>
        <w:pStyle w:val="Nagwek2"/>
        <w:spacing w:line="276" w:lineRule="auto"/>
        <w:rPr>
          <w:bCs/>
          <w:lang w:val="pl-PL"/>
        </w:rPr>
      </w:pPr>
      <w:bookmarkStart w:id="34" w:name="_Toc361302788"/>
      <w:bookmarkStart w:id="35" w:name="_Toc361306139"/>
      <w:bookmarkStart w:id="36" w:name="_Toc442362608"/>
      <w:bookmarkStart w:id="37" w:name="_Toc115186880"/>
      <w:bookmarkStart w:id="38" w:name="_Toc341696558"/>
      <w:bookmarkStart w:id="39" w:name="_Toc349568555"/>
      <w:bookmarkStart w:id="40" w:name="_Toc361145797"/>
      <w:bookmarkStart w:id="41" w:name="_Toc361657244"/>
      <w:bookmarkStart w:id="42" w:name="_Toc361666182"/>
      <w:bookmarkStart w:id="43" w:name="_Toc341696559"/>
      <w:bookmarkStart w:id="44" w:name="_Toc349568556"/>
      <w:bookmarkStart w:id="45" w:name="_Toc341696561"/>
      <w:bookmarkStart w:id="46" w:name="_Toc349568558"/>
      <w:bookmarkStart w:id="47" w:name="_Toc361145800"/>
      <w:bookmarkStart w:id="48" w:name="_Toc341696562"/>
      <w:bookmarkStart w:id="49" w:name="_Toc349568559"/>
      <w:bookmarkStart w:id="50" w:name="_Toc183171865"/>
      <w:bookmarkEnd w:id="30"/>
      <w:bookmarkEnd w:id="31"/>
      <w:bookmarkEnd w:id="32"/>
      <w:bookmarkEnd w:id="34"/>
      <w:bookmarkEnd w:id="35"/>
      <w:r w:rsidRPr="007B6B11">
        <w:rPr>
          <w:lang w:val="pl-PL"/>
        </w:rPr>
        <w:t>Obowiązywanie</w:t>
      </w:r>
      <w:bookmarkEnd w:id="36"/>
      <w:bookmarkEnd w:id="37"/>
      <w:bookmarkEnd w:id="50"/>
    </w:p>
    <w:p w14:paraId="0F02D200" w14:textId="4A9B1FED" w:rsidR="0036523A" w:rsidRPr="007B6B11" w:rsidRDefault="00124A08" w:rsidP="004E02BE">
      <w:r w:rsidRPr="007B6B11">
        <w:t xml:space="preserve">Specyfikacja obowiązuje dla deklaracji składanych za okres miesięczny, </w:t>
      </w:r>
      <w:r w:rsidR="00512AFA" w:rsidRPr="007B6B11">
        <w:t xml:space="preserve">nie </w:t>
      </w:r>
      <w:r w:rsidR="00BB6BD2" w:rsidRPr="007B6B11">
        <w:t>wcześniejszy</w:t>
      </w:r>
      <w:r w:rsidR="00512AFA" w:rsidRPr="007B6B11">
        <w:t xml:space="preserve"> niż </w:t>
      </w:r>
      <w:r w:rsidR="000E0337" w:rsidRPr="007B6B11">
        <w:t>kwiecień</w:t>
      </w:r>
      <w:r w:rsidR="00C4157A" w:rsidRPr="007B6B11">
        <w:t xml:space="preserve"> </w:t>
      </w:r>
      <w:r w:rsidR="00BB6BD2" w:rsidRPr="007B6B11">
        <w:t>2022</w:t>
      </w:r>
      <w:r w:rsidR="000E0337" w:rsidRPr="007B6B11">
        <w:t xml:space="preserve"> roku</w:t>
      </w:r>
      <w:r w:rsidR="00A856F3" w:rsidRPr="007B6B11">
        <w:t xml:space="preserve"> oraz nie </w:t>
      </w:r>
      <w:r w:rsidR="009F7024" w:rsidRPr="007B6B11">
        <w:t>późniejszy niż grudzień 2022 roku</w:t>
      </w:r>
      <w:r w:rsidRPr="007B6B11">
        <w:t>.</w:t>
      </w:r>
    </w:p>
    <w:p w14:paraId="7A3F0052" w14:textId="77777777" w:rsidR="00AC2548" w:rsidRPr="007B6B11" w:rsidRDefault="00AC2548" w:rsidP="004E02BE">
      <w:pPr>
        <w:pStyle w:val="Nagwek2"/>
        <w:spacing w:line="276" w:lineRule="auto"/>
        <w:rPr>
          <w:bCs/>
          <w:lang w:val="pl-PL"/>
        </w:rPr>
      </w:pPr>
      <w:bookmarkStart w:id="51" w:name="_Toc115186881"/>
      <w:bookmarkStart w:id="52" w:name="_Toc183171866"/>
      <w:r w:rsidRPr="007B6B11">
        <w:rPr>
          <w:lang w:val="pl-PL"/>
        </w:rPr>
        <w:t>Dokumenty obowiązujące i pomocnicze</w:t>
      </w:r>
      <w:bookmarkEnd w:id="38"/>
      <w:bookmarkEnd w:id="39"/>
      <w:bookmarkEnd w:id="40"/>
      <w:bookmarkEnd w:id="41"/>
      <w:bookmarkEnd w:id="42"/>
      <w:bookmarkEnd w:id="51"/>
      <w:bookmarkEnd w:id="52"/>
    </w:p>
    <w:p w14:paraId="5DFC3E14" w14:textId="77777777" w:rsidR="00AC2548" w:rsidRPr="007B6B11" w:rsidRDefault="00AC2548" w:rsidP="004E02BE">
      <w:pPr>
        <w:pStyle w:val="Nagwek3"/>
        <w:spacing w:line="276" w:lineRule="auto"/>
        <w:rPr>
          <w:lang w:val="pl-PL"/>
        </w:rPr>
      </w:pPr>
      <w:bookmarkStart w:id="53" w:name="_Toc361657245"/>
      <w:bookmarkStart w:id="54" w:name="_Toc361666183"/>
      <w:bookmarkStart w:id="55" w:name="_Toc115186882"/>
      <w:bookmarkStart w:id="56" w:name="_Toc183171867"/>
      <w:r w:rsidRPr="007B6B11">
        <w:rPr>
          <w:lang w:val="pl-PL"/>
        </w:rPr>
        <w:t>Dokumenty obowiązujące</w:t>
      </w:r>
      <w:bookmarkEnd w:id="43"/>
      <w:bookmarkEnd w:id="44"/>
      <w:bookmarkEnd w:id="53"/>
      <w:bookmarkEnd w:id="54"/>
      <w:bookmarkEnd w:id="55"/>
      <w:bookmarkEnd w:id="56"/>
    </w:p>
    <w:p w14:paraId="30E65B82" w14:textId="14CE2667" w:rsidR="00AC2548" w:rsidRPr="007B6B11" w:rsidRDefault="00AC2548" w:rsidP="004E02BE">
      <w:pPr>
        <w:pStyle w:val="Z2PodpisRysunkuTabeli"/>
      </w:pPr>
      <w:bookmarkStart w:id="57" w:name="_Ref341107414"/>
      <w:bookmarkStart w:id="58" w:name="_Toc361657256"/>
      <w:bookmarkStart w:id="59" w:name="_Toc361666194"/>
      <w:bookmarkStart w:id="60" w:name="_Toc82963640"/>
      <w:bookmarkStart w:id="61" w:name="_Toc183171971"/>
      <w:r w:rsidRPr="007B6B11">
        <w:t xml:space="preserve">Tabela </w:t>
      </w:r>
      <w:r w:rsidR="00E354C5">
        <w:fldChar w:fldCharType="begin"/>
      </w:r>
      <w:r w:rsidR="00E354C5">
        <w:instrText xml:space="preserve"> SEQ Tabela \* ARABIC </w:instrText>
      </w:r>
      <w:r w:rsidR="00E354C5">
        <w:fldChar w:fldCharType="separate"/>
      </w:r>
      <w:r w:rsidR="006D48AD">
        <w:rPr>
          <w:noProof/>
        </w:rPr>
        <w:t>3</w:t>
      </w:r>
      <w:r w:rsidR="00E354C5">
        <w:fldChar w:fldCharType="end"/>
      </w:r>
      <w:bookmarkEnd w:id="57"/>
      <w:r w:rsidRPr="007B6B11">
        <w:t>. Wykaz dokumentów obowiązujących</w:t>
      </w:r>
      <w:bookmarkEnd w:id="58"/>
      <w:bookmarkEnd w:id="59"/>
      <w:bookmarkEnd w:id="60"/>
      <w:bookmarkEnd w:id="61"/>
    </w:p>
    <w:tbl>
      <w:tblPr>
        <w:tblStyle w:val="Tabela-Siatka"/>
        <w:tblW w:w="9141" w:type="dxa"/>
        <w:tblLook w:val="01E0" w:firstRow="1" w:lastRow="1" w:firstColumn="1" w:lastColumn="1" w:noHBand="0" w:noVBand="0"/>
      </w:tblPr>
      <w:tblGrid>
        <w:gridCol w:w="480"/>
        <w:gridCol w:w="3840"/>
        <w:gridCol w:w="2411"/>
        <w:gridCol w:w="1214"/>
        <w:gridCol w:w="1196"/>
      </w:tblGrid>
      <w:tr w:rsidR="00AC2548" w:rsidRPr="007B6B11" w14:paraId="78BB3A9D" w14:textId="77777777" w:rsidTr="00022C03">
        <w:trPr>
          <w:tblHeader/>
        </w:trPr>
        <w:tc>
          <w:tcPr>
            <w:tcW w:w="480" w:type="dxa"/>
            <w:shd w:val="clear" w:color="auto" w:fill="D9D9D9" w:themeFill="background1" w:themeFillShade="D9"/>
          </w:tcPr>
          <w:p w14:paraId="105166B1" w14:textId="77777777" w:rsidR="00AC2548" w:rsidRPr="007B6B11" w:rsidRDefault="00AC2548" w:rsidP="004E02BE">
            <w:pPr>
              <w:pStyle w:val="naglowektabeli"/>
            </w:pPr>
            <w:r w:rsidRPr="007B6B11">
              <w:t>Nr</w:t>
            </w:r>
          </w:p>
        </w:tc>
        <w:tc>
          <w:tcPr>
            <w:tcW w:w="3840" w:type="dxa"/>
            <w:shd w:val="clear" w:color="auto" w:fill="D9D9D9" w:themeFill="background1" w:themeFillShade="D9"/>
          </w:tcPr>
          <w:p w14:paraId="1DDD4D53" w14:textId="77777777" w:rsidR="00AC2548" w:rsidRPr="007B6B11" w:rsidRDefault="00AC2548" w:rsidP="004E02BE">
            <w:pPr>
              <w:pStyle w:val="naglowektabeli"/>
            </w:pPr>
            <w:r w:rsidRPr="007B6B11">
              <w:t>Nazwa</w:t>
            </w:r>
          </w:p>
        </w:tc>
        <w:tc>
          <w:tcPr>
            <w:tcW w:w="2411" w:type="dxa"/>
            <w:shd w:val="clear" w:color="auto" w:fill="D9D9D9" w:themeFill="background1" w:themeFillShade="D9"/>
          </w:tcPr>
          <w:p w14:paraId="4DEC2565" w14:textId="77777777" w:rsidR="00AC2548" w:rsidRPr="007B6B11" w:rsidRDefault="00AC2548" w:rsidP="004E02BE">
            <w:pPr>
              <w:pStyle w:val="naglowektabeli"/>
            </w:pPr>
            <w:r w:rsidRPr="007B6B11">
              <w:t>Identyfikator</w:t>
            </w:r>
          </w:p>
        </w:tc>
        <w:tc>
          <w:tcPr>
            <w:tcW w:w="1214" w:type="dxa"/>
            <w:shd w:val="clear" w:color="auto" w:fill="D9D9D9" w:themeFill="background1" w:themeFillShade="D9"/>
          </w:tcPr>
          <w:p w14:paraId="77636F07" w14:textId="77777777" w:rsidR="00AC2548" w:rsidRPr="007B6B11" w:rsidRDefault="00AC2548" w:rsidP="004E02BE">
            <w:pPr>
              <w:pStyle w:val="naglowektabeli"/>
            </w:pPr>
            <w:r w:rsidRPr="007B6B11">
              <w:t>Wersja</w:t>
            </w:r>
          </w:p>
        </w:tc>
        <w:tc>
          <w:tcPr>
            <w:tcW w:w="1196" w:type="dxa"/>
            <w:shd w:val="clear" w:color="auto" w:fill="D9D9D9" w:themeFill="background1" w:themeFillShade="D9"/>
          </w:tcPr>
          <w:p w14:paraId="3CA7497E" w14:textId="77777777" w:rsidR="00AC2548" w:rsidRPr="007B6B11" w:rsidRDefault="00AC2548" w:rsidP="004E02BE">
            <w:pPr>
              <w:pStyle w:val="naglowektabeli"/>
            </w:pPr>
            <w:r w:rsidRPr="007B6B11">
              <w:t>Data wydania</w:t>
            </w:r>
          </w:p>
        </w:tc>
      </w:tr>
      <w:tr w:rsidR="00AC2548" w:rsidRPr="007B6B11" w14:paraId="5EF289F5" w14:textId="77777777" w:rsidTr="002D7C37">
        <w:tc>
          <w:tcPr>
            <w:tcW w:w="480" w:type="dxa"/>
          </w:tcPr>
          <w:p w14:paraId="41C4A30E" w14:textId="77777777" w:rsidR="00AC2548" w:rsidRPr="007B6B11" w:rsidRDefault="00AC2548" w:rsidP="004E02BE">
            <w:pPr>
              <w:pStyle w:val="Tabelazwyky"/>
            </w:pPr>
            <w:bookmarkStart w:id="62" w:name="_Ref361653747"/>
          </w:p>
        </w:tc>
        <w:bookmarkEnd w:id="62"/>
        <w:tc>
          <w:tcPr>
            <w:tcW w:w="3840" w:type="dxa"/>
          </w:tcPr>
          <w:p w14:paraId="2FB01A0B" w14:textId="77777777" w:rsidR="00AC2548" w:rsidRPr="007B6B11" w:rsidRDefault="00745FFE" w:rsidP="004E02BE">
            <w:pPr>
              <w:pStyle w:val="Tabelazwyky"/>
            </w:pPr>
            <w:r w:rsidRPr="007B6B11">
              <w:t>Dokumentacja techniczna powykonawcza: Specyfikacja komunikatów XML - część zewnętrzna</w:t>
            </w:r>
            <w:r w:rsidR="00AC2548" w:rsidRPr="007B6B11">
              <w:tab/>
            </w:r>
          </w:p>
        </w:tc>
        <w:tc>
          <w:tcPr>
            <w:tcW w:w="2411" w:type="dxa"/>
          </w:tcPr>
          <w:p w14:paraId="11E3D631" w14:textId="77777777" w:rsidR="00AC2548" w:rsidRPr="007B6B11" w:rsidRDefault="00745FFE" w:rsidP="004E02BE">
            <w:pPr>
              <w:pStyle w:val="Tabelazwyky"/>
            </w:pPr>
            <w:r w:rsidRPr="007B6B11">
              <w:t>ZF2-PWT-DtKXML-ZEWN</w:t>
            </w:r>
          </w:p>
        </w:tc>
        <w:tc>
          <w:tcPr>
            <w:tcW w:w="1214" w:type="dxa"/>
          </w:tcPr>
          <w:p w14:paraId="6C9CC022" w14:textId="77777777" w:rsidR="00AC2548" w:rsidRPr="007B6B11" w:rsidRDefault="00AC2548" w:rsidP="004E02BE">
            <w:pPr>
              <w:pStyle w:val="Tabelazwyky"/>
            </w:pPr>
            <w:r w:rsidRPr="007B6B11">
              <w:t>n/d</w:t>
            </w:r>
          </w:p>
        </w:tc>
        <w:tc>
          <w:tcPr>
            <w:tcW w:w="1196" w:type="dxa"/>
          </w:tcPr>
          <w:p w14:paraId="5483CA3E" w14:textId="77777777" w:rsidR="00AC2548" w:rsidRPr="007B6B11" w:rsidRDefault="00AC2548" w:rsidP="004E02BE">
            <w:pPr>
              <w:pStyle w:val="Tabelazwyky"/>
            </w:pPr>
            <w:r w:rsidRPr="007B6B11">
              <w:t>n/d</w:t>
            </w:r>
          </w:p>
        </w:tc>
      </w:tr>
    </w:tbl>
    <w:p w14:paraId="19A36941" w14:textId="77777777" w:rsidR="00AC2548" w:rsidRPr="007B6B11" w:rsidRDefault="00AC2548" w:rsidP="004E02BE">
      <w:pPr>
        <w:pStyle w:val="Nagwek3"/>
        <w:spacing w:line="276" w:lineRule="auto"/>
        <w:rPr>
          <w:lang w:val="pl-PL"/>
        </w:rPr>
      </w:pPr>
      <w:bookmarkStart w:id="63" w:name="_Toc341696560"/>
      <w:bookmarkStart w:id="64" w:name="_Toc349568557"/>
      <w:bookmarkStart w:id="65" w:name="_Toc361655060"/>
      <w:bookmarkStart w:id="66" w:name="_Toc361657246"/>
      <w:bookmarkStart w:id="67" w:name="_Toc361666184"/>
      <w:bookmarkStart w:id="68" w:name="_Toc115186883"/>
      <w:bookmarkStart w:id="69" w:name="_Toc183171868"/>
      <w:r w:rsidRPr="007B6B11">
        <w:rPr>
          <w:lang w:val="pl-PL"/>
        </w:rPr>
        <w:t>Dokumenty pomocnicze</w:t>
      </w:r>
      <w:bookmarkEnd w:id="63"/>
      <w:bookmarkEnd w:id="64"/>
      <w:bookmarkEnd w:id="65"/>
      <w:bookmarkEnd w:id="66"/>
      <w:bookmarkEnd w:id="67"/>
      <w:bookmarkEnd w:id="68"/>
      <w:bookmarkEnd w:id="69"/>
    </w:p>
    <w:p w14:paraId="2D098FA6" w14:textId="6663966F" w:rsidR="00AC2548" w:rsidRPr="007B6B11" w:rsidRDefault="00AC2548" w:rsidP="004E02BE">
      <w:pPr>
        <w:pStyle w:val="Z2PodpisRysunkuTabeli"/>
      </w:pPr>
      <w:bookmarkStart w:id="70" w:name="_Toc361655088"/>
      <w:bookmarkStart w:id="71" w:name="_Toc361657257"/>
      <w:bookmarkStart w:id="72" w:name="_Toc361666195"/>
      <w:bookmarkStart w:id="73" w:name="_Toc82963641"/>
      <w:bookmarkStart w:id="74" w:name="_Toc183171972"/>
      <w:r w:rsidRPr="007B6B11">
        <w:t xml:space="preserve">Tabela </w:t>
      </w:r>
      <w:r w:rsidR="00E354C5">
        <w:fldChar w:fldCharType="begin"/>
      </w:r>
      <w:r w:rsidR="00E354C5">
        <w:instrText xml:space="preserve"> SEQ Tabela \* ARABIC </w:instrText>
      </w:r>
      <w:r w:rsidR="00E354C5">
        <w:fldChar w:fldCharType="separate"/>
      </w:r>
      <w:r w:rsidR="006D48AD">
        <w:rPr>
          <w:noProof/>
        </w:rPr>
        <w:t>4</w:t>
      </w:r>
      <w:r w:rsidR="00E354C5">
        <w:fldChar w:fldCharType="end"/>
      </w:r>
      <w:r w:rsidRPr="007B6B11">
        <w:t>. Wykaz dokumentów pomocniczych</w:t>
      </w:r>
      <w:bookmarkEnd w:id="70"/>
      <w:bookmarkEnd w:id="71"/>
      <w:bookmarkEnd w:id="72"/>
      <w:bookmarkEnd w:id="73"/>
      <w:bookmarkEnd w:id="74"/>
    </w:p>
    <w:tbl>
      <w:tblPr>
        <w:tblStyle w:val="Tabela-Siatka"/>
        <w:tblW w:w="9120" w:type="dxa"/>
        <w:tblLook w:val="01E0" w:firstRow="1" w:lastRow="1" w:firstColumn="1" w:lastColumn="1" w:noHBand="0" w:noVBand="0"/>
      </w:tblPr>
      <w:tblGrid>
        <w:gridCol w:w="480"/>
        <w:gridCol w:w="3840"/>
        <w:gridCol w:w="2400"/>
        <w:gridCol w:w="1200"/>
        <w:gridCol w:w="1200"/>
      </w:tblGrid>
      <w:tr w:rsidR="00AC2548" w:rsidRPr="007B6B11" w14:paraId="50AFD335" w14:textId="77777777" w:rsidTr="00022C03">
        <w:trPr>
          <w:tblHeader/>
        </w:trPr>
        <w:tc>
          <w:tcPr>
            <w:tcW w:w="480" w:type="dxa"/>
            <w:shd w:val="clear" w:color="auto" w:fill="D9D9D9" w:themeFill="background1" w:themeFillShade="D9"/>
          </w:tcPr>
          <w:p w14:paraId="62D88D26" w14:textId="5B2046B6" w:rsidR="00AC2548" w:rsidRPr="007B6B11" w:rsidRDefault="0044354E" w:rsidP="004E02BE">
            <w:pPr>
              <w:pStyle w:val="naglowektabeli"/>
            </w:pPr>
            <w:r w:rsidRPr="007B6B11">
              <w:t>`</w:t>
            </w:r>
          </w:p>
        </w:tc>
        <w:tc>
          <w:tcPr>
            <w:tcW w:w="3840" w:type="dxa"/>
            <w:shd w:val="clear" w:color="auto" w:fill="D9D9D9" w:themeFill="background1" w:themeFillShade="D9"/>
          </w:tcPr>
          <w:p w14:paraId="28ABCD56" w14:textId="77777777" w:rsidR="00AC2548" w:rsidRPr="007B6B11" w:rsidRDefault="00AC2548" w:rsidP="004E02BE">
            <w:pPr>
              <w:pStyle w:val="naglowektabeli"/>
            </w:pPr>
            <w:r w:rsidRPr="007B6B11">
              <w:t>Nazwa</w:t>
            </w:r>
          </w:p>
        </w:tc>
        <w:tc>
          <w:tcPr>
            <w:tcW w:w="2400" w:type="dxa"/>
            <w:shd w:val="clear" w:color="auto" w:fill="D9D9D9" w:themeFill="background1" w:themeFillShade="D9"/>
          </w:tcPr>
          <w:p w14:paraId="61F1309C" w14:textId="77777777" w:rsidR="00AC2548" w:rsidRPr="007B6B11" w:rsidRDefault="00AC2548" w:rsidP="004E02BE">
            <w:pPr>
              <w:pStyle w:val="naglowektabeli"/>
            </w:pPr>
            <w:r w:rsidRPr="007B6B11">
              <w:t>Identyfikator</w:t>
            </w:r>
          </w:p>
        </w:tc>
        <w:tc>
          <w:tcPr>
            <w:tcW w:w="1200" w:type="dxa"/>
            <w:shd w:val="clear" w:color="auto" w:fill="D9D9D9" w:themeFill="background1" w:themeFillShade="D9"/>
          </w:tcPr>
          <w:p w14:paraId="7CE2BEBD" w14:textId="77777777" w:rsidR="00AC2548" w:rsidRPr="007B6B11" w:rsidRDefault="00AC2548" w:rsidP="004E02BE">
            <w:pPr>
              <w:pStyle w:val="naglowektabeli"/>
            </w:pPr>
            <w:r w:rsidRPr="007B6B11">
              <w:t>Wersja</w:t>
            </w:r>
          </w:p>
        </w:tc>
        <w:tc>
          <w:tcPr>
            <w:tcW w:w="1200" w:type="dxa"/>
            <w:shd w:val="clear" w:color="auto" w:fill="D9D9D9" w:themeFill="background1" w:themeFillShade="D9"/>
          </w:tcPr>
          <w:p w14:paraId="21BC5259" w14:textId="77777777" w:rsidR="00AC2548" w:rsidRPr="007B6B11" w:rsidRDefault="00AC2548" w:rsidP="004E02BE">
            <w:pPr>
              <w:pStyle w:val="naglowektabeli"/>
            </w:pPr>
            <w:r w:rsidRPr="007B6B11">
              <w:t>Data wydania</w:t>
            </w:r>
          </w:p>
        </w:tc>
      </w:tr>
      <w:tr w:rsidR="00C80DFC" w:rsidRPr="007B6B11" w14:paraId="0EFEC619" w14:textId="77777777" w:rsidTr="002D7C37">
        <w:tc>
          <w:tcPr>
            <w:tcW w:w="480" w:type="dxa"/>
          </w:tcPr>
          <w:p w14:paraId="04467EE9" w14:textId="77777777" w:rsidR="00C80DFC" w:rsidRPr="007B6B11" w:rsidRDefault="00C80DFC" w:rsidP="004E02BE">
            <w:pPr>
              <w:pStyle w:val="Tabelazwyky"/>
            </w:pPr>
          </w:p>
        </w:tc>
        <w:tc>
          <w:tcPr>
            <w:tcW w:w="3840" w:type="dxa"/>
          </w:tcPr>
          <w:p w14:paraId="1F7F5E47" w14:textId="77777777" w:rsidR="00C80DFC" w:rsidRPr="007B6B11" w:rsidRDefault="00C80DFC" w:rsidP="004E02BE">
            <w:pPr>
              <w:pStyle w:val="Tabelazwyky"/>
            </w:pPr>
            <w:r w:rsidRPr="007B6B11">
              <w:t>Brak</w:t>
            </w:r>
          </w:p>
        </w:tc>
        <w:tc>
          <w:tcPr>
            <w:tcW w:w="2400" w:type="dxa"/>
          </w:tcPr>
          <w:p w14:paraId="74509505" w14:textId="77777777" w:rsidR="00C80DFC" w:rsidRPr="007B6B11" w:rsidRDefault="00C80DFC" w:rsidP="004E02BE">
            <w:pPr>
              <w:pStyle w:val="Tabelazwyky"/>
            </w:pPr>
            <w:r w:rsidRPr="007B6B11">
              <w:t>n/d</w:t>
            </w:r>
          </w:p>
        </w:tc>
        <w:tc>
          <w:tcPr>
            <w:tcW w:w="1200" w:type="dxa"/>
          </w:tcPr>
          <w:p w14:paraId="5271C8BE" w14:textId="77777777" w:rsidR="00C80DFC" w:rsidRPr="007B6B11" w:rsidRDefault="00C80DFC" w:rsidP="004E02BE">
            <w:pPr>
              <w:pStyle w:val="Tabelazwyky"/>
            </w:pPr>
            <w:r w:rsidRPr="007B6B11">
              <w:t>n/d</w:t>
            </w:r>
          </w:p>
        </w:tc>
        <w:tc>
          <w:tcPr>
            <w:tcW w:w="1200" w:type="dxa"/>
          </w:tcPr>
          <w:p w14:paraId="722EF876" w14:textId="77777777" w:rsidR="00C80DFC" w:rsidRPr="007B6B11" w:rsidRDefault="00C80DFC" w:rsidP="004E02BE">
            <w:pPr>
              <w:pStyle w:val="Tabelazwyky"/>
            </w:pPr>
            <w:r w:rsidRPr="007B6B11">
              <w:t>n/d</w:t>
            </w:r>
          </w:p>
        </w:tc>
      </w:tr>
    </w:tbl>
    <w:p w14:paraId="5F02710A" w14:textId="77777777" w:rsidR="00621712" w:rsidRPr="007B6B11" w:rsidRDefault="00621712" w:rsidP="004E02BE">
      <w:pPr>
        <w:pStyle w:val="Nagwek2"/>
        <w:spacing w:line="276" w:lineRule="auto"/>
        <w:rPr>
          <w:bCs/>
          <w:lang w:val="pl-PL"/>
        </w:rPr>
      </w:pPr>
      <w:bookmarkStart w:id="75" w:name="_Toc115186884"/>
      <w:bookmarkStart w:id="76" w:name="_Toc183171869"/>
      <w:r w:rsidRPr="007B6B11">
        <w:rPr>
          <w:lang w:val="pl-PL"/>
        </w:rPr>
        <w:lastRenderedPageBreak/>
        <w:t>Słownik przyjętych skrótów i terminów</w:t>
      </w:r>
      <w:bookmarkEnd w:id="45"/>
      <w:bookmarkEnd w:id="46"/>
      <w:bookmarkEnd w:id="47"/>
      <w:bookmarkEnd w:id="75"/>
      <w:bookmarkEnd w:id="76"/>
    </w:p>
    <w:p w14:paraId="7BB7832B" w14:textId="77777777" w:rsidR="003F3585" w:rsidRPr="007B6B11" w:rsidRDefault="00C43119" w:rsidP="004E02BE">
      <w:pPr>
        <w:pStyle w:val="Nagwek3"/>
        <w:spacing w:line="276" w:lineRule="auto"/>
        <w:rPr>
          <w:lang w:val="pl-PL"/>
        </w:rPr>
      </w:pPr>
      <w:bookmarkStart w:id="77" w:name="_Toc115186885"/>
      <w:bookmarkStart w:id="78" w:name="_Toc183171870"/>
      <w:r w:rsidRPr="007B6B11">
        <w:rPr>
          <w:lang w:val="pl-PL"/>
        </w:rPr>
        <w:t xml:space="preserve">Skróty i </w:t>
      </w:r>
      <w:r w:rsidR="00E92D9D" w:rsidRPr="007B6B11">
        <w:rPr>
          <w:lang w:val="pl-PL"/>
        </w:rPr>
        <w:t>ak</w:t>
      </w:r>
      <w:r w:rsidR="003F3585" w:rsidRPr="007B6B11">
        <w:rPr>
          <w:lang w:val="pl-PL"/>
        </w:rPr>
        <w:t>ronimy</w:t>
      </w:r>
      <w:bookmarkEnd w:id="48"/>
      <w:bookmarkEnd w:id="49"/>
      <w:bookmarkEnd w:id="77"/>
      <w:bookmarkEnd w:id="78"/>
    </w:p>
    <w:p w14:paraId="4A2FF019" w14:textId="0F6A0522" w:rsidR="00034C39" w:rsidRPr="007B6B11" w:rsidRDefault="00034C39" w:rsidP="004E02BE">
      <w:pPr>
        <w:pStyle w:val="Z2PodpisRysunkuTabeli"/>
      </w:pPr>
      <w:bookmarkStart w:id="79" w:name="_Toc82963642"/>
      <w:bookmarkStart w:id="80" w:name="_Toc183171973"/>
      <w:r w:rsidRPr="007B6B11">
        <w:t xml:space="preserve">Tabela </w:t>
      </w:r>
      <w:r w:rsidR="00E354C5">
        <w:fldChar w:fldCharType="begin"/>
      </w:r>
      <w:r w:rsidR="00E354C5">
        <w:instrText xml:space="preserve"> SEQ Tabela \* ARABIC </w:instrText>
      </w:r>
      <w:r w:rsidR="00E354C5">
        <w:fldChar w:fldCharType="separate"/>
      </w:r>
      <w:r w:rsidR="006D48AD">
        <w:rPr>
          <w:noProof/>
        </w:rPr>
        <w:t>5</w:t>
      </w:r>
      <w:r w:rsidR="00E354C5">
        <w:fldChar w:fldCharType="end"/>
      </w:r>
      <w:r w:rsidRPr="007B6B11">
        <w:t>. Wykaz skrótów i akronimów</w:t>
      </w:r>
      <w:bookmarkEnd w:id="79"/>
      <w:bookmarkEnd w:id="80"/>
    </w:p>
    <w:tbl>
      <w:tblPr>
        <w:tblStyle w:val="Tabela-Siatka"/>
        <w:tblW w:w="9228" w:type="dxa"/>
        <w:tblLook w:val="01E0" w:firstRow="1" w:lastRow="1" w:firstColumn="1" w:lastColumn="1" w:noHBand="0" w:noVBand="0"/>
      </w:tblPr>
      <w:tblGrid>
        <w:gridCol w:w="2988"/>
        <w:gridCol w:w="6240"/>
      </w:tblGrid>
      <w:tr w:rsidR="00DD5472" w:rsidRPr="000E5F39" w14:paraId="27D246B3" w14:textId="77777777" w:rsidTr="00DC2CEF">
        <w:trPr>
          <w:tblHeader/>
        </w:trPr>
        <w:tc>
          <w:tcPr>
            <w:tcW w:w="2988" w:type="dxa"/>
            <w:shd w:val="clear" w:color="auto" w:fill="D9D9D9" w:themeFill="background1" w:themeFillShade="D9"/>
          </w:tcPr>
          <w:p w14:paraId="2C1AC314" w14:textId="77777777" w:rsidR="00DD5472" w:rsidRPr="000E5F39" w:rsidRDefault="00DD5472" w:rsidP="004E02BE">
            <w:pPr>
              <w:pStyle w:val="naglowektabeli"/>
            </w:pPr>
            <w:bookmarkStart w:id="81" w:name="_Toc349568560"/>
            <w:r w:rsidRPr="000E5F39">
              <w:t>Skrót/Akronim</w:t>
            </w:r>
          </w:p>
        </w:tc>
        <w:tc>
          <w:tcPr>
            <w:tcW w:w="6240" w:type="dxa"/>
            <w:shd w:val="clear" w:color="auto" w:fill="D9D9D9" w:themeFill="background1" w:themeFillShade="D9"/>
          </w:tcPr>
          <w:p w14:paraId="19BAA17F" w14:textId="77777777" w:rsidR="00DD5472" w:rsidRPr="000E5F39" w:rsidRDefault="00DD5472" w:rsidP="004E02BE">
            <w:pPr>
              <w:pStyle w:val="naglowektabeli"/>
            </w:pPr>
            <w:r w:rsidRPr="000E5F39">
              <w:t>Objaśnienie</w:t>
            </w:r>
          </w:p>
        </w:tc>
      </w:tr>
      <w:tr w:rsidR="00DD5472" w:rsidRPr="000E5F39" w14:paraId="4AF4E4C9" w14:textId="77777777" w:rsidTr="002D7C37">
        <w:tc>
          <w:tcPr>
            <w:tcW w:w="2988" w:type="dxa"/>
          </w:tcPr>
          <w:p w14:paraId="48EF1865" w14:textId="77777777" w:rsidR="00DD5472" w:rsidRPr="000E5F39" w:rsidRDefault="00DD5472" w:rsidP="004E02BE">
            <w:pPr>
              <w:pStyle w:val="Tabelazwyky"/>
            </w:pPr>
            <w:r w:rsidRPr="000E5F39">
              <w:t>AIS</w:t>
            </w:r>
          </w:p>
        </w:tc>
        <w:tc>
          <w:tcPr>
            <w:tcW w:w="6240" w:type="dxa"/>
          </w:tcPr>
          <w:p w14:paraId="1787AC97" w14:textId="77777777" w:rsidR="00DD5472" w:rsidRPr="000E5F39" w:rsidRDefault="00DD5472" w:rsidP="004E02BE">
            <w:pPr>
              <w:pStyle w:val="Tabelazwyky"/>
            </w:pPr>
            <w:r w:rsidRPr="00E130DB">
              <w:rPr>
                <w:noProof/>
              </w:rPr>
              <w:t>Automated Import System</w:t>
            </w:r>
            <w:r w:rsidRPr="000E5F39">
              <w:t xml:space="preserve"> – Automatyczny System Importu. Także projekt „Programu e-Cło”.</w:t>
            </w:r>
          </w:p>
        </w:tc>
      </w:tr>
      <w:tr w:rsidR="00DD5472" w:rsidRPr="000E5F39" w14:paraId="46283C9E" w14:textId="77777777" w:rsidTr="002D7C37">
        <w:tc>
          <w:tcPr>
            <w:tcW w:w="2988" w:type="dxa"/>
          </w:tcPr>
          <w:p w14:paraId="2FF9DB3F" w14:textId="77777777" w:rsidR="00DD5472" w:rsidRPr="000E5F39" w:rsidRDefault="00DD5472" w:rsidP="004E02BE">
            <w:pPr>
              <w:pStyle w:val="Tabelazwyky"/>
            </w:pPr>
            <w:r w:rsidRPr="000E5F39">
              <w:t>ARI@DNA2</w:t>
            </w:r>
          </w:p>
        </w:tc>
        <w:tc>
          <w:tcPr>
            <w:tcW w:w="6240" w:type="dxa"/>
          </w:tcPr>
          <w:p w14:paraId="1F5CCCC4" w14:textId="77777777" w:rsidR="00DD5472" w:rsidRPr="000E5F39" w:rsidRDefault="00DD5472" w:rsidP="004E02BE">
            <w:pPr>
              <w:pStyle w:val="Tabelazwyky"/>
            </w:pPr>
            <w:r w:rsidRPr="000E5F39">
              <w:t>Hurtownia danych Administracji Celnej.</w:t>
            </w:r>
          </w:p>
        </w:tc>
      </w:tr>
      <w:tr w:rsidR="00DD5472" w:rsidRPr="000E5F39" w14:paraId="204A5AB7" w14:textId="77777777" w:rsidTr="002D7C37">
        <w:tc>
          <w:tcPr>
            <w:tcW w:w="2988" w:type="dxa"/>
          </w:tcPr>
          <w:p w14:paraId="10AA42D5" w14:textId="77777777" w:rsidR="00DD5472" w:rsidRPr="000E5F39" w:rsidRDefault="00DD5472" w:rsidP="004E02BE">
            <w:pPr>
              <w:pStyle w:val="Tabelazwyky"/>
            </w:pPr>
            <w:r w:rsidRPr="000E5F39">
              <w:t>CELINA</w:t>
            </w:r>
          </w:p>
        </w:tc>
        <w:tc>
          <w:tcPr>
            <w:tcW w:w="6240" w:type="dxa"/>
          </w:tcPr>
          <w:p w14:paraId="6ED29927" w14:textId="77777777" w:rsidR="00DD5472" w:rsidRPr="000E5F39" w:rsidRDefault="00DD5472" w:rsidP="004E02BE">
            <w:pPr>
              <w:pStyle w:val="Tabelazwyky"/>
            </w:pPr>
            <w:r w:rsidRPr="000E5F39">
              <w:t>System obsługi zgłoszeń celnych.</w:t>
            </w:r>
          </w:p>
        </w:tc>
      </w:tr>
      <w:tr w:rsidR="00DD5472" w:rsidRPr="000E5F39" w14:paraId="5DB367BF" w14:textId="77777777" w:rsidTr="002D7C37">
        <w:tc>
          <w:tcPr>
            <w:tcW w:w="2988" w:type="dxa"/>
          </w:tcPr>
          <w:p w14:paraId="5F86E789" w14:textId="77777777" w:rsidR="00DD5472" w:rsidRPr="000E5F39" w:rsidRDefault="00DD5472" w:rsidP="004E02BE">
            <w:pPr>
              <w:pStyle w:val="Tabelazwyky"/>
            </w:pPr>
            <w:r w:rsidRPr="000E5F39">
              <w:t>ECIP</w:t>
            </w:r>
          </w:p>
        </w:tc>
        <w:tc>
          <w:tcPr>
            <w:tcW w:w="6240" w:type="dxa"/>
          </w:tcPr>
          <w:p w14:paraId="556D506E" w14:textId="77777777" w:rsidR="00DD5472" w:rsidRPr="000E5F39" w:rsidRDefault="00DD5472" w:rsidP="004E02BE">
            <w:pPr>
              <w:pStyle w:val="Tabelazwyky"/>
            </w:pPr>
            <w:r w:rsidRPr="000E5F39">
              <w:rPr>
                <w:noProof/>
                <w:lang w:val="en-GB"/>
              </w:rPr>
              <w:t>EU Customs Information Portal</w:t>
            </w:r>
            <w:r w:rsidRPr="000E5F39">
              <w:t xml:space="preserve"> – Europejski Portal Informacji Celnej. </w:t>
            </w:r>
          </w:p>
        </w:tc>
      </w:tr>
      <w:tr w:rsidR="00DD5472" w:rsidRPr="000E5F39" w14:paraId="73ECA25B" w14:textId="77777777" w:rsidTr="002D7C37">
        <w:tc>
          <w:tcPr>
            <w:tcW w:w="2988" w:type="dxa"/>
          </w:tcPr>
          <w:p w14:paraId="469FF7C8" w14:textId="77777777" w:rsidR="00DD5472" w:rsidRPr="000E5F39" w:rsidRDefault="00DD5472" w:rsidP="004E02BE">
            <w:pPr>
              <w:pStyle w:val="Tabelazwyky"/>
            </w:pPr>
            <w:r w:rsidRPr="000E5F39">
              <w:t xml:space="preserve">ECIP/SEAP PL </w:t>
            </w:r>
          </w:p>
        </w:tc>
        <w:tc>
          <w:tcPr>
            <w:tcW w:w="6240" w:type="dxa"/>
          </w:tcPr>
          <w:p w14:paraId="01F194FE" w14:textId="77777777" w:rsidR="00DD5472" w:rsidRPr="000E5F39" w:rsidRDefault="00DD5472" w:rsidP="004E02BE">
            <w:pPr>
              <w:pStyle w:val="Tabelazwyky"/>
            </w:pPr>
            <w:r w:rsidRPr="00E130DB">
              <w:rPr>
                <w:noProof/>
              </w:rPr>
              <w:t>European Customs Information Portal</w:t>
            </w:r>
            <w:r w:rsidRPr="000E5F39">
              <w:t xml:space="preserve"> - Europejski Informacyjny Portal Celny</w:t>
            </w:r>
          </w:p>
          <w:p w14:paraId="2BED85E1" w14:textId="77777777" w:rsidR="00DD5472" w:rsidRPr="000E5F39" w:rsidRDefault="00DD5472" w:rsidP="004E02BE">
            <w:pPr>
              <w:pStyle w:val="Tabelazwyky"/>
            </w:pPr>
            <w:r w:rsidRPr="00E130DB">
              <w:rPr>
                <w:noProof/>
              </w:rPr>
              <w:t>Single Electronic Access Point</w:t>
            </w:r>
            <w:r w:rsidRPr="000E5F39">
              <w:t xml:space="preserve"> - Pojedynczy Elektroniczny Punkt Dostępu</w:t>
            </w:r>
          </w:p>
          <w:p w14:paraId="5235C5A8" w14:textId="77777777" w:rsidR="00DD5472" w:rsidRPr="000E5F39" w:rsidRDefault="00DD5472" w:rsidP="004E02BE">
            <w:pPr>
              <w:pStyle w:val="Tabelazwyky"/>
            </w:pPr>
            <w:r w:rsidRPr="000E5F39">
              <w:t>Projekt „Programu e-Cło”. Projekt ma objąć rozbudowę funkcji portalu np. SC o obsługę elektronicznych formularzy deklaracji i zgłoszeń celnych oraz narzędzie umożliwiające przedsiębiorcy komunikację poprzez jeden punkt dostępu z aplikacją dowolnego państwa członkowskiego rozwijany w UE.</w:t>
            </w:r>
          </w:p>
        </w:tc>
      </w:tr>
      <w:tr w:rsidR="00DD5472" w:rsidRPr="000E5F39" w14:paraId="5F010715" w14:textId="77777777" w:rsidTr="002D7C37">
        <w:tc>
          <w:tcPr>
            <w:tcW w:w="2988" w:type="dxa"/>
          </w:tcPr>
          <w:p w14:paraId="581D8594" w14:textId="77777777" w:rsidR="00DD5472" w:rsidRPr="000E5F39" w:rsidRDefault="00DD5472" w:rsidP="004E02BE">
            <w:pPr>
              <w:pStyle w:val="Tabelazwyky"/>
            </w:pPr>
            <w:r w:rsidRPr="000E5F39">
              <w:t>ESB</w:t>
            </w:r>
          </w:p>
        </w:tc>
        <w:tc>
          <w:tcPr>
            <w:tcW w:w="6240" w:type="dxa"/>
          </w:tcPr>
          <w:p w14:paraId="7F9A56CE" w14:textId="77777777" w:rsidR="00DD5472" w:rsidRPr="000E5F39" w:rsidRDefault="00DD5472" w:rsidP="004E02BE">
            <w:pPr>
              <w:pStyle w:val="Tabelazwyky"/>
            </w:pPr>
            <w:r w:rsidRPr="00E130DB">
              <w:t>Enterprise Service Bus</w:t>
            </w:r>
            <w:r w:rsidRPr="000E5F39">
              <w:t xml:space="preserve"> - warstwa pośrednia w architekturze systemów informatycznych umożliwiająca zastosowanie koncepcji SOA (Architektura zorientowana na usługi) w środowisku korporacyjnym. Umożliwia dynamiczne przyłączanie i odłączanie usług wchodzących w skład korporacyjnego systemu informacyjnego.</w:t>
            </w:r>
          </w:p>
        </w:tc>
      </w:tr>
      <w:tr w:rsidR="00DD5472" w:rsidRPr="000E5F39" w14:paraId="0D55A52B" w14:textId="77777777" w:rsidTr="002D7C37">
        <w:tc>
          <w:tcPr>
            <w:tcW w:w="2988" w:type="dxa"/>
          </w:tcPr>
          <w:p w14:paraId="4579A059" w14:textId="77777777" w:rsidR="00DD5472" w:rsidRPr="000E5F39" w:rsidRDefault="00DD5472" w:rsidP="004E02BE">
            <w:pPr>
              <w:pStyle w:val="Tabelazwyky"/>
            </w:pPr>
            <w:r w:rsidRPr="000E5F39">
              <w:t>ESKS</w:t>
            </w:r>
          </w:p>
        </w:tc>
        <w:tc>
          <w:tcPr>
            <w:tcW w:w="6240" w:type="dxa"/>
          </w:tcPr>
          <w:p w14:paraId="66094980" w14:textId="77777777" w:rsidR="00DD5472" w:rsidRPr="000E5F39" w:rsidRDefault="00DD5472" w:rsidP="004E02BE">
            <w:pPr>
              <w:pStyle w:val="Tabelazwyky"/>
            </w:pPr>
            <w:r w:rsidRPr="000E5F39">
              <w:t xml:space="preserve">Ewidencja Spraw Karnych Skarbowych - system informatyczny usprawniający pracę </w:t>
            </w:r>
            <w:r w:rsidR="00337FE3" w:rsidRPr="000E5F39">
              <w:t xml:space="preserve">Administracji Skarbowej </w:t>
            </w:r>
            <w:r w:rsidRPr="000E5F39">
              <w:t xml:space="preserve">w zakresie rejestracji spraw o przestępstwa </w:t>
            </w:r>
            <w:r w:rsidRPr="000E5F39">
              <w:br/>
              <w:t xml:space="preserve">i wykroczenia skarbowe oraz ewidencjonowania grzywien nakładanych </w:t>
            </w:r>
            <w:r w:rsidRPr="000E5F39">
              <w:br/>
              <w:t>w drodze mandatu karnego.</w:t>
            </w:r>
          </w:p>
        </w:tc>
      </w:tr>
      <w:tr w:rsidR="00DD5472" w:rsidRPr="000E5F39" w14:paraId="1AC596C8" w14:textId="77777777" w:rsidTr="002D7C37">
        <w:tc>
          <w:tcPr>
            <w:tcW w:w="2988" w:type="dxa"/>
          </w:tcPr>
          <w:p w14:paraId="29AE2B27" w14:textId="77777777" w:rsidR="00DD5472" w:rsidRPr="000E5F39" w:rsidRDefault="00DD5472" w:rsidP="004E02BE">
            <w:pPr>
              <w:pStyle w:val="Tabelazwyky"/>
            </w:pPr>
            <w:r w:rsidRPr="000E5F39">
              <w:t>HERMES2</w:t>
            </w:r>
          </w:p>
        </w:tc>
        <w:tc>
          <w:tcPr>
            <w:tcW w:w="6240" w:type="dxa"/>
          </w:tcPr>
          <w:p w14:paraId="19BA4A6A" w14:textId="77777777" w:rsidR="00DD5472" w:rsidRPr="000E5F39" w:rsidRDefault="00DD5472" w:rsidP="004E02BE">
            <w:pPr>
              <w:pStyle w:val="Tabelazwyky"/>
            </w:pPr>
            <w:r w:rsidRPr="000E5F39">
              <w:t>Projekt „Programu e-Cło” obejmujący wdrożenie Systemu Zarządzania Zasobami Ludzkimi.</w:t>
            </w:r>
          </w:p>
        </w:tc>
      </w:tr>
      <w:tr w:rsidR="00DD5472" w:rsidRPr="000E5F39" w14:paraId="21FE36DC" w14:textId="77777777" w:rsidTr="002D7C37">
        <w:tc>
          <w:tcPr>
            <w:tcW w:w="2988" w:type="dxa"/>
          </w:tcPr>
          <w:p w14:paraId="29363B11" w14:textId="77777777" w:rsidR="00DD5472" w:rsidRPr="000E5F39" w:rsidRDefault="00DD5472" w:rsidP="004E02BE">
            <w:pPr>
              <w:pStyle w:val="Tabelazwyky"/>
            </w:pPr>
            <w:r w:rsidRPr="000E5F39">
              <w:t>HTTP</w:t>
            </w:r>
          </w:p>
        </w:tc>
        <w:tc>
          <w:tcPr>
            <w:tcW w:w="6240" w:type="dxa"/>
          </w:tcPr>
          <w:p w14:paraId="2084CECC" w14:textId="77777777" w:rsidR="00DD5472" w:rsidRPr="000E5F39" w:rsidRDefault="00DD5472" w:rsidP="004E02BE">
            <w:pPr>
              <w:pStyle w:val="Tabelazwyky"/>
            </w:pPr>
            <w:r w:rsidRPr="00394BC2">
              <w:rPr>
                <w:lang w:val="en-GB"/>
              </w:rPr>
              <w:t>Hypertext Transfer Protocol</w:t>
            </w:r>
            <w:r w:rsidRPr="000E5F39">
              <w:t xml:space="preserve"> – protokół przesyłania dokumentów hipertekstowych.</w:t>
            </w:r>
          </w:p>
        </w:tc>
      </w:tr>
      <w:tr w:rsidR="00DD5472" w:rsidRPr="000E5F39" w14:paraId="7AD4FF55" w14:textId="77777777" w:rsidTr="002D7C37">
        <w:tc>
          <w:tcPr>
            <w:tcW w:w="2988" w:type="dxa"/>
          </w:tcPr>
          <w:p w14:paraId="308B6C17" w14:textId="77777777" w:rsidR="00DD5472" w:rsidRPr="000E5F39" w:rsidRDefault="00DD5472" w:rsidP="004E02BE">
            <w:pPr>
              <w:pStyle w:val="Tabelazwyky"/>
            </w:pPr>
            <w:r w:rsidRPr="000E5F39">
              <w:t>ISZTAR</w:t>
            </w:r>
          </w:p>
        </w:tc>
        <w:tc>
          <w:tcPr>
            <w:tcW w:w="6240" w:type="dxa"/>
          </w:tcPr>
          <w:p w14:paraId="6FBE83D9" w14:textId="77777777" w:rsidR="00DD5472" w:rsidRPr="000E5F39" w:rsidRDefault="00DD5472" w:rsidP="004E02BE">
            <w:pPr>
              <w:pStyle w:val="Tabelazwyky"/>
            </w:pPr>
            <w:r w:rsidRPr="000E5F39">
              <w:t xml:space="preserve">System Zintegrowanej Taryfy Celnej. </w:t>
            </w:r>
          </w:p>
        </w:tc>
      </w:tr>
      <w:tr w:rsidR="00DD5472" w:rsidRPr="000E5F39" w14:paraId="527FB1FC" w14:textId="77777777" w:rsidTr="002D7C37">
        <w:tc>
          <w:tcPr>
            <w:tcW w:w="2988" w:type="dxa"/>
          </w:tcPr>
          <w:p w14:paraId="58546879" w14:textId="77777777" w:rsidR="00DD5472" w:rsidRPr="000E5F39" w:rsidRDefault="00DD5472" w:rsidP="004E02BE">
            <w:pPr>
              <w:pStyle w:val="Tabelazwyky"/>
            </w:pPr>
            <w:r w:rsidRPr="000E5F39">
              <w:t>ISZTAR4</w:t>
            </w:r>
          </w:p>
        </w:tc>
        <w:tc>
          <w:tcPr>
            <w:tcW w:w="6240" w:type="dxa"/>
          </w:tcPr>
          <w:p w14:paraId="3938C8E4" w14:textId="77777777" w:rsidR="00DD5472" w:rsidRPr="000E5F39" w:rsidRDefault="00DD5472" w:rsidP="004E02BE">
            <w:pPr>
              <w:pStyle w:val="Tabelazwyky"/>
            </w:pPr>
            <w:r w:rsidRPr="000E5F39">
              <w:t xml:space="preserve">System ISZTAR4 – Projekt w ramach Obszaru Zintegrowanej Taryfy Celnej, obejmujący przebudowę systemu w technologii wymiany komunikatów MCA, rozwój funkcjonalności zgodnie </w:t>
            </w:r>
            <w:r w:rsidRPr="00394BC2">
              <w:rPr>
                <w:lang w:val="en-GB"/>
              </w:rPr>
              <w:t>z Integrated Tariff Environment</w:t>
            </w:r>
            <w:r w:rsidRPr="000E5F39">
              <w:t xml:space="preserve"> i TARIC oraz opracowane testy regresywne i przebudowę i integrację EBTI PL z portalem ECIP PL. Projekt Programu e-Cło.</w:t>
            </w:r>
          </w:p>
        </w:tc>
      </w:tr>
      <w:tr w:rsidR="00DD5472" w:rsidRPr="000E5F39" w14:paraId="70AC7155" w14:textId="77777777" w:rsidTr="002D7C37">
        <w:tc>
          <w:tcPr>
            <w:tcW w:w="2988" w:type="dxa"/>
          </w:tcPr>
          <w:p w14:paraId="07DC049D" w14:textId="77777777" w:rsidR="00DD5472" w:rsidRPr="000E5F39" w:rsidRDefault="00DD5472" w:rsidP="004E02BE">
            <w:pPr>
              <w:pStyle w:val="Tabelazwyky"/>
            </w:pPr>
            <w:r w:rsidRPr="000E5F39">
              <w:lastRenderedPageBreak/>
              <w:t>OSOZ2</w:t>
            </w:r>
          </w:p>
        </w:tc>
        <w:tc>
          <w:tcPr>
            <w:tcW w:w="6240" w:type="dxa"/>
          </w:tcPr>
          <w:p w14:paraId="1EA9BC60" w14:textId="77777777" w:rsidR="00DD5472" w:rsidRPr="000E5F39" w:rsidRDefault="00DD5472" w:rsidP="004E02BE">
            <w:pPr>
              <w:pStyle w:val="Tabelazwyky"/>
            </w:pPr>
            <w:r w:rsidRPr="000E5F39">
              <w:t>Projekt „Programu e-Cło” Zintegrowany System Obsługi Zabezpieczeń.</w:t>
            </w:r>
          </w:p>
        </w:tc>
      </w:tr>
      <w:tr w:rsidR="00DD5472" w:rsidRPr="000E5F39" w14:paraId="1233DFA8" w14:textId="77777777" w:rsidTr="002D7C37">
        <w:tc>
          <w:tcPr>
            <w:tcW w:w="2988" w:type="dxa"/>
          </w:tcPr>
          <w:p w14:paraId="2284CE81" w14:textId="77777777" w:rsidR="00DD5472" w:rsidRPr="000E5F39" w:rsidRDefault="00DD5472" w:rsidP="004E02BE">
            <w:pPr>
              <w:pStyle w:val="Tabelazwyky"/>
            </w:pPr>
            <w:r w:rsidRPr="000E5F39">
              <w:t>OWNRES</w:t>
            </w:r>
          </w:p>
        </w:tc>
        <w:tc>
          <w:tcPr>
            <w:tcW w:w="6240" w:type="dxa"/>
          </w:tcPr>
          <w:p w14:paraId="5BF2F1D2" w14:textId="77777777" w:rsidR="00DD5472" w:rsidRPr="000E5F39" w:rsidRDefault="00DD5472" w:rsidP="004E02BE">
            <w:pPr>
              <w:pStyle w:val="Tabelazwyky"/>
            </w:pPr>
            <w:r w:rsidRPr="00E130DB">
              <w:rPr>
                <w:noProof/>
              </w:rPr>
              <w:t xml:space="preserve">OWNRESources </w:t>
            </w:r>
            <w:r w:rsidRPr="000E5F39">
              <w:t>- aplikacja, służąca do zgłaszania Komisji Europejskiej przez Państwa Członkowskie nadużyć finansowych lub nieprawidłowości w przypadku, gdy dotyczą one tradycyjnych środków własnych przekraczających kwotę 10 000 EUR, zgodnie z art. 6 ust 5 rozporządzenia nr 1150/2000.</w:t>
            </w:r>
          </w:p>
        </w:tc>
      </w:tr>
      <w:tr w:rsidR="00DD5472" w:rsidRPr="000E5F39" w14:paraId="42CB90AA" w14:textId="77777777" w:rsidTr="002D7C37">
        <w:tc>
          <w:tcPr>
            <w:tcW w:w="2988" w:type="dxa"/>
          </w:tcPr>
          <w:p w14:paraId="6B17E5C1" w14:textId="77777777" w:rsidR="00DD5472" w:rsidRPr="000E5F39" w:rsidRDefault="00DD5472" w:rsidP="004E02BE">
            <w:pPr>
              <w:pStyle w:val="Tabelazwyky"/>
            </w:pPr>
            <w:r w:rsidRPr="000E5F39">
              <w:t>PDR</w:t>
            </w:r>
          </w:p>
        </w:tc>
        <w:tc>
          <w:tcPr>
            <w:tcW w:w="6240" w:type="dxa"/>
          </w:tcPr>
          <w:p w14:paraId="0ED60006" w14:textId="77777777" w:rsidR="00DD5472" w:rsidRPr="000E5F39" w:rsidRDefault="00DD5472" w:rsidP="004E02BE">
            <w:pPr>
              <w:pStyle w:val="Tabelazwyky"/>
            </w:pPr>
            <w:r w:rsidRPr="000E5F39">
              <w:t xml:space="preserve">Podsystem Danych Referencyjnych – komponenty funkcjonalne do utrzymywania i udostępniania danych referencyjnych w systemach operacyjnych administracji celnej. Również rozumiany, jako system danych referencyjnych PDR, będący produktem projektu PDR, realizowanego </w:t>
            </w:r>
            <w:r w:rsidRPr="000E5F39">
              <w:br/>
              <w:t>w ramach Programu e-Cło.</w:t>
            </w:r>
          </w:p>
        </w:tc>
      </w:tr>
      <w:tr w:rsidR="00DD5472" w:rsidRPr="000E5F39" w14:paraId="2DE4E38D" w14:textId="77777777" w:rsidTr="002D7C37">
        <w:tc>
          <w:tcPr>
            <w:tcW w:w="2988" w:type="dxa"/>
          </w:tcPr>
          <w:p w14:paraId="1679A33A" w14:textId="77777777" w:rsidR="00DD5472" w:rsidRPr="000E5F39" w:rsidRDefault="00DD5472" w:rsidP="004E02BE">
            <w:pPr>
              <w:pStyle w:val="Tabelazwyky"/>
            </w:pPr>
            <w:r w:rsidRPr="000E5F39">
              <w:t>PKI</w:t>
            </w:r>
          </w:p>
        </w:tc>
        <w:tc>
          <w:tcPr>
            <w:tcW w:w="6240" w:type="dxa"/>
          </w:tcPr>
          <w:p w14:paraId="537796E6" w14:textId="77777777" w:rsidR="00DD5472" w:rsidRPr="000E5F39" w:rsidRDefault="00DD5472" w:rsidP="004E02BE">
            <w:pPr>
              <w:pStyle w:val="Tabelazwyky"/>
            </w:pPr>
            <w:r w:rsidRPr="000E5F39">
              <w:t>Projekt Programu e-Cło przewidujący stworzenie jednolitego podsystemu uwierzytelniania dla wszystkich systemów i u</w:t>
            </w:r>
            <w:r w:rsidR="00CC1B30" w:rsidRPr="000E5F39">
              <w:t xml:space="preserve">żytkowników wewnętrznych  wraz </w:t>
            </w:r>
            <w:r w:rsidRPr="000E5F39">
              <w:t xml:space="preserve">z </w:t>
            </w:r>
            <w:r w:rsidRPr="00394BC2">
              <w:rPr>
                <w:lang w:val="en-GB"/>
              </w:rPr>
              <w:t>Public Key Infrastructure</w:t>
            </w:r>
            <w:r w:rsidRPr="000E5F39">
              <w:t xml:space="preserve"> i funkcjonalnością/technologią jednokrotnego uwierzytelniania </w:t>
            </w:r>
            <w:r w:rsidRPr="00394BC2">
              <w:rPr>
                <w:lang w:val="en-GB"/>
              </w:rPr>
              <w:t>Single Sign On (SSO)</w:t>
            </w:r>
            <w:r w:rsidRPr="000E5F39">
              <w:t>.</w:t>
            </w:r>
          </w:p>
        </w:tc>
      </w:tr>
      <w:tr w:rsidR="00DD5472" w:rsidRPr="000E5F39" w14:paraId="211B771F" w14:textId="77777777" w:rsidTr="002D7C37">
        <w:tc>
          <w:tcPr>
            <w:tcW w:w="2988" w:type="dxa"/>
          </w:tcPr>
          <w:p w14:paraId="40FA6493" w14:textId="77777777" w:rsidR="00DD5472" w:rsidRPr="000E5F39" w:rsidRDefault="00DD5472" w:rsidP="004E02BE">
            <w:pPr>
              <w:pStyle w:val="Tabelazwyky"/>
            </w:pPr>
            <w:r w:rsidRPr="000E5F39">
              <w:t>POLTAX</w:t>
            </w:r>
          </w:p>
        </w:tc>
        <w:tc>
          <w:tcPr>
            <w:tcW w:w="6240" w:type="dxa"/>
          </w:tcPr>
          <w:p w14:paraId="60F138C3" w14:textId="77777777" w:rsidR="00DD5472" w:rsidRPr="000E5F39" w:rsidRDefault="00DD5472" w:rsidP="004E02BE">
            <w:pPr>
              <w:pStyle w:val="Tabelazwyky"/>
            </w:pPr>
            <w:r w:rsidRPr="000E5F39">
              <w:t>System ewidencjonowania i przetwarzania danych o podatnikach wykorzystywany w urzędach skarbowych wspomagający działalność administracji podatkowej.</w:t>
            </w:r>
          </w:p>
        </w:tc>
      </w:tr>
      <w:tr w:rsidR="00DD5472" w:rsidRPr="000E5F39" w14:paraId="1FF442A9" w14:textId="77777777" w:rsidTr="002D7C37">
        <w:tc>
          <w:tcPr>
            <w:tcW w:w="2988" w:type="dxa"/>
          </w:tcPr>
          <w:p w14:paraId="35B5916A" w14:textId="77777777" w:rsidR="00DD5472" w:rsidRPr="000E5F39" w:rsidRDefault="00DD5472" w:rsidP="004E02BE">
            <w:pPr>
              <w:pStyle w:val="Tabelazwyky"/>
            </w:pPr>
            <w:r w:rsidRPr="000E5F39">
              <w:t>SK</w:t>
            </w:r>
          </w:p>
        </w:tc>
        <w:tc>
          <w:tcPr>
            <w:tcW w:w="6240" w:type="dxa"/>
          </w:tcPr>
          <w:p w14:paraId="11986F58" w14:textId="77777777" w:rsidR="00DD5472" w:rsidRPr="000E5F39" w:rsidRDefault="00DD5472" w:rsidP="004E02BE">
            <w:pPr>
              <w:pStyle w:val="Tabelazwyky"/>
            </w:pPr>
            <w:r w:rsidRPr="000E5F39">
              <w:t>System informatyczny przeznaczony do prowadzenia ksiąg rachunkowych w formie elektronicznej.</w:t>
            </w:r>
          </w:p>
        </w:tc>
      </w:tr>
      <w:tr w:rsidR="00DD5472" w:rsidRPr="000E5F39" w14:paraId="12086CE1" w14:textId="77777777" w:rsidTr="002D7C37">
        <w:tc>
          <w:tcPr>
            <w:tcW w:w="2988" w:type="dxa"/>
          </w:tcPr>
          <w:p w14:paraId="78AE1001" w14:textId="77777777" w:rsidR="00DD5472" w:rsidRPr="000E5F39" w:rsidRDefault="00DD5472" w:rsidP="004E02BE">
            <w:pPr>
              <w:pStyle w:val="Tabelazwyky"/>
            </w:pPr>
            <w:r w:rsidRPr="000E5F39">
              <w:t>SOA</w:t>
            </w:r>
          </w:p>
        </w:tc>
        <w:tc>
          <w:tcPr>
            <w:tcW w:w="6240" w:type="dxa"/>
          </w:tcPr>
          <w:p w14:paraId="48A8E28F" w14:textId="77777777" w:rsidR="00DD5472" w:rsidRPr="000E5F39" w:rsidRDefault="00DD5472" w:rsidP="004E02BE">
            <w:pPr>
              <w:pStyle w:val="Tabelazwyky"/>
            </w:pPr>
            <w:r w:rsidRPr="000E5F39">
              <w:t>Architektura oparta na usługach (ang</w:t>
            </w:r>
            <w:r w:rsidRPr="00394BC2">
              <w:rPr>
                <w:lang w:val="en-GB"/>
              </w:rPr>
              <w:t>. Service-Oriented Architecture</w:t>
            </w:r>
            <w:r w:rsidRPr="000E5F39">
              <w:t>); koncepcja tworzenia systemów informatycznych, w której główny nacisk stawia się na definiowanie usług, które spełnią wymagania użytkownika. Pojęcie SOA obejmuje zestaw metod organizacyjnych i technicznych mający na celu lepsze powiązanie biznesowej strony organizacji z jej zasobami informatycznymi.</w:t>
            </w:r>
          </w:p>
        </w:tc>
      </w:tr>
      <w:tr w:rsidR="00DD5472" w:rsidRPr="000E5F39" w14:paraId="3659528E" w14:textId="77777777" w:rsidTr="002D7C37">
        <w:tc>
          <w:tcPr>
            <w:tcW w:w="2988" w:type="dxa"/>
          </w:tcPr>
          <w:p w14:paraId="6845C0EA" w14:textId="77777777" w:rsidR="00DD5472" w:rsidRPr="000E5F39" w:rsidRDefault="00DD5472" w:rsidP="004E02BE">
            <w:pPr>
              <w:pStyle w:val="Tabelazwyky"/>
            </w:pPr>
            <w:r w:rsidRPr="000E5F39">
              <w:t>SOAP</w:t>
            </w:r>
          </w:p>
        </w:tc>
        <w:tc>
          <w:tcPr>
            <w:tcW w:w="6240" w:type="dxa"/>
          </w:tcPr>
          <w:p w14:paraId="5706AE4B" w14:textId="77777777" w:rsidR="00DD5472" w:rsidRPr="000E5F39" w:rsidRDefault="00DD5472" w:rsidP="004E02BE">
            <w:pPr>
              <w:pStyle w:val="Tabelazwyky"/>
            </w:pPr>
            <w:r w:rsidRPr="00394BC2">
              <w:rPr>
                <w:lang w:val="en-GB"/>
              </w:rPr>
              <w:t>Simple Object Access Protocol</w:t>
            </w:r>
            <w:r w:rsidRPr="000E5F39">
              <w:t xml:space="preserve"> – protokół wywoływania zdalnego dostępu do obiektów, wykorzystujący XML do kodowania wywołań.</w:t>
            </w:r>
          </w:p>
        </w:tc>
      </w:tr>
      <w:tr w:rsidR="00DD5472" w:rsidRPr="000E5F39" w14:paraId="2C09CBD5" w14:textId="77777777" w:rsidTr="002D7C37">
        <w:tc>
          <w:tcPr>
            <w:tcW w:w="2988" w:type="dxa"/>
          </w:tcPr>
          <w:p w14:paraId="1BC0ED3A" w14:textId="77777777" w:rsidR="00DD5472" w:rsidRPr="000E5F39" w:rsidRDefault="00DD5472" w:rsidP="004E02BE">
            <w:pPr>
              <w:pStyle w:val="Tabelazwyky"/>
            </w:pPr>
            <w:r w:rsidRPr="000E5F39">
              <w:t>SSO</w:t>
            </w:r>
          </w:p>
        </w:tc>
        <w:tc>
          <w:tcPr>
            <w:tcW w:w="6240" w:type="dxa"/>
          </w:tcPr>
          <w:p w14:paraId="5359832A" w14:textId="77777777" w:rsidR="00DD5472" w:rsidRPr="000E5F39" w:rsidRDefault="00DD5472" w:rsidP="004E02BE">
            <w:pPr>
              <w:pStyle w:val="Tabelazwyky"/>
            </w:pPr>
            <w:r w:rsidRPr="00394BC2">
              <w:rPr>
                <w:lang w:val="en-GB"/>
              </w:rPr>
              <w:t>Single Sign On</w:t>
            </w:r>
            <w:r w:rsidRPr="000E5F39">
              <w:t xml:space="preserve"> – Pojedyncze logowanie. Możliwość jednorazowego zalogowania się do usługi sieciowej i uzyskania dostępu do wszystkich autoryzowanych zasobów zgodnych z tą usługą.</w:t>
            </w:r>
          </w:p>
        </w:tc>
      </w:tr>
      <w:tr w:rsidR="00DD5472" w:rsidRPr="000E5F39" w14:paraId="36863AAC" w14:textId="77777777" w:rsidTr="002D7C37">
        <w:tc>
          <w:tcPr>
            <w:tcW w:w="2988" w:type="dxa"/>
          </w:tcPr>
          <w:p w14:paraId="0EDD8199" w14:textId="77777777" w:rsidR="00DD5472" w:rsidRPr="000E5F39" w:rsidRDefault="00DD5472" w:rsidP="004E02BE">
            <w:pPr>
              <w:pStyle w:val="Tabelazwyky"/>
            </w:pPr>
            <w:r w:rsidRPr="000E5F39">
              <w:t>SZPROT</w:t>
            </w:r>
          </w:p>
        </w:tc>
        <w:tc>
          <w:tcPr>
            <w:tcW w:w="6240" w:type="dxa"/>
          </w:tcPr>
          <w:p w14:paraId="62C18E8A" w14:textId="77777777" w:rsidR="00DD5472" w:rsidRPr="000E5F39" w:rsidRDefault="00DD5472" w:rsidP="004E02BE">
            <w:pPr>
              <w:pStyle w:val="Tabelazwyky"/>
            </w:pPr>
            <w:r w:rsidRPr="000E5F39">
              <w:t>System Zintegrowanej Rejestracji Przedsiębiorców. Projekt „Programu e-Cło”.</w:t>
            </w:r>
          </w:p>
        </w:tc>
      </w:tr>
      <w:tr w:rsidR="00DD5472" w:rsidRPr="000E5F39" w14:paraId="7D9D571F" w14:textId="77777777" w:rsidTr="002D7C37">
        <w:tc>
          <w:tcPr>
            <w:tcW w:w="2988" w:type="dxa"/>
          </w:tcPr>
          <w:p w14:paraId="56859999" w14:textId="77777777" w:rsidR="00DD5472" w:rsidRPr="000E5F39" w:rsidRDefault="00DD5472" w:rsidP="004E02BE">
            <w:pPr>
              <w:pStyle w:val="Tabelazwyky"/>
            </w:pPr>
            <w:r w:rsidRPr="000E5F39">
              <w:t>TREZOR</w:t>
            </w:r>
          </w:p>
        </w:tc>
        <w:tc>
          <w:tcPr>
            <w:tcW w:w="6240" w:type="dxa"/>
          </w:tcPr>
          <w:p w14:paraId="5E625680" w14:textId="77777777" w:rsidR="00DD5472" w:rsidRPr="000E5F39" w:rsidRDefault="00DD5472" w:rsidP="004E02BE">
            <w:pPr>
              <w:pStyle w:val="Tabelazwyky"/>
            </w:pPr>
            <w:r w:rsidRPr="000E5F39">
              <w:t>Informatyczny System Obsługi Budżetu Państwa.</w:t>
            </w:r>
          </w:p>
        </w:tc>
      </w:tr>
      <w:tr w:rsidR="00DD5472" w:rsidRPr="000E5F39" w14:paraId="19B48077" w14:textId="77777777" w:rsidTr="002D7C37">
        <w:tc>
          <w:tcPr>
            <w:tcW w:w="2988" w:type="dxa"/>
          </w:tcPr>
          <w:p w14:paraId="18242C50" w14:textId="77777777" w:rsidR="00DD5472" w:rsidRPr="000E5F39" w:rsidRDefault="00DD5472" w:rsidP="004E02BE">
            <w:pPr>
              <w:pStyle w:val="Tabelazwyky"/>
            </w:pPr>
            <w:r w:rsidRPr="000E5F39">
              <w:t>WFW</w:t>
            </w:r>
          </w:p>
        </w:tc>
        <w:tc>
          <w:tcPr>
            <w:tcW w:w="6240" w:type="dxa"/>
          </w:tcPr>
          <w:p w14:paraId="3EC4A9D7" w14:textId="77777777" w:rsidR="00DD5472" w:rsidRPr="000E5F39" w:rsidRDefault="00DD5472" w:rsidP="004E02BE">
            <w:pPr>
              <w:pStyle w:val="Tabelazwyky"/>
            </w:pPr>
            <w:r w:rsidRPr="000E5F39">
              <w:t xml:space="preserve">Komponent architektury Systemu ZEFIR 2 realizujący obsługę procesów operacyjnych w zakresie obiegu spraw. Zapewnia zarówno funkcje obiegu spraw (tradycyjnie określane terminem </w:t>
            </w:r>
            <w:r w:rsidRPr="00394BC2">
              <w:rPr>
                <w:lang w:val="en-GB"/>
              </w:rPr>
              <w:t>workflow</w:t>
            </w:r>
            <w:r w:rsidRPr="000E5F39">
              <w:t xml:space="preserve">), jak i automatyzacji procesów biznesowych (tradycyjnie określane terminem </w:t>
            </w:r>
            <w:r w:rsidRPr="00394BC2">
              <w:rPr>
                <w:lang w:val="en-GB"/>
              </w:rPr>
              <w:t>Business Process Management</w:t>
            </w:r>
            <w:r w:rsidRPr="000E5F39">
              <w:t>, BPM).</w:t>
            </w:r>
          </w:p>
        </w:tc>
      </w:tr>
      <w:tr w:rsidR="00DD5472" w:rsidRPr="000E5F39" w14:paraId="57F26814" w14:textId="77777777" w:rsidTr="002D7C37">
        <w:tc>
          <w:tcPr>
            <w:tcW w:w="2988" w:type="dxa"/>
          </w:tcPr>
          <w:p w14:paraId="3CB10329" w14:textId="77777777" w:rsidR="00DD5472" w:rsidRPr="000E5F39" w:rsidRDefault="00DD5472" w:rsidP="004E02BE">
            <w:pPr>
              <w:pStyle w:val="Tabelazwyky"/>
            </w:pPr>
            <w:r w:rsidRPr="000E5F39">
              <w:lastRenderedPageBreak/>
              <w:t>WOMIS</w:t>
            </w:r>
          </w:p>
        </w:tc>
        <w:tc>
          <w:tcPr>
            <w:tcW w:w="6240" w:type="dxa"/>
          </w:tcPr>
          <w:p w14:paraId="6DD322FE" w14:textId="77777777" w:rsidR="00DD5472" w:rsidRPr="000E5F39" w:rsidRDefault="00DD5472" w:rsidP="004E02BE">
            <w:pPr>
              <w:pStyle w:val="Tabelazwyky"/>
            </w:pPr>
            <w:r w:rsidRPr="00394BC2">
              <w:rPr>
                <w:lang w:val="en-GB"/>
              </w:rPr>
              <w:t>Write-Off Management and Information System</w:t>
            </w:r>
            <w:r w:rsidRPr="000E5F39">
              <w:t xml:space="preserve"> - system zarządzania i wymiany informacji umożliwiający przesyłanie wniosków przez Państwa Członkowskie do Komisji Europejskiej o zwolnienie z udostępniania nieściągalnych i odpisanych należności powyżej 50 000 EUR.</w:t>
            </w:r>
          </w:p>
        </w:tc>
      </w:tr>
      <w:tr w:rsidR="00DD5472" w:rsidRPr="000E5F39" w14:paraId="2185B6B2" w14:textId="77777777" w:rsidTr="002D7C37">
        <w:tc>
          <w:tcPr>
            <w:tcW w:w="2988" w:type="dxa"/>
          </w:tcPr>
          <w:p w14:paraId="098FA036" w14:textId="77777777" w:rsidR="00DD5472" w:rsidRPr="000E5F39" w:rsidRDefault="00DD5472" w:rsidP="004E02BE">
            <w:pPr>
              <w:pStyle w:val="Tabelazwyky"/>
            </w:pPr>
            <w:r w:rsidRPr="000E5F39">
              <w:t>WSDL</w:t>
            </w:r>
          </w:p>
        </w:tc>
        <w:tc>
          <w:tcPr>
            <w:tcW w:w="6240" w:type="dxa"/>
          </w:tcPr>
          <w:p w14:paraId="6601DC08" w14:textId="77777777" w:rsidR="00DD5472" w:rsidRPr="000E5F39" w:rsidRDefault="00DD5472" w:rsidP="004E02BE">
            <w:pPr>
              <w:pStyle w:val="Tabelazwyky"/>
            </w:pPr>
            <w:r w:rsidRPr="00394BC2">
              <w:rPr>
                <w:lang w:val="en-GB"/>
              </w:rPr>
              <w:t>Web Services Description Language</w:t>
            </w:r>
            <w:r w:rsidRPr="000E5F39">
              <w:t xml:space="preserve"> – oparty na XML język do definiowania usług sieciowych. Opisuje protokoły i formaty używane przez usługi sieciowe. </w:t>
            </w:r>
          </w:p>
          <w:p w14:paraId="70630362" w14:textId="77777777" w:rsidR="00DD5472" w:rsidRPr="000E5F39" w:rsidRDefault="00DD5472" w:rsidP="004E02BE">
            <w:pPr>
              <w:pStyle w:val="Tabelazwyky"/>
            </w:pPr>
            <w:r w:rsidRPr="000E5F39">
              <w:t>WSDL wykorzystuje język XML do opisu punktów dostępu do usług sieciowych. Definiuje zestaw struktur XML pozwalających na pełny opis usług (struktury danych wymienianych z usługą, sposób połączenia z usługą, najczęściej HTTP).</w:t>
            </w:r>
          </w:p>
        </w:tc>
      </w:tr>
      <w:tr w:rsidR="00DD5472" w:rsidRPr="000E5F39" w14:paraId="3FCDB207" w14:textId="77777777" w:rsidTr="002D7C37">
        <w:tc>
          <w:tcPr>
            <w:tcW w:w="2988" w:type="dxa"/>
          </w:tcPr>
          <w:p w14:paraId="21BE9A51" w14:textId="77777777" w:rsidR="00DD5472" w:rsidRPr="000E5F39" w:rsidRDefault="00DD5472" w:rsidP="004E02BE">
            <w:pPr>
              <w:pStyle w:val="Tabelazwyky"/>
            </w:pPr>
            <w:r w:rsidRPr="000E5F39">
              <w:t>XML</w:t>
            </w:r>
          </w:p>
        </w:tc>
        <w:tc>
          <w:tcPr>
            <w:tcW w:w="6240" w:type="dxa"/>
          </w:tcPr>
          <w:p w14:paraId="2832CC20" w14:textId="77777777" w:rsidR="00DD5472" w:rsidRPr="000E5F39" w:rsidRDefault="00DD5472" w:rsidP="004E02BE">
            <w:pPr>
              <w:pStyle w:val="Tabelazwyky"/>
            </w:pPr>
            <w:r w:rsidRPr="00394BC2">
              <w:rPr>
                <w:lang w:val="en-GB"/>
              </w:rPr>
              <w:t>Extensible Markup Language</w:t>
            </w:r>
            <w:r w:rsidRPr="000E5F39">
              <w:t xml:space="preserve"> - Rozszerzalny Język Znaczników. Uniwersalny język formalny przeznaczony do reprezentowania różnych danych w strukturalizowany sposób. Niezależny od platformy, umożliwia łatwą wymianę dokumentów pomiędzy heterogenicznymi systemami. </w:t>
            </w:r>
          </w:p>
        </w:tc>
      </w:tr>
      <w:tr w:rsidR="00DD5472" w:rsidRPr="000E5F39" w14:paraId="36037128" w14:textId="77777777" w:rsidTr="002D7C37">
        <w:tc>
          <w:tcPr>
            <w:tcW w:w="2988" w:type="dxa"/>
          </w:tcPr>
          <w:p w14:paraId="51339E8B" w14:textId="77777777" w:rsidR="00DD5472" w:rsidRPr="000E5F39" w:rsidRDefault="00DD5472" w:rsidP="004E02BE">
            <w:pPr>
              <w:pStyle w:val="Tabelazwyky"/>
              <w:rPr>
                <w:lang w:val="en-GB"/>
              </w:rPr>
            </w:pPr>
            <w:r w:rsidRPr="000E5F39">
              <w:rPr>
                <w:lang w:val="en-GB"/>
              </w:rPr>
              <w:t>XML Schema</w:t>
            </w:r>
          </w:p>
        </w:tc>
        <w:tc>
          <w:tcPr>
            <w:tcW w:w="6240" w:type="dxa"/>
          </w:tcPr>
          <w:p w14:paraId="445618D5" w14:textId="77777777" w:rsidR="00DD5472" w:rsidRPr="000E5F39" w:rsidRDefault="00DD5472" w:rsidP="004E02BE">
            <w:pPr>
              <w:pStyle w:val="Tabelazwyky"/>
            </w:pPr>
            <w:r w:rsidRPr="000E5F39">
              <w:t xml:space="preserve">Schemat XML - standard służący do definiowania struktury dokumentu XML. </w:t>
            </w:r>
          </w:p>
        </w:tc>
      </w:tr>
      <w:tr w:rsidR="00DD5472" w:rsidRPr="000E5F39" w14:paraId="603BFD0C" w14:textId="77777777" w:rsidTr="002D7C37">
        <w:tc>
          <w:tcPr>
            <w:tcW w:w="2988" w:type="dxa"/>
          </w:tcPr>
          <w:p w14:paraId="3D18D3D6" w14:textId="77777777" w:rsidR="00DD5472" w:rsidRPr="000E5F39" w:rsidRDefault="00DD5472" w:rsidP="004E02BE">
            <w:pPr>
              <w:pStyle w:val="Tabelazwyky"/>
            </w:pPr>
            <w:r w:rsidRPr="000E5F39">
              <w:t xml:space="preserve">XSD </w:t>
            </w:r>
          </w:p>
        </w:tc>
        <w:tc>
          <w:tcPr>
            <w:tcW w:w="6240" w:type="dxa"/>
          </w:tcPr>
          <w:p w14:paraId="7C839D71" w14:textId="77777777" w:rsidR="00DD5472" w:rsidRPr="000E5F39" w:rsidRDefault="00CC1B30" w:rsidP="004E02BE">
            <w:pPr>
              <w:pStyle w:val="Tabelazwyky"/>
            </w:pPr>
            <w:r w:rsidRPr="00394BC2">
              <w:rPr>
                <w:lang w:val="en-GB"/>
              </w:rPr>
              <w:t>XML Schema Definition</w:t>
            </w:r>
            <w:r w:rsidR="00DD5472" w:rsidRPr="000E5F39">
              <w:t xml:space="preserve"> - plik zawierający definicje </w:t>
            </w:r>
            <w:r w:rsidR="00DD5472" w:rsidRPr="00394BC2">
              <w:rPr>
                <w:lang w:val="en-GB"/>
              </w:rPr>
              <w:t>XML Schema</w:t>
            </w:r>
            <w:r w:rsidR="00DD5472" w:rsidRPr="00E130DB">
              <w:t>.</w:t>
            </w:r>
          </w:p>
        </w:tc>
      </w:tr>
      <w:tr w:rsidR="00DD5472" w:rsidRPr="000E5F39" w14:paraId="7C3953E2" w14:textId="77777777" w:rsidTr="002D7C37">
        <w:tc>
          <w:tcPr>
            <w:tcW w:w="2988" w:type="dxa"/>
          </w:tcPr>
          <w:p w14:paraId="78679F14" w14:textId="77777777" w:rsidR="00DD5472" w:rsidRPr="000E5F39" w:rsidRDefault="00DD5472" w:rsidP="004E02BE">
            <w:pPr>
              <w:pStyle w:val="Tabelazwyky"/>
            </w:pPr>
            <w:r w:rsidRPr="000E5F39">
              <w:t>ZEFIR 2</w:t>
            </w:r>
          </w:p>
        </w:tc>
        <w:tc>
          <w:tcPr>
            <w:tcW w:w="6240" w:type="dxa"/>
          </w:tcPr>
          <w:p w14:paraId="3A4ECDC8" w14:textId="77777777" w:rsidR="00DD5472" w:rsidRPr="000E5F39" w:rsidRDefault="00DD5472" w:rsidP="004E02BE">
            <w:pPr>
              <w:pStyle w:val="Tabelazwyky"/>
            </w:pPr>
            <w:r w:rsidRPr="000E5F39">
              <w:t>Zintegrowany system poboru należności i rozrachunków z UE i budżetem ZEFIR 2. Projekt „Programu e-Cło”.</w:t>
            </w:r>
          </w:p>
        </w:tc>
      </w:tr>
    </w:tbl>
    <w:p w14:paraId="3E540A53" w14:textId="77777777" w:rsidR="003F3585" w:rsidRPr="007B6B11" w:rsidRDefault="00C43119" w:rsidP="004E02BE">
      <w:pPr>
        <w:pStyle w:val="Nagwek3"/>
        <w:spacing w:line="276" w:lineRule="auto"/>
        <w:rPr>
          <w:lang w:val="pl-PL"/>
        </w:rPr>
      </w:pPr>
      <w:bookmarkStart w:id="82" w:name="_Toc115186886"/>
      <w:bookmarkStart w:id="83" w:name="_Toc183171871"/>
      <w:r w:rsidRPr="007B6B11">
        <w:rPr>
          <w:lang w:val="pl-PL"/>
        </w:rPr>
        <w:t>Terminy</w:t>
      </w:r>
      <w:bookmarkEnd w:id="81"/>
      <w:bookmarkEnd w:id="82"/>
      <w:bookmarkEnd w:id="83"/>
    </w:p>
    <w:p w14:paraId="391CEA7E" w14:textId="63BF0FFA" w:rsidR="00034C39" w:rsidRPr="007B6B11" w:rsidRDefault="00034C39" w:rsidP="004E02BE">
      <w:pPr>
        <w:pStyle w:val="Z2PodpisRysunkuTabeli"/>
      </w:pPr>
      <w:bookmarkStart w:id="84" w:name="_Toc82963643"/>
      <w:bookmarkStart w:id="85" w:name="_Toc183171974"/>
      <w:r w:rsidRPr="007B6B11">
        <w:t xml:space="preserve">Tabela </w:t>
      </w:r>
      <w:r w:rsidR="00E354C5">
        <w:fldChar w:fldCharType="begin"/>
      </w:r>
      <w:r w:rsidR="00E354C5">
        <w:instrText xml:space="preserve"> SEQ Tabela \* ARABIC </w:instrText>
      </w:r>
      <w:r w:rsidR="00E354C5">
        <w:fldChar w:fldCharType="separate"/>
      </w:r>
      <w:r w:rsidR="006D48AD">
        <w:rPr>
          <w:noProof/>
        </w:rPr>
        <w:t>6</w:t>
      </w:r>
      <w:r w:rsidR="00E354C5">
        <w:fldChar w:fldCharType="end"/>
      </w:r>
      <w:r w:rsidRPr="007B6B11">
        <w:t>. Wykaz definicji</w:t>
      </w:r>
      <w:bookmarkEnd w:id="84"/>
      <w:bookmarkEnd w:id="85"/>
    </w:p>
    <w:tbl>
      <w:tblPr>
        <w:tblStyle w:val="Tabela-Siatka"/>
        <w:tblW w:w="9464" w:type="dxa"/>
        <w:tblLook w:val="01E0" w:firstRow="1" w:lastRow="1" w:firstColumn="1" w:lastColumn="1" w:noHBand="0" w:noVBand="0"/>
      </w:tblPr>
      <w:tblGrid>
        <w:gridCol w:w="2988"/>
        <w:gridCol w:w="6476"/>
      </w:tblGrid>
      <w:tr w:rsidR="00034C39" w:rsidRPr="007B6B11" w14:paraId="34800382" w14:textId="77777777" w:rsidTr="00022C03">
        <w:trPr>
          <w:tblHeader/>
        </w:trPr>
        <w:tc>
          <w:tcPr>
            <w:tcW w:w="2988" w:type="dxa"/>
            <w:shd w:val="clear" w:color="auto" w:fill="D9D9D9" w:themeFill="background1" w:themeFillShade="D9"/>
          </w:tcPr>
          <w:p w14:paraId="255CC389" w14:textId="77777777" w:rsidR="00034C39" w:rsidRPr="007B6B11" w:rsidRDefault="00034C39" w:rsidP="004E02BE">
            <w:pPr>
              <w:pStyle w:val="Z2Nagwektabeli"/>
              <w:rPr>
                <w:rFonts w:ascii="Lato" w:hAnsi="Lato" w:cs="Times New Roman"/>
                <w:szCs w:val="18"/>
              </w:rPr>
            </w:pPr>
            <w:r w:rsidRPr="007B6B11">
              <w:rPr>
                <w:rFonts w:ascii="Lato" w:hAnsi="Lato" w:cs="Times New Roman"/>
                <w:szCs w:val="18"/>
              </w:rPr>
              <w:t>Termin</w:t>
            </w:r>
          </w:p>
        </w:tc>
        <w:tc>
          <w:tcPr>
            <w:tcW w:w="6476" w:type="dxa"/>
            <w:shd w:val="clear" w:color="auto" w:fill="D9D9D9" w:themeFill="background1" w:themeFillShade="D9"/>
          </w:tcPr>
          <w:p w14:paraId="72C6177D" w14:textId="77777777" w:rsidR="00034C39" w:rsidRPr="007B6B11" w:rsidRDefault="00034C39" w:rsidP="004E02BE">
            <w:pPr>
              <w:pStyle w:val="Z2Nagwektabeli"/>
              <w:rPr>
                <w:rFonts w:ascii="Lato" w:hAnsi="Lato" w:cs="Times New Roman"/>
                <w:szCs w:val="18"/>
              </w:rPr>
            </w:pPr>
            <w:r w:rsidRPr="007B6B11">
              <w:rPr>
                <w:rFonts w:ascii="Lato" w:hAnsi="Lato" w:cs="Times New Roman"/>
                <w:szCs w:val="18"/>
              </w:rPr>
              <w:t>Definicja</w:t>
            </w:r>
          </w:p>
        </w:tc>
      </w:tr>
      <w:tr w:rsidR="00D64ACB" w:rsidRPr="007B6B11" w14:paraId="24BB70F7" w14:textId="77777777" w:rsidTr="002D7C37">
        <w:tc>
          <w:tcPr>
            <w:tcW w:w="2988" w:type="dxa"/>
          </w:tcPr>
          <w:p w14:paraId="2E1357B0" w14:textId="77777777" w:rsidR="00D64ACB" w:rsidRPr="007B6B11" w:rsidRDefault="00716456" w:rsidP="004E02BE">
            <w:pPr>
              <w:pStyle w:val="Tabelazwyky"/>
            </w:pPr>
            <w:r w:rsidRPr="007B6B11">
              <w:t>Komunikat</w:t>
            </w:r>
          </w:p>
        </w:tc>
        <w:tc>
          <w:tcPr>
            <w:tcW w:w="6476" w:type="dxa"/>
          </w:tcPr>
          <w:p w14:paraId="3717BD06" w14:textId="77777777" w:rsidR="00D64ACB" w:rsidRPr="007B6B11" w:rsidRDefault="00716456" w:rsidP="004E02BE">
            <w:pPr>
              <w:pStyle w:val="Tabelazwyky"/>
            </w:pPr>
            <w:r w:rsidRPr="007B6B11">
              <w:t>Dokument XML, który jest wysyłany lub odbierany przez System.</w:t>
            </w:r>
          </w:p>
        </w:tc>
      </w:tr>
      <w:tr w:rsidR="00D64ACB" w:rsidRPr="007B6B11" w14:paraId="209A6631" w14:textId="77777777" w:rsidTr="002D7C37">
        <w:tc>
          <w:tcPr>
            <w:tcW w:w="2988" w:type="dxa"/>
          </w:tcPr>
          <w:p w14:paraId="45E968C8" w14:textId="77777777" w:rsidR="00D64ACB" w:rsidRPr="007B6B11" w:rsidRDefault="002336F0" w:rsidP="004E02BE">
            <w:pPr>
              <w:pStyle w:val="Tabelazwyky"/>
            </w:pPr>
            <w:r w:rsidRPr="007B6B11">
              <w:t>System</w:t>
            </w:r>
          </w:p>
        </w:tc>
        <w:tc>
          <w:tcPr>
            <w:tcW w:w="6476" w:type="dxa"/>
          </w:tcPr>
          <w:p w14:paraId="26658B36" w14:textId="77777777" w:rsidR="00D64ACB" w:rsidRPr="007B6B11" w:rsidRDefault="002336F0" w:rsidP="004E02BE">
            <w:pPr>
              <w:pStyle w:val="Tabelazwyky"/>
            </w:pPr>
            <w:r w:rsidRPr="007B6B11">
              <w:t>Jeśli w tekście nie określono inaczej termin ten oznacza system informatyczny stosowany przez PAC do obsługi komunikatów ujętych w tym dokumencie.</w:t>
            </w:r>
          </w:p>
        </w:tc>
      </w:tr>
      <w:tr w:rsidR="00D64ACB" w:rsidRPr="007B6B11" w14:paraId="09A4EA1C" w14:textId="77777777" w:rsidTr="002D7C37">
        <w:tc>
          <w:tcPr>
            <w:tcW w:w="2988" w:type="dxa"/>
          </w:tcPr>
          <w:p w14:paraId="5E4F3BE4" w14:textId="77777777" w:rsidR="00D64ACB" w:rsidRPr="00394BC2" w:rsidRDefault="00983089" w:rsidP="004E02BE">
            <w:pPr>
              <w:pStyle w:val="Tabelazwyky"/>
              <w:rPr>
                <w:lang w:val="en-GB"/>
              </w:rPr>
            </w:pPr>
            <w:r w:rsidRPr="00394BC2">
              <w:rPr>
                <w:lang w:val="en-GB"/>
              </w:rPr>
              <w:t>XML schema</w:t>
            </w:r>
          </w:p>
        </w:tc>
        <w:tc>
          <w:tcPr>
            <w:tcW w:w="6476" w:type="dxa"/>
          </w:tcPr>
          <w:p w14:paraId="20B98EB8" w14:textId="77777777" w:rsidR="00D64ACB" w:rsidRPr="007B6B11" w:rsidRDefault="00983089" w:rsidP="004E02BE">
            <w:pPr>
              <w:pStyle w:val="Tabelazwyky"/>
            </w:pPr>
            <w:r w:rsidRPr="007B6B11">
              <w:t>Opracowany przez W3C (maj 2001) standard służący do definiowania struktury dokumentu XML.</w:t>
            </w:r>
          </w:p>
        </w:tc>
      </w:tr>
    </w:tbl>
    <w:p w14:paraId="16B5EFAB" w14:textId="77777777" w:rsidR="008304F5" w:rsidRPr="007B6B11" w:rsidRDefault="008304F5" w:rsidP="004E02BE">
      <w:pPr>
        <w:pStyle w:val="Nagwek1"/>
        <w:rPr>
          <w:bCs/>
          <w:lang w:val="pl-PL"/>
        </w:rPr>
      </w:pPr>
      <w:bookmarkStart w:id="86" w:name="_Toc349568561"/>
      <w:bookmarkStart w:id="87" w:name="_Toc115186887"/>
      <w:bookmarkStart w:id="88" w:name="_Toc183171872"/>
      <w:r w:rsidRPr="007B6B11">
        <w:rPr>
          <w:lang w:val="pl-PL"/>
        </w:rPr>
        <w:lastRenderedPageBreak/>
        <w:t>Zawartość merytoryczna dokumentu</w:t>
      </w:r>
      <w:bookmarkEnd w:id="86"/>
      <w:bookmarkEnd w:id="87"/>
      <w:bookmarkEnd w:id="88"/>
    </w:p>
    <w:p w14:paraId="5CB82F23" w14:textId="172D81BA" w:rsidR="00654129" w:rsidRPr="007B6B11" w:rsidRDefault="00D64ACB" w:rsidP="004E02BE">
      <w:r w:rsidRPr="007B6B11">
        <w:t xml:space="preserve">Dokument zawiera </w:t>
      </w:r>
      <w:r w:rsidR="005E6523" w:rsidRPr="007B6B11">
        <w:t xml:space="preserve">definicje struktury i zawartości informacyjnej dokumentu XML (zwanej tutaj także komunikatem) </w:t>
      </w:r>
      <w:r w:rsidR="00110683" w:rsidRPr="007B6B11">
        <w:t xml:space="preserve">deklaracji </w:t>
      </w:r>
      <w:r w:rsidR="00107409" w:rsidRPr="007B6B11">
        <w:t>AKC-4/AKC-4zo</w:t>
      </w:r>
      <w:r w:rsidR="005E6523" w:rsidRPr="007B6B11">
        <w:t>.</w:t>
      </w:r>
    </w:p>
    <w:p w14:paraId="20F53E83" w14:textId="780FF5AA" w:rsidR="003A1B70" w:rsidRPr="007B6B11" w:rsidRDefault="003A1B70" w:rsidP="004E02BE">
      <w:r w:rsidRPr="007B6B11">
        <w:t>Struktury danych wspólne dla wszystkich zestawów usług zostały umieszczone w plikach Types_Z</w:t>
      </w:r>
      <w:r w:rsidR="00D40021" w:rsidRPr="007B6B11">
        <w:t>9</w:t>
      </w:r>
      <w:r w:rsidRPr="007B6B11">
        <w:t>.xsd, Trader_Z</w:t>
      </w:r>
      <w:r w:rsidR="00D40021" w:rsidRPr="007B6B11">
        <w:t>9</w:t>
      </w:r>
      <w:r w:rsidRPr="007B6B11">
        <w:t>.xsd, Authorization.xsd oraz w xmldsig-core-schema.xsd.</w:t>
      </w:r>
    </w:p>
    <w:p w14:paraId="7B6BF789" w14:textId="290392C5" w:rsidR="003A1B70" w:rsidRPr="007B6B11" w:rsidRDefault="003A1B70" w:rsidP="004E02BE">
      <w:pPr>
        <w:pStyle w:val="Z2PodpisRysunkuTabeli"/>
      </w:pPr>
      <w:bookmarkStart w:id="89" w:name="_Toc433108738"/>
      <w:bookmarkStart w:id="90" w:name="_Toc82963644"/>
      <w:bookmarkStart w:id="91" w:name="_Toc183171975"/>
      <w:r w:rsidRPr="007B6B11">
        <w:t xml:space="preserve">Tabela </w:t>
      </w:r>
      <w:r w:rsidR="00E354C5">
        <w:fldChar w:fldCharType="begin"/>
      </w:r>
      <w:r w:rsidR="00E354C5">
        <w:instrText xml:space="preserve"> SEQ Tabela \* ARABIC </w:instrText>
      </w:r>
      <w:r w:rsidR="00E354C5">
        <w:fldChar w:fldCharType="separate"/>
      </w:r>
      <w:r w:rsidR="006D48AD">
        <w:rPr>
          <w:noProof/>
        </w:rPr>
        <w:t>7</w:t>
      </w:r>
      <w:r w:rsidR="00E354C5">
        <w:fldChar w:fldCharType="end"/>
      </w:r>
      <w:r w:rsidRPr="007B6B11">
        <w:t>. Powiązanie plików XSD</w:t>
      </w:r>
      <w:bookmarkEnd w:id="89"/>
      <w:bookmarkEnd w:id="90"/>
      <w:bookmarkEnd w:id="91"/>
    </w:p>
    <w:tbl>
      <w:tblPr>
        <w:tblStyle w:val="Tabela-Siatka"/>
        <w:tblW w:w="9228" w:type="dxa"/>
        <w:tblLook w:val="01E0" w:firstRow="1" w:lastRow="1" w:firstColumn="1" w:lastColumn="1" w:noHBand="0" w:noVBand="0"/>
      </w:tblPr>
      <w:tblGrid>
        <w:gridCol w:w="2007"/>
        <w:gridCol w:w="7221"/>
      </w:tblGrid>
      <w:tr w:rsidR="003A1B70" w:rsidRPr="007B6B11" w14:paraId="42BD97CD" w14:textId="77777777" w:rsidTr="00022C03">
        <w:trPr>
          <w:tblHeader/>
        </w:trPr>
        <w:tc>
          <w:tcPr>
            <w:tcW w:w="2007" w:type="dxa"/>
            <w:shd w:val="clear" w:color="auto" w:fill="D9D9D9" w:themeFill="background1" w:themeFillShade="D9"/>
          </w:tcPr>
          <w:p w14:paraId="78043BB3" w14:textId="77777777" w:rsidR="003A1B70" w:rsidRPr="007B6B11" w:rsidRDefault="003A1B70" w:rsidP="004E02BE">
            <w:pPr>
              <w:pStyle w:val="naglowektabeli"/>
            </w:pPr>
            <w:r w:rsidRPr="007B6B11">
              <w:t>Plik XSD</w:t>
            </w:r>
          </w:p>
        </w:tc>
        <w:tc>
          <w:tcPr>
            <w:tcW w:w="7221" w:type="dxa"/>
            <w:shd w:val="clear" w:color="auto" w:fill="D9D9D9" w:themeFill="background1" w:themeFillShade="D9"/>
          </w:tcPr>
          <w:p w14:paraId="557348D3" w14:textId="77777777" w:rsidR="003A1B70" w:rsidRPr="007B6B11" w:rsidRDefault="003A1B70" w:rsidP="004E02BE">
            <w:pPr>
              <w:pStyle w:val="naglowektabeli"/>
            </w:pPr>
            <w:r w:rsidRPr="007B6B11">
              <w:t>Opis</w:t>
            </w:r>
          </w:p>
        </w:tc>
      </w:tr>
      <w:tr w:rsidR="003A1B70" w:rsidRPr="007B6B11" w14:paraId="7A89769D" w14:textId="77777777" w:rsidTr="002D7C37">
        <w:tc>
          <w:tcPr>
            <w:tcW w:w="2007" w:type="dxa"/>
          </w:tcPr>
          <w:p w14:paraId="7E756272" w14:textId="4DE0AAEC" w:rsidR="003A1B70" w:rsidRPr="007B6B11" w:rsidRDefault="003A1B70" w:rsidP="004E02BE">
            <w:pPr>
              <w:pStyle w:val="Tabelazwyky"/>
            </w:pPr>
            <w:r w:rsidRPr="007B6B11">
              <w:t>Types_Z</w:t>
            </w:r>
            <w:r w:rsidR="00D40021" w:rsidRPr="007B6B11">
              <w:t>9</w:t>
            </w:r>
            <w:r w:rsidRPr="007B6B11">
              <w:t>.xsd</w:t>
            </w:r>
          </w:p>
        </w:tc>
        <w:tc>
          <w:tcPr>
            <w:tcW w:w="7221" w:type="dxa"/>
          </w:tcPr>
          <w:p w14:paraId="784E9A7C" w14:textId="77777777" w:rsidR="003A1B70" w:rsidRPr="007B6B11" w:rsidRDefault="003A1B70" w:rsidP="004E02BE">
            <w:pPr>
              <w:pStyle w:val="Tabelazwyky"/>
            </w:pPr>
            <w:r w:rsidRPr="007B6B11">
              <w:t>Definicje podstawowych wspólnych typów i struktur danych, wykorzystywanych we wszystkich zdefiniowanych deklaracjach</w:t>
            </w:r>
          </w:p>
        </w:tc>
      </w:tr>
      <w:tr w:rsidR="003A1B70" w:rsidRPr="007B6B11" w14:paraId="38629C99" w14:textId="77777777" w:rsidTr="002D7C37">
        <w:tc>
          <w:tcPr>
            <w:tcW w:w="2007" w:type="dxa"/>
          </w:tcPr>
          <w:p w14:paraId="069850B6" w14:textId="3BCEA395" w:rsidR="003A1B70" w:rsidRPr="007B6B11" w:rsidRDefault="003A1B70" w:rsidP="004E02BE">
            <w:pPr>
              <w:pStyle w:val="Tabelazwyky"/>
            </w:pPr>
            <w:r w:rsidRPr="007B6B11">
              <w:t>Trader_Z</w:t>
            </w:r>
            <w:r w:rsidR="00D40021" w:rsidRPr="007B6B11">
              <w:t>9</w:t>
            </w:r>
            <w:r w:rsidR="001F0A02" w:rsidRPr="007B6B11">
              <w:t>.xsd</w:t>
            </w:r>
          </w:p>
        </w:tc>
        <w:tc>
          <w:tcPr>
            <w:tcW w:w="7221" w:type="dxa"/>
          </w:tcPr>
          <w:p w14:paraId="1C5D0A58" w14:textId="77777777" w:rsidR="003A1B70" w:rsidRPr="007B6B11" w:rsidRDefault="003A1B70" w:rsidP="004E02BE">
            <w:pPr>
              <w:pStyle w:val="Tabelazwyky"/>
            </w:pPr>
            <w:r w:rsidRPr="007B6B11">
              <w:t>Definicje wspólnych struktur danych dotyczących podmiotów, wykorzystywanych we wszystkich zdefiniowanych deklaracjach</w:t>
            </w:r>
          </w:p>
        </w:tc>
      </w:tr>
      <w:tr w:rsidR="003A1B70" w:rsidRPr="007B6B11" w14:paraId="386DB57B" w14:textId="77777777" w:rsidTr="002D7C37">
        <w:tc>
          <w:tcPr>
            <w:tcW w:w="2007" w:type="dxa"/>
          </w:tcPr>
          <w:p w14:paraId="3A1E7020" w14:textId="77777777" w:rsidR="003A1B70" w:rsidRPr="007B6B11" w:rsidRDefault="003A1B70" w:rsidP="004E02BE">
            <w:pPr>
              <w:pStyle w:val="Tabelazwyky"/>
            </w:pPr>
            <w:r w:rsidRPr="007B6B11">
              <w:t>Authorization.xsd</w:t>
            </w:r>
          </w:p>
        </w:tc>
        <w:tc>
          <w:tcPr>
            <w:tcW w:w="7221" w:type="dxa"/>
          </w:tcPr>
          <w:p w14:paraId="3CC04D99" w14:textId="77777777" w:rsidR="003A1B70" w:rsidRPr="007B6B11" w:rsidRDefault="003A1B70" w:rsidP="004E02BE">
            <w:pPr>
              <w:pStyle w:val="Tabelazwyky"/>
            </w:pPr>
            <w:r w:rsidRPr="007B6B11">
              <w:t>Definicje wspólnych struktur danych dotyczących autentykacji</w:t>
            </w:r>
          </w:p>
        </w:tc>
      </w:tr>
      <w:tr w:rsidR="003A1B70" w:rsidRPr="007B6B11" w14:paraId="761F0725" w14:textId="77777777" w:rsidTr="002D7C37">
        <w:tc>
          <w:tcPr>
            <w:tcW w:w="2007" w:type="dxa"/>
          </w:tcPr>
          <w:p w14:paraId="63D813C9" w14:textId="77777777" w:rsidR="003A1B70" w:rsidRPr="007B6B11" w:rsidRDefault="003A1B70" w:rsidP="004E02BE">
            <w:pPr>
              <w:pStyle w:val="Tabelazwyky"/>
            </w:pPr>
            <w:r w:rsidRPr="007B6B11">
              <w:t>xmldsig-core-schema.xsd</w:t>
            </w:r>
          </w:p>
        </w:tc>
        <w:tc>
          <w:tcPr>
            <w:tcW w:w="7221" w:type="dxa"/>
          </w:tcPr>
          <w:p w14:paraId="737BF9A2" w14:textId="77777777" w:rsidR="003A1B70" w:rsidRPr="007B6B11" w:rsidRDefault="003A1B70" w:rsidP="004E02BE">
            <w:pPr>
              <w:pStyle w:val="Tabelazwyky"/>
            </w:pPr>
            <w:r w:rsidRPr="007B6B11">
              <w:t>Opis składni i reguł przetwarzania podpisów cyfrowych.</w:t>
            </w:r>
          </w:p>
          <w:p w14:paraId="7624A01A" w14:textId="77777777" w:rsidR="003A1B70" w:rsidRPr="007B6B11" w:rsidRDefault="003A1B70" w:rsidP="004E02BE">
            <w:pPr>
              <w:pStyle w:val="Tabelazwyky"/>
            </w:pPr>
            <w:r w:rsidRPr="007B6B11">
              <w:t>http://www.w3.org/TR/xmldsig-core/xmldsig-core-schema.xsd</w:t>
            </w:r>
          </w:p>
        </w:tc>
      </w:tr>
      <w:tr w:rsidR="003A1B70" w:rsidRPr="007B6B11" w14:paraId="1FE24D76" w14:textId="77777777" w:rsidTr="002D7C37">
        <w:tc>
          <w:tcPr>
            <w:tcW w:w="2007" w:type="dxa"/>
          </w:tcPr>
          <w:p w14:paraId="1F620078" w14:textId="3C6D9939" w:rsidR="003A1B70" w:rsidRPr="007B6B11" w:rsidRDefault="00B63CB2" w:rsidP="004E02BE">
            <w:pPr>
              <w:pStyle w:val="Tabelazwyky"/>
            </w:pPr>
            <w:r w:rsidRPr="007B6B11">
              <w:t>AKC_</w:t>
            </w:r>
            <w:r w:rsidR="003A1B70" w:rsidRPr="007B6B11">
              <w:t>4.xsd,</w:t>
            </w:r>
          </w:p>
          <w:p w14:paraId="0DB8AFF9" w14:textId="6932A92E" w:rsidR="003A1B70" w:rsidRPr="007B6B11" w:rsidRDefault="00B63CB2" w:rsidP="004E02BE">
            <w:pPr>
              <w:pStyle w:val="Tabelazwyky"/>
            </w:pPr>
            <w:r w:rsidRPr="007B6B11">
              <w:t>AKC_</w:t>
            </w:r>
            <w:r w:rsidR="003A1B70" w:rsidRPr="007B6B11">
              <w:t>4</w:t>
            </w:r>
            <w:r w:rsidRPr="007B6B11">
              <w:t>A</w:t>
            </w:r>
            <w:r w:rsidR="003A1B70" w:rsidRPr="007B6B11">
              <w:t>.xsd,</w:t>
            </w:r>
          </w:p>
          <w:p w14:paraId="014395AA" w14:textId="79270633" w:rsidR="003A1B70" w:rsidRPr="007B6B11" w:rsidRDefault="00B63CB2" w:rsidP="004E02BE">
            <w:pPr>
              <w:pStyle w:val="Tabelazwyky"/>
            </w:pPr>
            <w:r w:rsidRPr="007B6B11">
              <w:t>AKC_</w:t>
            </w:r>
            <w:r w:rsidR="003A1B70" w:rsidRPr="007B6B11">
              <w:t>4</w:t>
            </w:r>
            <w:r w:rsidRPr="007B6B11">
              <w:t>B</w:t>
            </w:r>
            <w:r w:rsidR="003A1B70" w:rsidRPr="007B6B11">
              <w:t>.xsd,</w:t>
            </w:r>
          </w:p>
          <w:p w14:paraId="18D142B3" w14:textId="67468D64" w:rsidR="003A1B70" w:rsidRPr="007B6B11" w:rsidRDefault="00B63CB2" w:rsidP="004E02BE">
            <w:pPr>
              <w:pStyle w:val="Tabelazwyky"/>
            </w:pPr>
            <w:r w:rsidRPr="007B6B11">
              <w:t>AKC_</w:t>
            </w:r>
            <w:r w:rsidR="003A1B70" w:rsidRPr="007B6B11">
              <w:t>4</w:t>
            </w:r>
            <w:r w:rsidRPr="007B6B11">
              <w:t>C</w:t>
            </w:r>
            <w:r w:rsidR="003A1B70" w:rsidRPr="007B6B11">
              <w:t>.xsd,</w:t>
            </w:r>
          </w:p>
          <w:p w14:paraId="2EF87963" w14:textId="7831F69B" w:rsidR="003A1B70" w:rsidRPr="007B6B11" w:rsidRDefault="00B63CB2" w:rsidP="004E02BE">
            <w:pPr>
              <w:pStyle w:val="Tabelazwyky"/>
            </w:pPr>
            <w:r w:rsidRPr="007B6B11">
              <w:t>AKC_</w:t>
            </w:r>
            <w:r w:rsidR="003A1B70" w:rsidRPr="007B6B11">
              <w:t>4</w:t>
            </w:r>
            <w:r w:rsidRPr="007B6B11">
              <w:t>D</w:t>
            </w:r>
            <w:r w:rsidR="003A1B70" w:rsidRPr="007B6B11">
              <w:t>.xsd,</w:t>
            </w:r>
          </w:p>
          <w:p w14:paraId="0D559E53" w14:textId="21D7E145" w:rsidR="003A1B70" w:rsidRPr="007B6B11" w:rsidRDefault="00B63CB2" w:rsidP="004E02BE">
            <w:pPr>
              <w:pStyle w:val="Tabelazwyky"/>
            </w:pPr>
            <w:r w:rsidRPr="007B6B11">
              <w:t>AKC_</w:t>
            </w:r>
            <w:r w:rsidR="003A1B70" w:rsidRPr="007B6B11">
              <w:t>4</w:t>
            </w:r>
            <w:r w:rsidRPr="007B6B11">
              <w:t>E</w:t>
            </w:r>
            <w:r w:rsidR="003A1B70" w:rsidRPr="007B6B11">
              <w:t>.xsd,</w:t>
            </w:r>
          </w:p>
          <w:p w14:paraId="28A79FB2" w14:textId="33816FAC" w:rsidR="003A1B70" w:rsidRPr="007B6B11" w:rsidRDefault="00B63CB2" w:rsidP="004E02BE">
            <w:pPr>
              <w:pStyle w:val="Tabelazwyky"/>
            </w:pPr>
            <w:r w:rsidRPr="007B6B11">
              <w:t>AKC_</w:t>
            </w:r>
            <w:r w:rsidR="003A1B70" w:rsidRPr="007B6B11">
              <w:t>4</w:t>
            </w:r>
            <w:r w:rsidRPr="007B6B11">
              <w:t>F</w:t>
            </w:r>
            <w:r w:rsidR="003A1B70" w:rsidRPr="007B6B11">
              <w:t>.xsd,</w:t>
            </w:r>
          </w:p>
          <w:p w14:paraId="41A64113" w14:textId="056BBDB5" w:rsidR="003A1B70" w:rsidRPr="007B6B11" w:rsidRDefault="00B63CB2" w:rsidP="004E02BE">
            <w:pPr>
              <w:pStyle w:val="Tabelazwyky"/>
            </w:pPr>
            <w:r w:rsidRPr="007B6B11">
              <w:t>AKC_</w:t>
            </w:r>
            <w:r w:rsidR="003A1B70" w:rsidRPr="007B6B11">
              <w:t>4</w:t>
            </w:r>
            <w:r w:rsidRPr="007B6B11">
              <w:t>H</w:t>
            </w:r>
            <w:r w:rsidR="003A1B70" w:rsidRPr="007B6B11">
              <w:t>.xsd,</w:t>
            </w:r>
          </w:p>
          <w:p w14:paraId="221B4A16" w14:textId="2F8FC5A9" w:rsidR="003A1B70" w:rsidRPr="007B6B11" w:rsidRDefault="00B63CB2" w:rsidP="004E02BE">
            <w:pPr>
              <w:pStyle w:val="Tabelazwyky"/>
            </w:pPr>
            <w:r w:rsidRPr="007B6B11">
              <w:t>AKC_</w:t>
            </w:r>
            <w:r w:rsidR="003A1B70" w:rsidRPr="007B6B11">
              <w:t>4</w:t>
            </w:r>
            <w:r w:rsidRPr="007B6B11">
              <w:t>I</w:t>
            </w:r>
            <w:r w:rsidR="003A1B70" w:rsidRPr="007B6B11">
              <w:t>.xsd,</w:t>
            </w:r>
          </w:p>
          <w:p w14:paraId="0BF5F76D" w14:textId="1873A6CD" w:rsidR="003A1B70" w:rsidRPr="007B6B11" w:rsidRDefault="00B63CB2" w:rsidP="004E02BE">
            <w:pPr>
              <w:pStyle w:val="Tabelazwyky"/>
            </w:pPr>
            <w:r w:rsidRPr="007B6B11">
              <w:t>AKC_</w:t>
            </w:r>
            <w:r w:rsidR="003A1B70" w:rsidRPr="007B6B11">
              <w:t>4</w:t>
            </w:r>
            <w:r w:rsidRPr="007B6B11">
              <w:t>J</w:t>
            </w:r>
            <w:r w:rsidR="003A1B70" w:rsidRPr="007B6B11">
              <w:t>.xsd,</w:t>
            </w:r>
          </w:p>
          <w:p w14:paraId="7621C45F" w14:textId="5C67D79A" w:rsidR="003A1B70" w:rsidRPr="007B6B11" w:rsidRDefault="00B63CB2" w:rsidP="004E02BE">
            <w:pPr>
              <w:pStyle w:val="Tabelazwyky"/>
            </w:pPr>
            <w:r w:rsidRPr="007B6B11">
              <w:t>AKC_</w:t>
            </w:r>
            <w:r w:rsidR="003A1B70" w:rsidRPr="007B6B11">
              <w:t>4</w:t>
            </w:r>
            <w:r w:rsidRPr="007B6B11">
              <w:t>K</w:t>
            </w:r>
            <w:r w:rsidR="003A1B70" w:rsidRPr="007B6B11">
              <w:t>.xsd,</w:t>
            </w:r>
          </w:p>
          <w:p w14:paraId="08775E10" w14:textId="70651A07" w:rsidR="003A1B70" w:rsidRPr="007B6B11" w:rsidRDefault="00B63CB2" w:rsidP="004E02BE">
            <w:pPr>
              <w:pStyle w:val="Tabelazwyky"/>
            </w:pPr>
            <w:r w:rsidRPr="007B6B11">
              <w:t>AKC_</w:t>
            </w:r>
            <w:r w:rsidR="003A1B70" w:rsidRPr="007B6B11">
              <w:t>4</w:t>
            </w:r>
            <w:r w:rsidRPr="007B6B11">
              <w:t>L</w:t>
            </w:r>
            <w:r w:rsidR="003A1B70" w:rsidRPr="007B6B11">
              <w:t>.xsd</w:t>
            </w:r>
          </w:p>
          <w:p w14:paraId="66602E81" w14:textId="0075C8B6" w:rsidR="00023012" w:rsidRPr="007B6B11" w:rsidRDefault="00B63CB2" w:rsidP="004E02BE">
            <w:pPr>
              <w:pStyle w:val="Tabelazwyky"/>
            </w:pPr>
            <w:r w:rsidRPr="007B6B11">
              <w:t>AKC_</w:t>
            </w:r>
            <w:r w:rsidR="00023012" w:rsidRPr="007B6B11">
              <w:t>4</w:t>
            </w:r>
            <w:r w:rsidRPr="007B6B11">
              <w:t>M</w:t>
            </w:r>
            <w:r w:rsidR="00023012" w:rsidRPr="007B6B11">
              <w:t>.xsd</w:t>
            </w:r>
          </w:p>
          <w:p w14:paraId="12E4E887" w14:textId="4D09E971" w:rsidR="00023012" w:rsidRPr="007B6B11" w:rsidRDefault="00B63CB2" w:rsidP="004E02BE">
            <w:pPr>
              <w:pStyle w:val="Tabelazwyky"/>
            </w:pPr>
            <w:r w:rsidRPr="007B6B11">
              <w:t>AKC_</w:t>
            </w:r>
            <w:r w:rsidR="00023012" w:rsidRPr="007B6B11">
              <w:t>4</w:t>
            </w:r>
            <w:r w:rsidRPr="007B6B11">
              <w:t>N</w:t>
            </w:r>
            <w:r w:rsidR="00023012" w:rsidRPr="007B6B11">
              <w:t>.xsd</w:t>
            </w:r>
          </w:p>
        </w:tc>
        <w:tc>
          <w:tcPr>
            <w:tcW w:w="7221" w:type="dxa"/>
          </w:tcPr>
          <w:p w14:paraId="72B93877" w14:textId="77777777" w:rsidR="003A1B70" w:rsidRPr="007B6B11" w:rsidRDefault="003A1B70" w:rsidP="004E02BE">
            <w:pPr>
              <w:pStyle w:val="Tabelazwyky"/>
            </w:pPr>
            <w:r w:rsidRPr="007B6B11">
              <w:t>Struktura danych dla deklaracji.</w:t>
            </w:r>
          </w:p>
          <w:p w14:paraId="46B81AA0" w14:textId="77777777" w:rsidR="003A1B70" w:rsidRPr="007B6B11" w:rsidRDefault="003A1B70" w:rsidP="004E02BE">
            <w:pPr>
              <w:pStyle w:val="Tabelazwyky"/>
            </w:pPr>
            <w:r w:rsidRPr="007B6B11">
              <w:t>Struktury załączników do deklaracji.</w:t>
            </w:r>
          </w:p>
        </w:tc>
      </w:tr>
    </w:tbl>
    <w:p w14:paraId="47C25978" w14:textId="4CF90922" w:rsidR="004E2C82" w:rsidRPr="007B6B11" w:rsidRDefault="007B6312" w:rsidP="004E02BE">
      <w:pPr>
        <w:pStyle w:val="Nagwek1"/>
        <w:rPr>
          <w:bCs/>
          <w:lang w:val="pl-PL"/>
        </w:rPr>
      </w:pPr>
      <w:bookmarkStart w:id="92" w:name="_Toc530139779"/>
      <w:bookmarkStart w:id="93" w:name="_Toc115186888"/>
      <w:bookmarkStart w:id="94" w:name="_Toc183171873"/>
      <w:bookmarkEnd w:id="92"/>
      <w:r w:rsidRPr="007B6B11">
        <w:rPr>
          <w:lang w:val="pl-PL"/>
        </w:rPr>
        <w:lastRenderedPageBreak/>
        <w:t xml:space="preserve">Specyfikacja deklaracji </w:t>
      </w:r>
      <w:r w:rsidR="00B63CB2" w:rsidRPr="007B6B11">
        <w:rPr>
          <w:lang w:val="pl-PL" w:eastAsia="pl-PL"/>
        </w:rPr>
        <w:t>AKC-4/AKC-4zo</w:t>
      </w:r>
      <w:bookmarkEnd w:id="93"/>
      <w:bookmarkEnd w:id="94"/>
    </w:p>
    <w:p w14:paraId="05EF33E1" w14:textId="05D6E79E" w:rsidR="00CA300B" w:rsidRPr="007B6B11" w:rsidRDefault="00667866" w:rsidP="004E02BE">
      <w:r w:rsidRPr="007B6B11">
        <w:t xml:space="preserve">Struktury typu </w:t>
      </w:r>
      <w:r w:rsidR="00951C8D" w:rsidRPr="007B6B11">
        <w:t xml:space="preserve">SignatureType, </w:t>
      </w:r>
      <w:r w:rsidR="00942D6B" w:rsidRPr="007B6B11">
        <w:t>Z</w:t>
      </w:r>
      <w:r w:rsidR="003159E5" w:rsidRPr="007B6B11">
        <w:t>Trader</w:t>
      </w:r>
      <w:r w:rsidR="00524432" w:rsidRPr="007B6B11">
        <w:t>, Z</w:t>
      </w:r>
      <w:r w:rsidR="00524D05" w:rsidRPr="007B6B11">
        <w:t>Ext</w:t>
      </w:r>
      <w:r w:rsidR="00524432" w:rsidRPr="007B6B11">
        <w:t>Statement</w:t>
      </w:r>
      <w:r w:rsidR="00942D6B" w:rsidRPr="007B6B11">
        <w:t xml:space="preserve"> </w:t>
      </w:r>
      <w:r w:rsidRPr="007B6B11">
        <w:t>zostały zdefiniowane w dokumencie</w:t>
      </w:r>
      <w:r w:rsidR="003E224C" w:rsidRPr="007B6B11">
        <w:t xml:space="preserve"> </w:t>
      </w:r>
      <w:r w:rsidR="003E224C" w:rsidRPr="007B6B11">
        <w:fldChar w:fldCharType="begin"/>
      </w:r>
      <w:r w:rsidR="003E224C" w:rsidRPr="007B6B11">
        <w:instrText xml:space="preserve"> REF _Ref361653747 \r \h </w:instrText>
      </w:r>
      <w:r w:rsidR="00C71BBB" w:rsidRPr="007B6B11">
        <w:instrText xml:space="preserve"> \* MERGEFORMAT </w:instrText>
      </w:r>
      <w:r w:rsidR="003E224C" w:rsidRPr="007B6B11">
        <w:fldChar w:fldCharType="separate"/>
      </w:r>
      <w:r w:rsidR="006D48AD">
        <w:t>0</w:t>
      </w:r>
      <w:r w:rsidR="003E224C" w:rsidRPr="007B6B11">
        <w:fldChar w:fldCharType="end"/>
      </w:r>
      <w:r w:rsidRPr="007B6B11">
        <w:t xml:space="preserve"> </w:t>
      </w:r>
      <w:r w:rsidR="00B507E4" w:rsidRPr="007B6B11">
        <w:t>i</w:t>
      </w:r>
      <w:r w:rsidRPr="007B6B11">
        <w:t xml:space="preserve"> nie będą tutaj szczegółowo omawiane.</w:t>
      </w:r>
    </w:p>
    <w:p w14:paraId="01A003C0" w14:textId="406D0802" w:rsidR="00635E3D" w:rsidRPr="007B6B11" w:rsidRDefault="00635E3D" w:rsidP="004E02BE">
      <w:pPr>
        <w:pStyle w:val="Z2PodpisRysunkuTabeli"/>
      </w:pPr>
      <w:bookmarkStart w:id="95" w:name="_Toc88940821"/>
      <w:bookmarkStart w:id="96" w:name="_Toc93140924"/>
      <w:bookmarkStart w:id="97" w:name="_Toc94463045"/>
      <w:bookmarkStart w:id="98" w:name="_Toc183171976"/>
      <w:r w:rsidRPr="007B6B11">
        <w:t xml:space="preserve">Tabela </w:t>
      </w:r>
      <w:r w:rsidR="00E354C5">
        <w:fldChar w:fldCharType="begin"/>
      </w:r>
      <w:r w:rsidR="00E354C5">
        <w:instrText xml:space="preserve"> SEQ Tabela \* ARABIC </w:instrText>
      </w:r>
      <w:r w:rsidR="00E354C5">
        <w:fldChar w:fldCharType="separate"/>
      </w:r>
      <w:r w:rsidR="006D48AD">
        <w:rPr>
          <w:noProof/>
        </w:rPr>
        <w:t>8</w:t>
      </w:r>
      <w:r w:rsidR="00E354C5">
        <w:fldChar w:fldCharType="end"/>
      </w:r>
      <w:r w:rsidRPr="007B6B11">
        <w:t xml:space="preserve">. Dane ogólne w ramach struktury deklaracji </w:t>
      </w:r>
      <w:bookmarkEnd w:id="95"/>
      <w:bookmarkEnd w:id="96"/>
      <w:r w:rsidRPr="007B6B11">
        <w:t>AKC-</w:t>
      </w:r>
      <w:r w:rsidR="009F6307" w:rsidRPr="007B6B11">
        <w:t>4</w:t>
      </w:r>
      <w:r w:rsidRPr="007B6B11">
        <w:t>/AKC-</w:t>
      </w:r>
      <w:bookmarkEnd w:id="97"/>
      <w:r w:rsidR="009F6307" w:rsidRPr="007B6B11">
        <w:t>4zo</w:t>
      </w:r>
      <w:bookmarkEnd w:id="98"/>
    </w:p>
    <w:tbl>
      <w:tblPr>
        <w:tblStyle w:val="Tabela-Siatka"/>
        <w:tblW w:w="9322" w:type="dxa"/>
        <w:tblLook w:val="01E0" w:firstRow="1" w:lastRow="1" w:firstColumn="1" w:lastColumn="1" w:noHBand="0" w:noVBand="0"/>
      </w:tblPr>
      <w:tblGrid>
        <w:gridCol w:w="2900"/>
        <w:gridCol w:w="6422"/>
      </w:tblGrid>
      <w:tr w:rsidR="00AE58FB" w:rsidRPr="007B6B11" w14:paraId="2689F08D" w14:textId="77777777" w:rsidTr="00022C03">
        <w:trPr>
          <w:tblHeader/>
        </w:trPr>
        <w:tc>
          <w:tcPr>
            <w:tcW w:w="2900" w:type="dxa"/>
            <w:shd w:val="clear" w:color="auto" w:fill="D9D9D9" w:themeFill="background1" w:themeFillShade="D9"/>
          </w:tcPr>
          <w:p w14:paraId="63329CCF" w14:textId="1D1442B2" w:rsidR="00AE58FB" w:rsidRPr="007B6B11" w:rsidRDefault="00635E3D" w:rsidP="004E02BE">
            <w:pPr>
              <w:pStyle w:val="naglowektabeli"/>
            </w:pPr>
            <w:r w:rsidRPr="007B6B11">
              <w:t>Dane ogólne</w:t>
            </w:r>
          </w:p>
        </w:tc>
        <w:tc>
          <w:tcPr>
            <w:tcW w:w="6422" w:type="dxa"/>
            <w:shd w:val="clear" w:color="auto" w:fill="D9D9D9" w:themeFill="background1" w:themeFillShade="D9"/>
          </w:tcPr>
          <w:p w14:paraId="27B6AFFB" w14:textId="208AB696" w:rsidR="00AE58FB" w:rsidRPr="007B6B11" w:rsidRDefault="00AE58FB" w:rsidP="004E02BE">
            <w:pPr>
              <w:pStyle w:val="naglowektabeli"/>
            </w:pPr>
          </w:p>
        </w:tc>
      </w:tr>
      <w:tr w:rsidR="00635E3D" w:rsidRPr="007B6B11" w14:paraId="672C3898" w14:textId="77777777" w:rsidTr="00635E3D">
        <w:tc>
          <w:tcPr>
            <w:tcW w:w="2900" w:type="dxa"/>
          </w:tcPr>
          <w:p w14:paraId="4897B2BE" w14:textId="6FFC22D7" w:rsidR="00635E3D" w:rsidRPr="007B6B11" w:rsidRDefault="00635E3D" w:rsidP="004E02BE">
            <w:pPr>
              <w:pStyle w:val="Tabelazwyky"/>
            </w:pPr>
            <w:r w:rsidRPr="007B6B11">
              <w:t>Opis</w:t>
            </w:r>
          </w:p>
        </w:tc>
        <w:tc>
          <w:tcPr>
            <w:tcW w:w="6422" w:type="dxa"/>
          </w:tcPr>
          <w:p w14:paraId="7EB0FECF" w14:textId="36D18FE9" w:rsidR="00635E3D" w:rsidRPr="007B6B11" w:rsidRDefault="00635E3D" w:rsidP="004E02BE">
            <w:pPr>
              <w:pStyle w:val="Tabelazwyky"/>
            </w:pPr>
            <w:r w:rsidRPr="007B6B11">
              <w:t>Deklaracja w sprawie podatku akcyzowego</w:t>
            </w:r>
          </w:p>
        </w:tc>
      </w:tr>
      <w:tr w:rsidR="00AE58FB" w:rsidRPr="007B6B11" w14:paraId="184B98C8" w14:textId="77777777" w:rsidTr="00635E3D">
        <w:tc>
          <w:tcPr>
            <w:tcW w:w="2900" w:type="dxa"/>
          </w:tcPr>
          <w:p w14:paraId="14DE05D3" w14:textId="77777777" w:rsidR="00AE58FB" w:rsidRPr="007B6B11" w:rsidRDefault="00AE58FB" w:rsidP="004E02BE">
            <w:pPr>
              <w:pStyle w:val="Tabelazwyky"/>
            </w:pPr>
            <w:r w:rsidRPr="007B6B11">
              <w:t>Proces biznesowy</w:t>
            </w:r>
          </w:p>
        </w:tc>
        <w:tc>
          <w:tcPr>
            <w:tcW w:w="6422" w:type="dxa"/>
          </w:tcPr>
          <w:p w14:paraId="249236C3" w14:textId="77777777" w:rsidR="00AE58FB" w:rsidRPr="007B6B11" w:rsidRDefault="00AE58FB" w:rsidP="004E02BE">
            <w:pPr>
              <w:pStyle w:val="Tabelazwyky"/>
            </w:pPr>
          </w:p>
        </w:tc>
      </w:tr>
      <w:tr w:rsidR="00AE58FB" w:rsidRPr="007B6B11" w14:paraId="1D01AE52" w14:textId="77777777" w:rsidTr="00635E3D">
        <w:tc>
          <w:tcPr>
            <w:tcW w:w="2900" w:type="dxa"/>
          </w:tcPr>
          <w:p w14:paraId="2730DE24" w14:textId="77777777" w:rsidR="00AE58FB" w:rsidRPr="007B6B11" w:rsidRDefault="00D41F2E" w:rsidP="004E02BE">
            <w:pPr>
              <w:pStyle w:val="Tabelazwyky"/>
            </w:pPr>
            <w:r w:rsidRPr="007B6B11">
              <w:t>Wersja deklaracji</w:t>
            </w:r>
          </w:p>
        </w:tc>
        <w:tc>
          <w:tcPr>
            <w:tcW w:w="6422" w:type="dxa"/>
          </w:tcPr>
          <w:p w14:paraId="18C6C85F" w14:textId="34041B59" w:rsidR="00AE58FB" w:rsidRPr="007B6B11" w:rsidRDefault="00E11503" w:rsidP="004E02BE">
            <w:pPr>
              <w:pStyle w:val="Tabelazwyky"/>
            </w:pPr>
            <w:r w:rsidRPr="007B6B11">
              <w:t>5</w:t>
            </w:r>
            <w:r w:rsidR="00752F03" w:rsidRPr="007B6B11">
              <w:t>_</w:t>
            </w:r>
            <w:r w:rsidRPr="007B6B11">
              <w:t>0</w:t>
            </w:r>
          </w:p>
        </w:tc>
      </w:tr>
      <w:tr w:rsidR="00AE58FB" w:rsidRPr="007B6B11" w14:paraId="1E4F37F8" w14:textId="77777777" w:rsidTr="00635E3D">
        <w:tc>
          <w:tcPr>
            <w:tcW w:w="2900" w:type="dxa"/>
          </w:tcPr>
          <w:p w14:paraId="6489300A" w14:textId="77777777" w:rsidR="00AE58FB" w:rsidRPr="007B6B11" w:rsidRDefault="00D41F2E" w:rsidP="004E02BE">
            <w:pPr>
              <w:pStyle w:val="Tabelazwyky"/>
            </w:pPr>
            <w:r w:rsidRPr="007B6B11">
              <w:t>Zależności od innych dekl</w:t>
            </w:r>
            <w:r w:rsidR="009F770A" w:rsidRPr="007B6B11">
              <w:t>a</w:t>
            </w:r>
            <w:r w:rsidRPr="007B6B11">
              <w:t>racji</w:t>
            </w:r>
          </w:p>
        </w:tc>
        <w:tc>
          <w:tcPr>
            <w:tcW w:w="6422" w:type="dxa"/>
          </w:tcPr>
          <w:p w14:paraId="7E04EEEF" w14:textId="77777777" w:rsidR="00AE58FB" w:rsidRPr="007B6B11" w:rsidRDefault="00AE58FB" w:rsidP="004E02BE">
            <w:pPr>
              <w:pStyle w:val="Tabelazwyky"/>
            </w:pPr>
          </w:p>
        </w:tc>
      </w:tr>
      <w:tr w:rsidR="00AE58FB" w:rsidRPr="007B6B11" w14:paraId="019DF1C4" w14:textId="77777777" w:rsidTr="00635E3D">
        <w:tc>
          <w:tcPr>
            <w:tcW w:w="2900" w:type="dxa"/>
          </w:tcPr>
          <w:p w14:paraId="6022E35C" w14:textId="77777777" w:rsidR="00AE58FB" w:rsidRPr="007B6B11" w:rsidRDefault="00AE58FB" w:rsidP="004E02BE">
            <w:pPr>
              <w:pStyle w:val="Tabelazwyky"/>
            </w:pPr>
            <w:r w:rsidRPr="007B6B11">
              <w:t xml:space="preserve">Technologia </w:t>
            </w:r>
          </w:p>
        </w:tc>
        <w:tc>
          <w:tcPr>
            <w:tcW w:w="6422" w:type="dxa"/>
          </w:tcPr>
          <w:p w14:paraId="35791817" w14:textId="77777777" w:rsidR="00AE58FB" w:rsidRPr="007B6B11" w:rsidRDefault="009F6ED6" w:rsidP="004E02BE">
            <w:pPr>
              <w:pStyle w:val="Tabelazwyky"/>
            </w:pPr>
            <w:r w:rsidRPr="007B6B11">
              <w:t>XML</w:t>
            </w:r>
          </w:p>
        </w:tc>
      </w:tr>
      <w:tr w:rsidR="00AE58FB" w:rsidRPr="007B6B11" w14:paraId="736B5A32" w14:textId="77777777" w:rsidTr="00635E3D">
        <w:tc>
          <w:tcPr>
            <w:tcW w:w="2900" w:type="dxa"/>
          </w:tcPr>
          <w:p w14:paraId="2350A3A7" w14:textId="77777777" w:rsidR="00AE58FB" w:rsidRPr="007B6B11" w:rsidRDefault="00AE58FB" w:rsidP="004E02BE">
            <w:pPr>
              <w:pStyle w:val="Tabelazwyky"/>
            </w:pPr>
            <w:r w:rsidRPr="007B6B11">
              <w:t>Reguły biznesowe</w:t>
            </w:r>
          </w:p>
        </w:tc>
        <w:tc>
          <w:tcPr>
            <w:tcW w:w="6422" w:type="dxa"/>
          </w:tcPr>
          <w:p w14:paraId="67A30107" w14:textId="77777777" w:rsidR="00AE58FB" w:rsidRPr="007B6B11" w:rsidRDefault="00AE58FB" w:rsidP="004E02BE">
            <w:pPr>
              <w:pStyle w:val="Tabelazwyky"/>
            </w:pPr>
          </w:p>
        </w:tc>
      </w:tr>
      <w:tr w:rsidR="00AE58FB" w:rsidRPr="007B6B11" w14:paraId="7AD24D62" w14:textId="77777777" w:rsidTr="00635E3D">
        <w:tc>
          <w:tcPr>
            <w:tcW w:w="2900" w:type="dxa"/>
          </w:tcPr>
          <w:p w14:paraId="787020DA" w14:textId="77777777" w:rsidR="00AE58FB" w:rsidRPr="007B6B11" w:rsidRDefault="00AE58FB" w:rsidP="004E02BE">
            <w:pPr>
              <w:pStyle w:val="Tabelazwyky"/>
            </w:pPr>
            <w:r w:rsidRPr="007B6B11">
              <w:t>Wykorzystane standardy</w:t>
            </w:r>
          </w:p>
        </w:tc>
        <w:tc>
          <w:tcPr>
            <w:tcW w:w="6422" w:type="dxa"/>
          </w:tcPr>
          <w:p w14:paraId="00A95298" w14:textId="77777777" w:rsidR="00AE58FB" w:rsidRPr="007B6B11" w:rsidRDefault="00B5046C" w:rsidP="004E02BE">
            <w:pPr>
              <w:pStyle w:val="Tabelazwyky"/>
            </w:pPr>
            <w:r w:rsidRPr="007B6B11">
              <w:t>XML</w:t>
            </w:r>
          </w:p>
        </w:tc>
      </w:tr>
      <w:tr w:rsidR="00AE58FB" w:rsidRPr="007B6B11" w14:paraId="1F31E3B4" w14:textId="77777777" w:rsidTr="00635E3D">
        <w:tc>
          <w:tcPr>
            <w:tcW w:w="2900" w:type="dxa"/>
          </w:tcPr>
          <w:p w14:paraId="70EFA355" w14:textId="77777777" w:rsidR="00AE58FB" w:rsidRPr="007B6B11" w:rsidRDefault="00AE58FB" w:rsidP="004E02BE">
            <w:pPr>
              <w:pStyle w:val="Tabelazwyky"/>
            </w:pPr>
            <w:r w:rsidRPr="00BD720A">
              <w:rPr>
                <w:lang w:val="en-GB"/>
              </w:rPr>
              <w:t>Namespaces</w:t>
            </w:r>
          </w:p>
        </w:tc>
        <w:tc>
          <w:tcPr>
            <w:tcW w:w="6422" w:type="dxa"/>
          </w:tcPr>
          <w:p w14:paraId="3459ED7D" w14:textId="5B690672" w:rsidR="00B5046C" w:rsidRPr="007B6B11" w:rsidRDefault="00117850" w:rsidP="004E02BE">
            <w:pPr>
              <w:pStyle w:val="Tabelazwyky"/>
            </w:pPr>
            <w:r w:rsidRPr="007B6B11">
              <w:t xml:space="preserve">http://www.w3.org/2000/09/xmldsig# </w:t>
            </w:r>
          </w:p>
          <w:p w14:paraId="78F8A6C1" w14:textId="0E97FCDF" w:rsidR="00130986" w:rsidRPr="007B6B11" w:rsidRDefault="00130986" w:rsidP="004E02BE">
            <w:pPr>
              <w:pStyle w:val="Tabelazwyky"/>
            </w:pPr>
            <w:r w:rsidRPr="007B6B11">
              <w:t>http://www.e-clo.pl/ZEFIR2/eZefir2/xsd/v</w:t>
            </w:r>
            <w:r w:rsidR="00D40021" w:rsidRPr="007B6B11">
              <w:t>9</w:t>
            </w:r>
            <w:r w:rsidRPr="007B6B11">
              <w:t>_0/Types.xsd</w:t>
            </w:r>
          </w:p>
          <w:p w14:paraId="76222BDA" w14:textId="04223327" w:rsidR="00752F03" w:rsidRPr="007B6B11" w:rsidRDefault="00130986" w:rsidP="004E02BE">
            <w:pPr>
              <w:pStyle w:val="Tabelazwyky"/>
            </w:pPr>
            <w:r w:rsidRPr="007B6B11">
              <w:t>http://www.e-clo.pl/ZEFIR2/eZefir2/xsd/v</w:t>
            </w:r>
            <w:r w:rsidR="00D40021" w:rsidRPr="007B6B11">
              <w:t>9</w:t>
            </w:r>
            <w:r w:rsidRPr="007B6B11">
              <w:t>_0/Trader.xsd</w:t>
            </w:r>
          </w:p>
          <w:p w14:paraId="17F94036" w14:textId="77777777" w:rsidR="00956FAD" w:rsidRPr="007B6B11" w:rsidRDefault="00752F03" w:rsidP="004E02BE">
            <w:pPr>
              <w:pStyle w:val="Tabelazwyky"/>
            </w:pPr>
            <w:r w:rsidRPr="007B6B11">
              <w:t>http://www.e-clo.pl/ZEFIR2/eZefir2/xsd/v2_0/Authentication.xsd</w:t>
            </w:r>
          </w:p>
          <w:p w14:paraId="50210E64" w14:textId="3C26C1C7" w:rsidR="00117850" w:rsidRPr="007B6B11" w:rsidRDefault="00752F03" w:rsidP="004E02BE">
            <w:pPr>
              <w:pStyle w:val="Tabelazwyky"/>
            </w:pPr>
            <w:r w:rsidRPr="007B6B11">
              <w:t>http://www.e-clo.pl/ZEFIR2/eZefir2/xsd/</w:t>
            </w:r>
            <w:r w:rsidR="00023012" w:rsidRPr="007B6B11">
              <w:t>v</w:t>
            </w:r>
            <w:r w:rsidR="00E11503" w:rsidRPr="007B6B11">
              <w:t>5</w:t>
            </w:r>
            <w:r w:rsidRPr="007B6B11">
              <w:t>_</w:t>
            </w:r>
            <w:r w:rsidR="00E11503" w:rsidRPr="007B6B11">
              <w:t>0</w:t>
            </w:r>
            <w:r w:rsidRPr="007B6B11">
              <w:t>/AKC_4.xsd</w:t>
            </w:r>
          </w:p>
        </w:tc>
      </w:tr>
      <w:tr w:rsidR="00AE58FB" w:rsidRPr="007B6B11" w14:paraId="296A0987" w14:textId="77777777" w:rsidTr="00635E3D">
        <w:tc>
          <w:tcPr>
            <w:tcW w:w="2900" w:type="dxa"/>
          </w:tcPr>
          <w:p w14:paraId="57F92DE8" w14:textId="77777777" w:rsidR="00AE58FB" w:rsidRPr="007B6B11" w:rsidRDefault="00AE58FB" w:rsidP="004E02BE">
            <w:pPr>
              <w:pStyle w:val="Tabelazwyky"/>
            </w:pPr>
            <w:r w:rsidRPr="007B6B11">
              <w:t xml:space="preserve">Definicja struktur </w:t>
            </w:r>
          </w:p>
        </w:tc>
        <w:tc>
          <w:tcPr>
            <w:tcW w:w="6422" w:type="dxa"/>
          </w:tcPr>
          <w:p w14:paraId="0D62FBFE" w14:textId="09F348D7" w:rsidR="00AE58FB" w:rsidRPr="007B6B11" w:rsidRDefault="00BC24BB" w:rsidP="004E02BE">
            <w:pPr>
              <w:pStyle w:val="Tabelazwyky"/>
            </w:pPr>
            <w:r w:rsidRPr="007B6B11">
              <w:t>AKC</w:t>
            </w:r>
            <w:r w:rsidR="002F2EC1" w:rsidRPr="007B6B11">
              <w:t>_</w:t>
            </w:r>
            <w:r w:rsidR="00D04773" w:rsidRPr="007B6B11">
              <w:t>4</w:t>
            </w:r>
            <w:r w:rsidR="00AE58FB" w:rsidRPr="007B6B11">
              <w:t>.xsd</w:t>
            </w:r>
          </w:p>
        </w:tc>
      </w:tr>
    </w:tbl>
    <w:p w14:paraId="315EEFF9" w14:textId="47A64024" w:rsidR="00E130DB" w:rsidRDefault="00E130DB" w:rsidP="004E02BE">
      <w:pPr>
        <w:pStyle w:val="Nagwek2"/>
        <w:spacing w:line="276" w:lineRule="auto"/>
      </w:pPr>
      <w:bookmarkStart w:id="99" w:name="_Toc183171874"/>
      <w:r w:rsidRPr="00E130DB">
        <w:t>Struktura deklaracji AKC-4/AKC-4zo</w:t>
      </w:r>
      <w:bookmarkEnd w:id="99"/>
    </w:p>
    <w:p w14:paraId="6F88FFDF" w14:textId="24EE6115" w:rsidR="00E130DB" w:rsidRPr="00E130DB" w:rsidRDefault="00E130DB" w:rsidP="004E02BE">
      <w:pPr>
        <w:pStyle w:val="Z2PodpisRysunkuTabeli"/>
        <w:numPr>
          <w:ilvl w:val="0"/>
          <w:numId w:val="12"/>
        </w:numPr>
        <w:rPr>
          <w:rFonts w:ascii="Consolas" w:hAnsi="Consolas"/>
          <w:noProof/>
        </w:rPr>
      </w:pPr>
      <w:r w:rsidRPr="00E130DB">
        <w:rPr>
          <w:rFonts w:ascii="Consolas" w:hAnsi="Consolas"/>
          <w:noProof/>
        </w:rPr>
        <w:t>AKC4Type</w:t>
      </w:r>
    </w:p>
    <w:p w14:paraId="75CD073E" w14:textId="680F386B" w:rsidR="00E130DB" w:rsidRPr="00E130DB" w:rsidRDefault="00E130DB" w:rsidP="004E02BE">
      <w:pPr>
        <w:pStyle w:val="Z2PodpisRysunkuTabeli"/>
        <w:numPr>
          <w:ilvl w:val="0"/>
          <w:numId w:val="12"/>
        </w:numPr>
        <w:spacing w:before="0"/>
        <w:rPr>
          <w:rFonts w:ascii="Consolas" w:hAnsi="Consolas"/>
          <w:noProof/>
        </w:rPr>
      </w:pPr>
      <w:r w:rsidRPr="00E130DB">
        <w:rPr>
          <w:rFonts w:ascii="Consolas" w:hAnsi="Consolas"/>
          <w:noProof/>
        </w:rPr>
        <w:t>HeaderType</w:t>
      </w:r>
    </w:p>
    <w:p w14:paraId="559BD1D4" w14:textId="73D53D7B" w:rsidR="00E130DB" w:rsidRPr="00E130DB" w:rsidRDefault="00E130DB" w:rsidP="004E02BE">
      <w:pPr>
        <w:pStyle w:val="Z2PodpisRysunkuTabeli"/>
        <w:numPr>
          <w:ilvl w:val="0"/>
          <w:numId w:val="12"/>
        </w:numPr>
        <w:spacing w:before="0"/>
        <w:rPr>
          <w:rFonts w:ascii="Consolas" w:hAnsi="Consolas"/>
          <w:noProof/>
        </w:rPr>
      </w:pPr>
      <w:r w:rsidRPr="00E130DB">
        <w:rPr>
          <w:rFonts w:ascii="Consolas" w:hAnsi="Consolas"/>
          <w:noProof/>
        </w:rPr>
        <w:t>ZTrader</w:t>
      </w:r>
    </w:p>
    <w:p w14:paraId="55CD990B" w14:textId="502A9D5C" w:rsidR="00E130DB" w:rsidRPr="00E130DB" w:rsidRDefault="00E130DB" w:rsidP="004E02BE">
      <w:pPr>
        <w:pStyle w:val="Z2PodpisRysunkuTabeli"/>
        <w:numPr>
          <w:ilvl w:val="0"/>
          <w:numId w:val="12"/>
        </w:numPr>
        <w:spacing w:before="0"/>
        <w:rPr>
          <w:rFonts w:ascii="Consolas" w:hAnsi="Consolas"/>
          <w:noProof/>
        </w:rPr>
      </w:pPr>
      <w:r w:rsidRPr="00E130DB">
        <w:rPr>
          <w:rFonts w:ascii="Consolas" w:hAnsi="Consolas"/>
          <w:noProof/>
        </w:rPr>
        <w:t>AttachmentType</w:t>
      </w:r>
    </w:p>
    <w:p w14:paraId="4B750B78" w14:textId="6DB966B4" w:rsidR="00E130DB" w:rsidRPr="00E130DB" w:rsidRDefault="00E130DB" w:rsidP="004E02BE">
      <w:pPr>
        <w:pStyle w:val="Z2PodpisRysunkuTabeli"/>
        <w:numPr>
          <w:ilvl w:val="0"/>
          <w:numId w:val="12"/>
        </w:numPr>
        <w:spacing w:before="0"/>
        <w:rPr>
          <w:rFonts w:ascii="Consolas" w:hAnsi="Consolas"/>
          <w:noProof/>
        </w:rPr>
      </w:pPr>
      <w:r w:rsidRPr="00E130DB">
        <w:rPr>
          <w:rFonts w:ascii="Consolas" w:hAnsi="Consolas"/>
          <w:noProof/>
        </w:rPr>
        <w:t>statementOfExciseDutyProductGroupsType</w:t>
      </w:r>
    </w:p>
    <w:p w14:paraId="6445D794" w14:textId="633C68D2" w:rsidR="00E130DB" w:rsidRPr="00E130DB" w:rsidRDefault="00E130DB" w:rsidP="004E02BE">
      <w:pPr>
        <w:pStyle w:val="Z2PodpisRysunkuTabeli"/>
        <w:numPr>
          <w:ilvl w:val="0"/>
          <w:numId w:val="12"/>
        </w:numPr>
        <w:spacing w:before="0"/>
        <w:rPr>
          <w:rFonts w:ascii="Consolas" w:hAnsi="Consolas"/>
          <w:noProof/>
        </w:rPr>
      </w:pPr>
      <w:r w:rsidRPr="00E130DB">
        <w:rPr>
          <w:rFonts w:ascii="Consolas" w:hAnsi="Consolas"/>
          <w:noProof/>
        </w:rPr>
        <w:t>AmountPayableType</w:t>
      </w:r>
    </w:p>
    <w:p w14:paraId="666C3290" w14:textId="557565DF" w:rsidR="00E130DB" w:rsidRPr="00E130DB" w:rsidRDefault="00E130DB" w:rsidP="004E02BE">
      <w:pPr>
        <w:pStyle w:val="Z2PodpisRysunkuTabeli"/>
        <w:numPr>
          <w:ilvl w:val="0"/>
          <w:numId w:val="12"/>
        </w:numPr>
        <w:spacing w:before="0"/>
        <w:rPr>
          <w:rFonts w:ascii="Consolas" w:hAnsi="Consolas"/>
          <w:noProof/>
        </w:rPr>
      </w:pPr>
      <w:r w:rsidRPr="00E130DB">
        <w:rPr>
          <w:rFonts w:ascii="Consolas" w:hAnsi="Consolas"/>
          <w:noProof/>
        </w:rPr>
        <w:t>amountOfExciseDutyType</w:t>
      </w:r>
    </w:p>
    <w:p w14:paraId="5FDCAA6F" w14:textId="5B9870E2" w:rsidR="00E130DB" w:rsidRPr="00E130DB" w:rsidRDefault="00E130DB" w:rsidP="004E02BE">
      <w:pPr>
        <w:pStyle w:val="Z2PodpisRysunkuTabeli"/>
        <w:numPr>
          <w:ilvl w:val="0"/>
          <w:numId w:val="12"/>
        </w:numPr>
        <w:spacing w:before="0"/>
        <w:rPr>
          <w:rFonts w:ascii="Consolas" w:hAnsi="Consolas"/>
          <w:noProof/>
        </w:rPr>
      </w:pPr>
      <w:r w:rsidRPr="00E130DB">
        <w:rPr>
          <w:rFonts w:ascii="Consolas" w:hAnsi="Consolas"/>
          <w:noProof/>
        </w:rPr>
        <w:t>ZExtStatement</w:t>
      </w:r>
    </w:p>
    <w:p w14:paraId="2F834249" w14:textId="541C365E" w:rsidR="00E130DB" w:rsidRPr="00E130DB" w:rsidRDefault="00E130DB" w:rsidP="004E02BE">
      <w:pPr>
        <w:pStyle w:val="Z2PodpisRysunkuTabeli"/>
        <w:numPr>
          <w:ilvl w:val="0"/>
          <w:numId w:val="12"/>
        </w:numPr>
        <w:spacing w:before="0"/>
        <w:rPr>
          <w:rFonts w:ascii="Consolas" w:hAnsi="Consolas"/>
          <w:noProof/>
        </w:rPr>
      </w:pPr>
      <w:r w:rsidRPr="00E130DB">
        <w:rPr>
          <w:rFonts w:ascii="Consolas" w:hAnsi="Consolas"/>
          <w:noProof/>
        </w:rPr>
        <w:t>AuthenticationType</w:t>
      </w:r>
    </w:p>
    <w:p w14:paraId="5992BBD1" w14:textId="3057FCE5" w:rsidR="00E130DB" w:rsidRPr="00E130DB" w:rsidRDefault="00E130DB" w:rsidP="004E02BE">
      <w:pPr>
        <w:pStyle w:val="Z2PodpisRysunkuTabeli"/>
        <w:numPr>
          <w:ilvl w:val="0"/>
          <w:numId w:val="12"/>
        </w:numPr>
        <w:spacing w:before="0"/>
        <w:rPr>
          <w:rFonts w:ascii="Consolas" w:hAnsi="Consolas"/>
          <w:noProof/>
        </w:rPr>
      </w:pPr>
      <w:r w:rsidRPr="00E130DB">
        <w:rPr>
          <w:rFonts w:ascii="Consolas" w:hAnsi="Consolas"/>
          <w:noProof/>
        </w:rPr>
        <w:t>SignatureType</w:t>
      </w:r>
    </w:p>
    <w:p w14:paraId="38502C62" w14:textId="0DC7A5CB" w:rsidR="009F6307" w:rsidRPr="00E130DB" w:rsidRDefault="00E130DB" w:rsidP="004E02BE">
      <w:pPr>
        <w:pStyle w:val="Z2PodpisRysunkuTabeli"/>
        <w:numPr>
          <w:ilvl w:val="0"/>
          <w:numId w:val="12"/>
        </w:numPr>
        <w:spacing w:before="0"/>
        <w:rPr>
          <w:rFonts w:ascii="Consolas" w:hAnsi="Consolas"/>
          <w:noProof/>
        </w:rPr>
      </w:pPr>
      <w:r w:rsidRPr="00E130DB">
        <w:rPr>
          <w:rFonts w:ascii="Consolas" w:hAnsi="Consolas"/>
          <w:noProof/>
        </w:rPr>
        <w:t>version</w:t>
      </w:r>
    </w:p>
    <w:p w14:paraId="2A9DF1CB" w14:textId="77777777" w:rsidR="00DC2CEF" w:rsidRPr="007B6B11" w:rsidRDefault="00DC2CEF" w:rsidP="004E02BE">
      <w:pPr>
        <w:rPr>
          <w:bCs/>
          <w:sz w:val="22"/>
          <w:szCs w:val="20"/>
        </w:rPr>
      </w:pPr>
      <w:r w:rsidRPr="007B6B11">
        <w:br w:type="page"/>
      </w:r>
    </w:p>
    <w:p w14:paraId="738430C3" w14:textId="6C4CA823" w:rsidR="00880463" w:rsidRPr="007B6B11" w:rsidRDefault="00880463" w:rsidP="004E02BE">
      <w:pPr>
        <w:pStyle w:val="Z2PodpisRysunkuTabeli"/>
      </w:pPr>
      <w:bookmarkStart w:id="100" w:name="_Toc183171977"/>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9</w:t>
      </w:r>
      <w:r w:rsidR="00E354C5">
        <w:fldChar w:fldCharType="end"/>
      </w:r>
      <w:r w:rsidRPr="007B6B11">
        <w:t>. Struktura deklaracji AKC-4/AKC-4zo</w:t>
      </w:r>
      <w:bookmarkEnd w:id="100"/>
    </w:p>
    <w:tbl>
      <w:tblPr>
        <w:tblStyle w:val="Tabela-Siatka"/>
        <w:tblW w:w="0" w:type="auto"/>
        <w:tblLook w:val="01E0" w:firstRow="1" w:lastRow="1" w:firstColumn="1" w:lastColumn="1" w:noHBand="0" w:noVBand="0"/>
      </w:tblPr>
      <w:tblGrid>
        <w:gridCol w:w="1740"/>
        <w:gridCol w:w="2990"/>
        <w:gridCol w:w="789"/>
        <w:gridCol w:w="2339"/>
        <w:gridCol w:w="1196"/>
      </w:tblGrid>
      <w:tr w:rsidR="00DF7937" w:rsidRPr="007B6B11" w14:paraId="7C872DE8" w14:textId="77777777" w:rsidTr="00022C03">
        <w:trPr>
          <w:trHeight w:val="213"/>
          <w:tblHeader/>
        </w:trPr>
        <w:tc>
          <w:tcPr>
            <w:tcW w:w="1740" w:type="dxa"/>
            <w:shd w:val="clear" w:color="auto" w:fill="D9D9D9" w:themeFill="background1" w:themeFillShade="D9"/>
          </w:tcPr>
          <w:p w14:paraId="0E359D76" w14:textId="77777777" w:rsidR="00DF7937" w:rsidRPr="007B6B11" w:rsidRDefault="00DF7937" w:rsidP="004E02BE">
            <w:pPr>
              <w:pStyle w:val="naglowektabeli"/>
            </w:pPr>
            <w:r w:rsidRPr="007B6B11">
              <w:t xml:space="preserve">Nazwa </w:t>
            </w:r>
          </w:p>
        </w:tc>
        <w:tc>
          <w:tcPr>
            <w:tcW w:w="2990" w:type="dxa"/>
            <w:shd w:val="clear" w:color="auto" w:fill="D9D9D9" w:themeFill="background1" w:themeFillShade="D9"/>
          </w:tcPr>
          <w:p w14:paraId="39E67FB9" w14:textId="77777777" w:rsidR="00DF7937" w:rsidRPr="007B6B11" w:rsidRDefault="00DF7937" w:rsidP="004E02BE">
            <w:pPr>
              <w:pStyle w:val="naglowektabeli"/>
            </w:pPr>
            <w:r w:rsidRPr="007B6B11">
              <w:t>Opis</w:t>
            </w:r>
          </w:p>
        </w:tc>
        <w:tc>
          <w:tcPr>
            <w:tcW w:w="789" w:type="dxa"/>
            <w:shd w:val="clear" w:color="auto" w:fill="D9D9D9" w:themeFill="background1" w:themeFillShade="D9"/>
          </w:tcPr>
          <w:p w14:paraId="5ABEBD76" w14:textId="77777777" w:rsidR="00DF7937" w:rsidRPr="007B6B11" w:rsidRDefault="00DF7937" w:rsidP="004E02BE">
            <w:pPr>
              <w:pStyle w:val="naglowektabeli"/>
            </w:pPr>
            <w:r w:rsidRPr="007B6B11">
              <w:t>Nr pola</w:t>
            </w:r>
          </w:p>
        </w:tc>
        <w:tc>
          <w:tcPr>
            <w:tcW w:w="2339" w:type="dxa"/>
            <w:shd w:val="clear" w:color="auto" w:fill="D9D9D9" w:themeFill="background1" w:themeFillShade="D9"/>
          </w:tcPr>
          <w:p w14:paraId="62774F3A" w14:textId="77777777" w:rsidR="00DF7937" w:rsidRPr="007B6B11" w:rsidRDefault="00DF7937" w:rsidP="004E02BE">
            <w:pPr>
              <w:pStyle w:val="naglowektabeli"/>
            </w:pPr>
            <w:r w:rsidRPr="007B6B11">
              <w:t>Typ</w:t>
            </w:r>
          </w:p>
        </w:tc>
        <w:tc>
          <w:tcPr>
            <w:tcW w:w="1196" w:type="dxa"/>
            <w:shd w:val="clear" w:color="auto" w:fill="D9D9D9" w:themeFill="background1" w:themeFillShade="D9"/>
          </w:tcPr>
          <w:p w14:paraId="16274B79" w14:textId="77777777" w:rsidR="00DF7937" w:rsidRPr="007B6B11" w:rsidRDefault="00DF7937" w:rsidP="004E02BE">
            <w:pPr>
              <w:pStyle w:val="naglowektabeli"/>
            </w:pPr>
            <w:r w:rsidRPr="007B6B11">
              <w:t>Liczebność</w:t>
            </w:r>
          </w:p>
        </w:tc>
      </w:tr>
      <w:tr w:rsidR="00DF7937" w:rsidRPr="007B6B11" w14:paraId="2C1A1A57" w14:textId="77777777" w:rsidTr="00C25207">
        <w:trPr>
          <w:trHeight w:val="213"/>
        </w:trPr>
        <w:tc>
          <w:tcPr>
            <w:tcW w:w="1740" w:type="dxa"/>
          </w:tcPr>
          <w:p w14:paraId="68F90C06" w14:textId="77777777" w:rsidR="00DF7937" w:rsidRPr="00BD720A" w:rsidRDefault="00DF7937" w:rsidP="004E02BE">
            <w:pPr>
              <w:pStyle w:val="Tabelazwyky"/>
              <w:rPr>
                <w:noProof/>
                <w:lang w:val="en-GB"/>
              </w:rPr>
            </w:pPr>
            <w:r w:rsidRPr="00BD720A">
              <w:rPr>
                <w:noProof/>
                <w:lang w:val="en-GB"/>
              </w:rPr>
              <w:t>Header</w:t>
            </w:r>
          </w:p>
        </w:tc>
        <w:tc>
          <w:tcPr>
            <w:tcW w:w="2990" w:type="dxa"/>
          </w:tcPr>
          <w:p w14:paraId="354F2E01" w14:textId="77777777" w:rsidR="00DF7937" w:rsidRPr="007B6B11" w:rsidRDefault="00DF7937" w:rsidP="004E02BE">
            <w:pPr>
              <w:pStyle w:val="Tabelazwyky"/>
            </w:pPr>
            <w:r w:rsidRPr="007B6B11">
              <w:t>Nagłówek deklaracji</w:t>
            </w:r>
          </w:p>
        </w:tc>
        <w:tc>
          <w:tcPr>
            <w:tcW w:w="789" w:type="dxa"/>
          </w:tcPr>
          <w:p w14:paraId="39A49E73" w14:textId="77777777" w:rsidR="00DF7937" w:rsidRPr="007B6B11" w:rsidRDefault="00DF7937" w:rsidP="004E02BE">
            <w:pPr>
              <w:pStyle w:val="Tabelazwyky"/>
            </w:pPr>
            <w:r w:rsidRPr="007B6B11">
              <w:t>-</w:t>
            </w:r>
          </w:p>
        </w:tc>
        <w:tc>
          <w:tcPr>
            <w:tcW w:w="2339" w:type="dxa"/>
          </w:tcPr>
          <w:p w14:paraId="7B5F838E" w14:textId="13A4A1F1" w:rsidR="00DF7937" w:rsidRPr="00BD720A" w:rsidRDefault="00DF7937" w:rsidP="004E02BE">
            <w:pPr>
              <w:pStyle w:val="Tabelazwyky"/>
              <w:rPr>
                <w:noProof/>
                <w:lang w:val="en-GB"/>
              </w:rPr>
            </w:pPr>
            <w:r w:rsidRPr="00BD720A">
              <w:rPr>
                <w:noProof/>
                <w:lang w:val="en-GB"/>
              </w:rPr>
              <w:t>HeaderType</w:t>
            </w:r>
          </w:p>
        </w:tc>
        <w:tc>
          <w:tcPr>
            <w:tcW w:w="1196" w:type="dxa"/>
          </w:tcPr>
          <w:p w14:paraId="1A46E05D" w14:textId="77777777" w:rsidR="00DF7937" w:rsidRPr="007B6B11" w:rsidRDefault="00DF7937" w:rsidP="004E02BE">
            <w:pPr>
              <w:pStyle w:val="Tabelazwyky"/>
            </w:pPr>
            <w:r w:rsidRPr="007B6B11">
              <w:t>1..1</w:t>
            </w:r>
          </w:p>
        </w:tc>
      </w:tr>
      <w:tr w:rsidR="00DF7937" w:rsidRPr="007B6B11" w14:paraId="6703E783" w14:textId="77777777" w:rsidTr="00C25207">
        <w:trPr>
          <w:trHeight w:val="213"/>
        </w:trPr>
        <w:tc>
          <w:tcPr>
            <w:tcW w:w="1740" w:type="dxa"/>
          </w:tcPr>
          <w:p w14:paraId="00714B2F" w14:textId="77777777" w:rsidR="00DF7937" w:rsidRPr="007B6B11" w:rsidRDefault="00DF7937" w:rsidP="004E02BE">
            <w:pPr>
              <w:pStyle w:val="Tabelazwyky"/>
            </w:pPr>
            <w:r w:rsidRPr="00BD720A">
              <w:rPr>
                <w:noProof/>
                <w:lang w:val="en-GB"/>
              </w:rPr>
              <w:t>Authentication</w:t>
            </w:r>
          </w:p>
        </w:tc>
        <w:tc>
          <w:tcPr>
            <w:tcW w:w="2990" w:type="dxa"/>
          </w:tcPr>
          <w:p w14:paraId="155DF9CE" w14:textId="77777777" w:rsidR="00DF7937" w:rsidRPr="007B6B11" w:rsidRDefault="00DF7937" w:rsidP="004E02BE">
            <w:pPr>
              <w:pStyle w:val="Tabelazwyky"/>
            </w:pPr>
            <w:r w:rsidRPr="007B6B11">
              <w:t>Uwierzytelnienie kwotą przychodu</w:t>
            </w:r>
          </w:p>
        </w:tc>
        <w:tc>
          <w:tcPr>
            <w:tcW w:w="789" w:type="dxa"/>
          </w:tcPr>
          <w:p w14:paraId="5145225C" w14:textId="77777777" w:rsidR="00DF7937" w:rsidRPr="007B6B11" w:rsidRDefault="00DF7937" w:rsidP="004E02BE">
            <w:pPr>
              <w:pStyle w:val="Tabelazwyky"/>
            </w:pPr>
            <w:r w:rsidRPr="007B6B11">
              <w:t>-</w:t>
            </w:r>
          </w:p>
        </w:tc>
        <w:tc>
          <w:tcPr>
            <w:tcW w:w="2339" w:type="dxa"/>
          </w:tcPr>
          <w:p w14:paraId="6444168C" w14:textId="77777777" w:rsidR="00DF7937" w:rsidRPr="007B6B11" w:rsidRDefault="00DF7937" w:rsidP="004E02BE">
            <w:pPr>
              <w:pStyle w:val="Tabelazwyky"/>
            </w:pPr>
            <w:r w:rsidRPr="007B6B11">
              <w:t>(</w:t>
            </w:r>
            <w:r w:rsidRPr="00BD720A">
              <w:rPr>
                <w:noProof/>
                <w:lang w:val="en-GB"/>
              </w:rPr>
              <w:t>AuthenticationType)</w:t>
            </w:r>
          </w:p>
        </w:tc>
        <w:tc>
          <w:tcPr>
            <w:tcW w:w="1196" w:type="dxa"/>
          </w:tcPr>
          <w:p w14:paraId="2321E967" w14:textId="77777777" w:rsidR="00DF7937" w:rsidRPr="007B6B11" w:rsidRDefault="00DF7937" w:rsidP="004E02BE">
            <w:pPr>
              <w:pStyle w:val="Tabelazwyky"/>
            </w:pPr>
            <w:r w:rsidRPr="007B6B11">
              <w:t>0..1</w:t>
            </w:r>
          </w:p>
        </w:tc>
      </w:tr>
      <w:tr w:rsidR="00DF7937" w:rsidRPr="007B6B11" w14:paraId="07C95ECB" w14:textId="77777777" w:rsidTr="00C25207">
        <w:trPr>
          <w:trHeight w:val="213"/>
        </w:trPr>
        <w:tc>
          <w:tcPr>
            <w:tcW w:w="1740" w:type="dxa"/>
          </w:tcPr>
          <w:p w14:paraId="1BD5774A" w14:textId="77777777" w:rsidR="00DF7937" w:rsidRPr="007B6B11" w:rsidRDefault="00DF7937" w:rsidP="004E02BE">
            <w:pPr>
              <w:pStyle w:val="Tabelazwyky"/>
            </w:pPr>
            <w:r w:rsidRPr="00BD720A">
              <w:rPr>
                <w:noProof/>
                <w:lang w:val="en-GB"/>
              </w:rPr>
              <w:t>Signature</w:t>
            </w:r>
          </w:p>
        </w:tc>
        <w:tc>
          <w:tcPr>
            <w:tcW w:w="2990" w:type="dxa"/>
          </w:tcPr>
          <w:p w14:paraId="674E1E88" w14:textId="77777777" w:rsidR="00DF7937" w:rsidRPr="007B6B11" w:rsidRDefault="00DF7937" w:rsidP="004E02BE">
            <w:pPr>
              <w:pStyle w:val="Tabelazwyky"/>
            </w:pPr>
            <w:r w:rsidRPr="007B6B11">
              <w:t>Podpis cyfrowy</w:t>
            </w:r>
          </w:p>
        </w:tc>
        <w:tc>
          <w:tcPr>
            <w:tcW w:w="789" w:type="dxa"/>
          </w:tcPr>
          <w:p w14:paraId="3AF640A4" w14:textId="77777777" w:rsidR="00DF7937" w:rsidRPr="007B6B11" w:rsidRDefault="00DF7937" w:rsidP="004E02BE">
            <w:pPr>
              <w:pStyle w:val="Tabelazwyky"/>
            </w:pPr>
            <w:r w:rsidRPr="007B6B11">
              <w:t>-</w:t>
            </w:r>
          </w:p>
        </w:tc>
        <w:tc>
          <w:tcPr>
            <w:tcW w:w="2339" w:type="dxa"/>
          </w:tcPr>
          <w:p w14:paraId="141AA960" w14:textId="77777777" w:rsidR="00DF7937" w:rsidRPr="007B6B11" w:rsidRDefault="00DF7937" w:rsidP="004E02BE">
            <w:pPr>
              <w:pStyle w:val="Tabelazwyky"/>
            </w:pPr>
            <w:r w:rsidRPr="00BD720A">
              <w:rPr>
                <w:noProof/>
                <w:lang w:val="en-GB"/>
              </w:rPr>
              <w:t>SignatureType</w:t>
            </w:r>
          </w:p>
        </w:tc>
        <w:tc>
          <w:tcPr>
            <w:tcW w:w="1196" w:type="dxa"/>
          </w:tcPr>
          <w:p w14:paraId="5DE07A86" w14:textId="77777777" w:rsidR="00DF7937" w:rsidRPr="007B6B11" w:rsidRDefault="00DF7937" w:rsidP="004E02BE">
            <w:pPr>
              <w:pStyle w:val="Tabelazwyky"/>
            </w:pPr>
            <w:r w:rsidRPr="007B6B11">
              <w:t>0..1</w:t>
            </w:r>
          </w:p>
        </w:tc>
      </w:tr>
      <w:tr w:rsidR="00DF7937" w:rsidRPr="007B6B11" w14:paraId="30BEA3A3" w14:textId="77777777" w:rsidTr="00C25207">
        <w:trPr>
          <w:trHeight w:val="213"/>
        </w:trPr>
        <w:tc>
          <w:tcPr>
            <w:tcW w:w="1740" w:type="dxa"/>
          </w:tcPr>
          <w:p w14:paraId="53464BBD" w14:textId="77777777" w:rsidR="00DF7937" w:rsidRPr="00BD720A" w:rsidRDefault="00DF7937" w:rsidP="004E02BE">
            <w:pPr>
              <w:pStyle w:val="Tabelazwyky"/>
              <w:rPr>
                <w:lang w:val="en-GB"/>
              </w:rPr>
            </w:pPr>
            <w:r w:rsidRPr="00BD720A">
              <w:rPr>
                <w:lang w:val="en-GB"/>
              </w:rPr>
              <w:t>version</w:t>
            </w:r>
          </w:p>
        </w:tc>
        <w:tc>
          <w:tcPr>
            <w:tcW w:w="2990" w:type="dxa"/>
          </w:tcPr>
          <w:p w14:paraId="5C9F8D98" w14:textId="77777777" w:rsidR="00DF7937" w:rsidRPr="007B6B11" w:rsidRDefault="00DF7937" w:rsidP="004E02BE">
            <w:pPr>
              <w:pStyle w:val="Tabelazwyky"/>
            </w:pPr>
            <w:r w:rsidRPr="007B6B11">
              <w:t xml:space="preserve">Wersja schematu, z którą zgodny jest komunikat. Oznaczenie wersji schematu, z którą zgodny jest komunikat. </w:t>
            </w:r>
          </w:p>
          <w:p w14:paraId="4AD48221" w14:textId="7007EA3D" w:rsidR="00DF7937" w:rsidRPr="007B6B11" w:rsidRDefault="00DF7937" w:rsidP="004E02BE">
            <w:pPr>
              <w:pStyle w:val="Tabelazwyky"/>
            </w:pPr>
            <w:r w:rsidRPr="007B6B11">
              <w:t>Format: V_R, gdzie V - co najmniej jedna cyfra oznaczająca główną wersję, R - co najmniej jedna cyfra oznaczającą wersję pośrednią.</w:t>
            </w:r>
          </w:p>
        </w:tc>
        <w:tc>
          <w:tcPr>
            <w:tcW w:w="789" w:type="dxa"/>
          </w:tcPr>
          <w:p w14:paraId="5590F81D" w14:textId="77777777" w:rsidR="00DF7937" w:rsidRPr="007B6B11" w:rsidRDefault="00DF7937" w:rsidP="004E02BE">
            <w:pPr>
              <w:pStyle w:val="Tabelazwyky"/>
            </w:pPr>
            <w:r w:rsidRPr="007B6B11">
              <w:t>-</w:t>
            </w:r>
          </w:p>
        </w:tc>
        <w:tc>
          <w:tcPr>
            <w:tcW w:w="2339" w:type="dxa"/>
          </w:tcPr>
          <w:p w14:paraId="358B5F5B" w14:textId="77777777" w:rsidR="00DF7937" w:rsidRPr="007B6B11" w:rsidRDefault="00DF7937" w:rsidP="004E02BE">
            <w:pPr>
              <w:pStyle w:val="Tabelazwyky"/>
            </w:pPr>
            <w:r w:rsidRPr="00BD720A">
              <w:rPr>
                <w:noProof/>
                <w:lang w:val="en-GB"/>
              </w:rPr>
              <w:t>ZVersion</w:t>
            </w:r>
          </w:p>
        </w:tc>
        <w:tc>
          <w:tcPr>
            <w:tcW w:w="1196" w:type="dxa"/>
          </w:tcPr>
          <w:p w14:paraId="3ED5F256" w14:textId="1F962E30" w:rsidR="00DF7937" w:rsidRPr="007B6B11" w:rsidRDefault="00DF7937" w:rsidP="004E02BE">
            <w:pPr>
              <w:pStyle w:val="Tabelazwyky"/>
            </w:pPr>
            <w:r w:rsidRPr="007B6B11">
              <w:t>1..1</w:t>
            </w:r>
          </w:p>
        </w:tc>
      </w:tr>
    </w:tbl>
    <w:p w14:paraId="4648AE69" w14:textId="230F07C0" w:rsidR="000A5C2D" w:rsidRPr="007B6B11" w:rsidRDefault="000A5C2D" w:rsidP="004E02BE">
      <w:pPr>
        <w:pStyle w:val="Z2PodpisRysunkuTabeli"/>
      </w:pPr>
      <w:bookmarkStart w:id="101" w:name="_Toc97503855"/>
      <w:bookmarkStart w:id="102" w:name="_Toc183172107"/>
      <w:r w:rsidRPr="007B6B11">
        <w:t xml:space="preserve">Rysunek </w:t>
      </w:r>
      <w:r w:rsidR="00E354C5">
        <w:fldChar w:fldCharType="begin"/>
      </w:r>
      <w:r w:rsidR="00E354C5">
        <w:instrText xml:space="preserve"> SEQ Rysunek \* ARABIC </w:instrText>
      </w:r>
      <w:r w:rsidR="00E354C5">
        <w:fldChar w:fldCharType="separate"/>
      </w:r>
      <w:r w:rsidR="006D48AD">
        <w:rPr>
          <w:noProof/>
        </w:rPr>
        <w:t>1</w:t>
      </w:r>
      <w:r w:rsidR="00E354C5">
        <w:rPr>
          <w:noProof/>
        </w:rPr>
        <w:fldChar w:fldCharType="end"/>
      </w:r>
      <w:r w:rsidRPr="007B6B11">
        <w:t xml:space="preserve">. </w:t>
      </w:r>
      <w:bookmarkStart w:id="103" w:name="_Hlk180055397"/>
      <w:r w:rsidRPr="007B6B11">
        <w:t>Struktura deklaracji AKC-4/AKC-4zo</w:t>
      </w:r>
      <w:bookmarkEnd w:id="101"/>
      <w:bookmarkEnd w:id="103"/>
      <w:bookmarkEnd w:id="102"/>
    </w:p>
    <w:p w14:paraId="1DE43665" w14:textId="42427E58" w:rsidR="008F6A16" w:rsidRPr="007B6B11" w:rsidRDefault="0006701F" w:rsidP="004E02BE">
      <w:r w:rsidRPr="007B6B11">
        <w:rPr>
          <w:noProof/>
        </w:rPr>
        <w:drawing>
          <wp:inline distT="0" distB="0" distL="0" distR="0" wp14:anchorId="13A8C7BA" wp14:editId="6FEB176E">
            <wp:extent cx="5755640" cy="3982085"/>
            <wp:effectExtent l="19050" t="19050" r="16510" b="18415"/>
            <wp:docPr id="55" name="Obraz 55" descr="Rysunek przedstawia strukturę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Obraz 55" descr="Rysunek przedstawia strukturę deklaracji AKC-4/AKC-4z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5640" cy="3982085"/>
                    </a:xfrm>
                    <a:prstGeom prst="rect">
                      <a:avLst/>
                    </a:prstGeom>
                    <a:noFill/>
                    <a:ln>
                      <a:solidFill>
                        <a:schemeClr val="tx1"/>
                      </a:solidFill>
                    </a:ln>
                  </pic:spPr>
                </pic:pic>
              </a:graphicData>
            </a:graphic>
          </wp:inline>
        </w:drawing>
      </w:r>
    </w:p>
    <w:p w14:paraId="454DBE92" w14:textId="77777777" w:rsidR="00DC2CEF" w:rsidRPr="007B6B11" w:rsidRDefault="00DC2CEF" w:rsidP="004E02BE">
      <w:pPr>
        <w:rPr>
          <w:bCs/>
          <w:sz w:val="22"/>
          <w:szCs w:val="20"/>
        </w:rPr>
      </w:pPr>
      <w:bookmarkStart w:id="104" w:name="_Toc87134559"/>
      <w:bookmarkStart w:id="105" w:name="_Toc88603033"/>
      <w:bookmarkStart w:id="106" w:name="_Hlk87176355"/>
      <w:bookmarkStart w:id="107" w:name="_Toc88940824"/>
      <w:bookmarkStart w:id="108" w:name="_Toc93140927"/>
      <w:bookmarkStart w:id="109" w:name="_Toc94463048"/>
      <w:r w:rsidRPr="007B6B11">
        <w:br w:type="page"/>
      </w:r>
    </w:p>
    <w:p w14:paraId="0D982CB2" w14:textId="4A0B3537" w:rsidR="0006701F" w:rsidRPr="007B6B11" w:rsidRDefault="0006701F" w:rsidP="004E02BE">
      <w:pPr>
        <w:pStyle w:val="Z2PodpisRysunkuTabeli"/>
      </w:pPr>
      <w:bookmarkStart w:id="110" w:name="_Toc183171978"/>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10</w:t>
      </w:r>
      <w:r w:rsidR="00E354C5">
        <w:fldChar w:fldCharType="end"/>
      </w:r>
      <w:r w:rsidRPr="007B6B11">
        <w:t xml:space="preserve">. Struktura &lt;HeaderType&gt;, nagłówka deklaracji </w:t>
      </w:r>
      <w:bookmarkEnd w:id="104"/>
      <w:bookmarkEnd w:id="105"/>
      <w:bookmarkEnd w:id="106"/>
      <w:bookmarkEnd w:id="107"/>
      <w:bookmarkEnd w:id="108"/>
      <w:r w:rsidRPr="007B6B11">
        <w:t>AKC-4/AKC-</w:t>
      </w:r>
      <w:bookmarkEnd w:id="109"/>
      <w:r w:rsidRPr="007B6B11">
        <w:t>4zo</w:t>
      </w:r>
      <w:bookmarkEnd w:id="110"/>
    </w:p>
    <w:tbl>
      <w:tblPr>
        <w:tblStyle w:val="Tabela-Siatka"/>
        <w:tblW w:w="9209" w:type="dxa"/>
        <w:tblLayout w:type="fixed"/>
        <w:tblLook w:val="01E0" w:firstRow="1" w:lastRow="1" w:firstColumn="1" w:lastColumn="1" w:noHBand="0" w:noVBand="0"/>
      </w:tblPr>
      <w:tblGrid>
        <w:gridCol w:w="1696"/>
        <w:gridCol w:w="3402"/>
        <w:gridCol w:w="851"/>
        <w:gridCol w:w="1984"/>
        <w:gridCol w:w="1276"/>
      </w:tblGrid>
      <w:tr w:rsidR="00E51FA9" w:rsidRPr="007B6B11" w14:paraId="4AFDA8FF" w14:textId="77777777" w:rsidTr="00DC2CEF">
        <w:trPr>
          <w:trHeight w:val="213"/>
          <w:tblHeader/>
        </w:trPr>
        <w:tc>
          <w:tcPr>
            <w:tcW w:w="1696" w:type="dxa"/>
            <w:shd w:val="clear" w:color="auto" w:fill="D9D9D9" w:themeFill="background1" w:themeFillShade="D9"/>
          </w:tcPr>
          <w:p w14:paraId="338745EF" w14:textId="77777777" w:rsidR="00E51FA9" w:rsidRPr="007B6B11" w:rsidRDefault="00E51FA9" w:rsidP="004E02BE">
            <w:pPr>
              <w:pStyle w:val="naglowektabeli"/>
            </w:pPr>
            <w:r w:rsidRPr="007B6B11">
              <w:t xml:space="preserve">Nazwa </w:t>
            </w:r>
          </w:p>
        </w:tc>
        <w:tc>
          <w:tcPr>
            <w:tcW w:w="3402" w:type="dxa"/>
            <w:shd w:val="clear" w:color="auto" w:fill="D9D9D9" w:themeFill="background1" w:themeFillShade="D9"/>
          </w:tcPr>
          <w:p w14:paraId="6792A40F" w14:textId="77777777" w:rsidR="00E51FA9" w:rsidRPr="007B6B11" w:rsidRDefault="00E51FA9" w:rsidP="004E02BE">
            <w:pPr>
              <w:pStyle w:val="naglowektabeli"/>
            </w:pPr>
            <w:r w:rsidRPr="007B6B11">
              <w:t>Opis</w:t>
            </w:r>
          </w:p>
        </w:tc>
        <w:tc>
          <w:tcPr>
            <w:tcW w:w="851" w:type="dxa"/>
            <w:shd w:val="clear" w:color="auto" w:fill="D9D9D9" w:themeFill="background1" w:themeFillShade="D9"/>
          </w:tcPr>
          <w:p w14:paraId="7FACC32A" w14:textId="77777777" w:rsidR="00E51FA9" w:rsidRPr="007B6B11" w:rsidRDefault="00E51FA9" w:rsidP="004E02BE">
            <w:pPr>
              <w:pStyle w:val="naglowektabeli"/>
            </w:pPr>
            <w:r w:rsidRPr="007B6B11">
              <w:t>Nr pola</w:t>
            </w:r>
          </w:p>
        </w:tc>
        <w:tc>
          <w:tcPr>
            <w:tcW w:w="1984" w:type="dxa"/>
            <w:shd w:val="clear" w:color="auto" w:fill="D9D9D9" w:themeFill="background1" w:themeFillShade="D9"/>
          </w:tcPr>
          <w:p w14:paraId="21C81BCB" w14:textId="77777777" w:rsidR="00E51FA9" w:rsidRPr="007B6B11" w:rsidRDefault="00E51FA9" w:rsidP="004E02BE">
            <w:pPr>
              <w:pStyle w:val="naglowektabeli"/>
            </w:pPr>
            <w:r w:rsidRPr="007B6B11">
              <w:t>Typ, reguły</w:t>
            </w:r>
          </w:p>
        </w:tc>
        <w:tc>
          <w:tcPr>
            <w:tcW w:w="1276" w:type="dxa"/>
            <w:shd w:val="clear" w:color="auto" w:fill="D9D9D9" w:themeFill="background1" w:themeFillShade="D9"/>
          </w:tcPr>
          <w:p w14:paraId="14DF0634" w14:textId="77777777" w:rsidR="00E51FA9" w:rsidRPr="007B6B11" w:rsidRDefault="00E51FA9" w:rsidP="004E02BE">
            <w:pPr>
              <w:pStyle w:val="naglowektabeli"/>
            </w:pPr>
            <w:r w:rsidRPr="007B6B11">
              <w:t>Liczebność</w:t>
            </w:r>
          </w:p>
        </w:tc>
      </w:tr>
      <w:tr w:rsidR="005B4F17" w:rsidRPr="007B6B11" w14:paraId="6428E6F8" w14:textId="77777777" w:rsidTr="00AA2E49">
        <w:trPr>
          <w:trHeight w:val="213"/>
        </w:trPr>
        <w:tc>
          <w:tcPr>
            <w:tcW w:w="1696" w:type="dxa"/>
          </w:tcPr>
          <w:p w14:paraId="4257E78F" w14:textId="77777777" w:rsidR="005B4F17" w:rsidRPr="007B6B11" w:rsidRDefault="005B4F17" w:rsidP="004E02BE">
            <w:pPr>
              <w:pStyle w:val="Tabelazwyky"/>
            </w:pPr>
            <w:r w:rsidRPr="007B6B11">
              <w:t>formKind</w:t>
            </w:r>
          </w:p>
        </w:tc>
        <w:tc>
          <w:tcPr>
            <w:tcW w:w="3402" w:type="dxa"/>
          </w:tcPr>
          <w:p w14:paraId="415B3171" w14:textId="77777777" w:rsidR="005B4F17" w:rsidRPr="007B6B11" w:rsidRDefault="005B4F17" w:rsidP="004E02BE">
            <w:pPr>
              <w:pStyle w:val="Tabelazwyky"/>
            </w:pPr>
            <w:r w:rsidRPr="007B6B11">
              <w:t>Rodzaj deklaracji. Jeżeli deklaracja składana jest przez zarejestrowanego odbiorcę w związku z nabyciem wewnątrzwspólnotowym wyrobów akcyzowych, należy wybrać AKC-4zo, w pozostałych przypadkach należy wybrać AKC-4.</w:t>
            </w:r>
          </w:p>
        </w:tc>
        <w:tc>
          <w:tcPr>
            <w:tcW w:w="851" w:type="dxa"/>
          </w:tcPr>
          <w:p w14:paraId="62848361" w14:textId="77777777" w:rsidR="005B4F17" w:rsidRPr="007B6B11" w:rsidRDefault="005B4F17" w:rsidP="004E02BE">
            <w:pPr>
              <w:pStyle w:val="Tabelazwyky"/>
            </w:pPr>
            <w:r w:rsidRPr="007B6B11">
              <w:t>-</w:t>
            </w:r>
          </w:p>
        </w:tc>
        <w:tc>
          <w:tcPr>
            <w:tcW w:w="1984" w:type="dxa"/>
          </w:tcPr>
          <w:p w14:paraId="10B11D72" w14:textId="77777777" w:rsidR="005B4F17" w:rsidRPr="007B6B11" w:rsidRDefault="005B4F17" w:rsidP="004E02BE">
            <w:pPr>
              <w:pStyle w:val="Tabelazwyky"/>
            </w:pPr>
            <w:r w:rsidRPr="007B6B11">
              <w:t>string (AKC-4 i AKC-4zo)</w:t>
            </w:r>
          </w:p>
        </w:tc>
        <w:tc>
          <w:tcPr>
            <w:tcW w:w="1276" w:type="dxa"/>
          </w:tcPr>
          <w:p w14:paraId="75C365E5" w14:textId="77777777" w:rsidR="005B4F17" w:rsidRPr="007B6B11" w:rsidRDefault="005B4F17" w:rsidP="004E02BE">
            <w:pPr>
              <w:pStyle w:val="Tabelazwyky"/>
            </w:pPr>
            <w:r w:rsidRPr="007B6B11">
              <w:t>1..1</w:t>
            </w:r>
          </w:p>
        </w:tc>
      </w:tr>
      <w:tr w:rsidR="00E51FA9" w:rsidRPr="007B6B11" w14:paraId="13DB004C" w14:textId="77777777" w:rsidTr="00AA2E49">
        <w:trPr>
          <w:trHeight w:val="213"/>
        </w:trPr>
        <w:tc>
          <w:tcPr>
            <w:tcW w:w="1696" w:type="dxa"/>
          </w:tcPr>
          <w:p w14:paraId="004909A5" w14:textId="77777777" w:rsidR="00E51FA9" w:rsidRPr="007B6B11" w:rsidRDefault="00E51FA9" w:rsidP="004E02BE">
            <w:pPr>
              <w:pStyle w:val="Tabelazwyky"/>
            </w:pPr>
            <w:r w:rsidRPr="007B6B11">
              <w:t>identifier</w:t>
            </w:r>
          </w:p>
        </w:tc>
        <w:tc>
          <w:tcPr>
            <w:tcW w:w="3402" w:type="dxa"/>
          </w:tcPr>
          <w:p w14:paraId="0D03AB9A" w14:textId="77777777" w:rsidR="00E51FA9" w:rsidRPr="007B6B11" w:rsidRDefault="00940D90" w:rsidP="004E02BE">
            <w:pPr>
              <w:pStyle w:val="Tabelazwyky"/>
            </w:pPr>
            <w:r w:rsidRPr="007B6B11">
              <w:t>Identyfikator podatkowy NIP/numer PESEL podatnika</w:t>
            </w:r>
          </w:p>
        </w:tc>
        <w:tc>
          <w:tcPr>
            <w:tcW w:w="851" w:type="dxa"/>
          </w:tcPr>
          <w:p w14:paraId="60DAF050" w14:textId="77777777" w:rsidR="00E51FA9" w:rsidRPr="007B6B11" w:rsidRDefault="00AD2476" w:rsidP="004E02BE">
            <w:pPr>
              <w:pStyle w:val="Tabelazwyky"/>
            </w:pPr>
            <w:r w:rsidRPr="007B6B11">
              <w:t>1</w:t>
            </w:r>
          </w:p>
        </w:tc>
        <w:tc>
          <w:tcPr>
            <w:tcW w:w="1984" w:type="dxa"/>
          </w:tcPr>
          <w:p w14:paraId="4A420C36" w14:textId="77777777" w:rsidR="00E51FA9" w:rsidRPr="007B6B11" w:rsidRDefault="00E51FA9" w:rsidP="004E02BE">
            <w:pPr>
              <w:pStyle w:val="Tabelazwyky"/>
            </w:pPr>
            <w:r w:rsidRPr="007B6B11">
              <w:t>ZIdentification</w:t>
            </w:r>
          </w:p>
        </w:tc>
        <w:tc>
          <w:tcPr>
            <w:tcW w:w="1276" w:type="dxa"/>
          </w:tcPr>
          <w:p w14:paraId="62DB5865" w14:textId="77777777" w:rsidR="00E51FA9" w:rsidRPr="007B6B11" w:rsidRDefault="00E51FA9" w:rsidP="004E02BE">
            <w:pPr>
              <w:pStyle w:val="Tabelazwyky"/>
            </w:pPr>
            <w:r w:rsidRPr="007B6B11">
              <w:t>1..1</w:t>
            </w:r>
          </w:p>
        </w:tc>
      </w:tr>
      <w:tr w:rsidR="005B4F17" w:rsidRPr="007B6B11" w14:paraId="1B22D11A" w14:textId="77777777" w:rsidTr="00AA2E49">
        <w:trPr>
          <w:trHeight w:val="213"/>
        </w:trPr>
        <w:tc>
          <w:tcPr>
            <w:tcW w:w="1696" w:type="dxa"/>
          </w:tcPr>
          <w:p w14:paraId="0C36A0DD" w14:textId="77777777" w:rsidR="005B4F17" w:rsidRPr="007B6B11" w:rsidRDefault="005B4F17" w:rsidP="004E02BE">
            <w:pPr>
              <w:pStyle w:val="Tabelazwyky"/>
            </w:pPr>
            <w:r w:rsidRPr="007B6B11">
              <w:t>period</w:t>
            </w:r>
          </w:p>
        </w:tc>
        <w:tc>
          <w:tcPr>
            <w:tcW w:w="3402" w:type="dxa"/>
          </w:tcPr>
          <w:p w14:paraId="26C607CB" w14:textId="77777777" w:rsidR="005B4F17" w:rsidRPr="007B6B11" w:rsidRDefault="005B4F17" w:rsidP="004E02BE">
            <w:pPr>
              <w:pStyle w:val="Tabelazwyky"/>
            </w:pPr>
            <w:r w:rsidRPr="007B6B11">
              <w:t>Data w formacie miesiąc i rok za jaki została złożona deklaracja.</w:t>
            </w:r>
          </w:p>
        </w:tc>
        <w:tc>
          <w:tcPr>
            <w:tcW w:w="851" w:type="dxa"/>
          </w:tcPr>
          <w:p w14:paraId="1625B17E" w14:textId="77777777" w:rsidR="005B4F17" w:rsidRPr="007B6B11" w:rsidRDefault="005B4F17" w:rsidP="004E02BE">
            <w:pPr>
              <w:pStyle w:val="Tabelazwyky"/>
            </w:pPr>
            <w:r w:rsidRPr="007B6B11">
              <w:t>4, 5</w:t>
            </w:r>
          </w:p>
        </w:tc>
        <w:tc>
          <w:tcPr>
            <w:tcW w:w="1984" w:type="dxa"/>
          </w:tcPr>
          <w:p w14:paraId="3F16F1D6" w14:textId="77777777" w:rsidR="005B4F17" w:rsidRPr="007B6B11" w:rsidRDefault="005B4F17" w:rsidP="004E02BE">
            <w:pPr>
              <w:pStyle w:val="Tabelazwyky"/>
            </w:pPr>
            <w:r w:rsidRPr="007B6B11">
              <w:t>ZPeriod</w:t>
            </w:r>
          </w:p>
          <w:p w14:paraId="6E486805" w14:textId="19D87C28" w:rsidR="005B4F17" w:rsidRPr="007B6B11" w:rsidRDefault="005B4F17" w:rsidP="004E02BE">
            <w:pPr>
              <w:pStyle w:val="Tabelazwyky"/>
            </w:pPr>
            <w:r w:rsidRPr="007B6B11">
              <w:t>Patrz reguła</w:t>
            </w:r>
            <w:r w:rsidR="00315368" w:rsidRPr="007B6B11">
              <w:t xml:space="preserve"> R1; R32</w:t>
            </w:r>
          </w:p>
        </w:tc>
        <w:tc>
          <w:tcPr>
            <w:tcW w:w="1276" w:type="dxa"/>
          </w:tcPr>
          <w:p w14:paraId="6ACB7A61" w14:textId="77777777" w:rsidR="005B4F17" w:rsidRPr="007B6B11" w:rsidRDefault="005B4F17" w:rsidP="004E02BE">
            <w:pPr>
              <w:pStyle w:val="Tabelazwyky"/>
            </w:pPr>
            <w:r w:rsidRPr="007B6B11">
              <w:t>1..1</w:t>
            </w:r>
          </w:p>
        </w:tc>
      </w:tr>
      <w:tr w:rsidR="005B4F17" w:rsidRPr="007B6B11" w14:paraId="15523C38" w14:textId="77777777" w:rsidTr="00AA2E49">
        <w:trPr>
          <w:trHeight w:val="213"/>
        </w:trPr>
        <w:tc>
          <w:tcPr>
            <w:tcW w:w="1696" w:type="dxa"/>
          </w:tcPr>
          <w:p w14:paraId="53A722C6" w14:textId="77777777" w:rsidR="005B4F17" w:rsidRPr="007B6B11" w:rsidRDefault="005B4F17" w:rsidP="004E02BE">
            <w:pPr>
              <w:pStyle w:val="Tabelazwyky"/>
            </w:pPr>
            <w:r w:rsidRPr="007B6B11">
              <w:t>taxOffice</w:t>
            </w:r>
          </w:p>
        </w:tc>
        <w:tc>
          <w:tcPr>
            <w:tcW w:w="3402" w:type="dxa"/>
          </w:tcPr>
          <w:p w14:paraId="0BD5AF58" w14:textId="77777777" w:rsidR="005B4F17" w:rsidRPr="007B6B11" w:rsidRDefault="005B4F17" w:rsidP="004E02BE">
            <w:pPr>
              <w:pStyle w:val="Tabelazwyky"/>
            </w:pPr>
            <w:r w:rsidRPr="007B6B11">
              <w:t>Naczelnik urzędu skarbowego, do którego adresowana jest deklaracja (kod jednostki).</w:t>
            </w:r>
          </w:p>
          <w:p w14:paraId="1FB47E9D" w14:textId="77777777" w:rsidR="005B4F17" w:rsidRPr="007B6B11" w:rsidRDefault="005B4F17" w:rsidP="004E02BE">
            <w:pPr>
              <w:pStyle w:val="Tabelazwyky"/>
            </w:pPr>
            <w:r w:rsidRPr="007B6B11">
              <w:t>Zgodny ze słownikiem 3090, dostępnym pod adresem:</w:t>
            </w:r>
          </w:p>
          <w:p w14:paraId="141CBEAA" w14:textId="6A6A16FD" w:rsidR="005B4F17" w:rsidRPr="007B6B11" w:rsidRDefault="005B4F17" w:rsidP="004E02BE">
            <w:pPr>
              <w:pStyle w:val="Tabelazwyky"/>
            </w:pPr>
            <w:r w:rsidRPr="007B6B11">
              <w:t>https://puesc.gov.pl/seap_pdr_extimpl/slowniki/3090</w:t>
            </w:r>
          </w:p>
        </w:tc>
        <w:tc>
          <w:tcPr>
            <w:tcW w:w="851" w:type="dxa"/>
          </w:tcPr>
          <w:p w14:paraId="2DCB3F39" w14:textId="77777777" w:rsidR="005B4F17" w:rsidRPr="007B6B11" w:rsidRDefault="005B4F17" w:rsidP="004E02BE">
            <w:pPr>
              <w:pStyle w:val="Tabelazwyky"/>
            </w:pPr>
            <w:r w:rsidRPr="007B6B11">
              <w:t>6</w:t>
            </w:r>
          </w:p>
        </w:tc>
        <w:tc>
          <w:tcPr>
            <w:tcW w:w="1984" w:type="dxa"/>
          </w:tcPr>
          <w:p w14:paraId="694541C6" w14:textId="77777777" w:rsidR="005B4F17" w:rsidRPr="007B6B11" w:rsidRDefault="005B4F17" w:rsidP="004E02BE">
            <w:pPr>
              <w:pStyle w:val="Tabelazwyky"/>
            </w:pPr>
            <w:r w:rsidRPr="007B6B11">
              <w:t>ZTaxOffice</w:t>
            </w:r>
          </w:p>
        </w:tc>
        <w:tc>
          <w:tcPr>
            <w:tcW w:w="1276" w:type="dxa"/>
          </w:tcPr>
          <w:p w14:paraId="20F9417E" w14:textId="77777777" w:rsidR="005B4F17" w:rsidRPr="007B6B11" w:rsidRDefault="005B4F17" w:rsidP="004E02BE">
            <w:pPr>
              <w:pStyle w:val="Tabelazwyky"/>
            </w:pPr>
            <w:r w:rsidRPr="007B6B11">
              <w:t>1..1</w:t>
            </w:r>
          </w:p>
        </w:tc>
      </w:tr>
      <w:tr w:rsidR="005B4F17" w:rsidRPr="007B6B11" w14:paraId="27FC7C01" w14:textId="77777777" w:rsidTr="00AA2E49">
        <w:trPr>
          <w:trHeight w:val="213"/>
        </w:trPr>
        <w:tc>
          <w:tcPr>
            <w:tcW w:w="1696" w:type="dxa"/>
          </w:tcPr>
          <w:p w14:paraId="017CF924" w14:textId="77777777" w:rsidR="005B4F17" w:rsidRPr="007B6B11" w:rsidRDefault="005B4F17" w:rsidP="004E02BE">
            <w:pPr>
              <w:pStyle w:val="Tabelazwyky"/>
            </w:pPr>
            <w:r w:rsidRPr="007B6B11">
              <w:t>taxOfficeName</w:t>
            </w:r>
          </w:p>
        </w:tc>
        <w:tc>
          <w:tcPr>
            <w:tcW w:w="3402" w:type="dxa"/>
          </w:tcPr>
          <w:p w14:paraId="326E8876" w14:textId="77777777" w:rsidR="005B4F17" w:rsidRPr="007B6B11" w:rsidRDefault="005B4F17" w:rsidP="004E02BE">
            <w:pPr>
              <w:pStyle w:val="Tabelazwyky"/>
            </w:pPr>
            <w:r w:rsidRPr="007B6B11">
              <w:t>Naczelnik urzędu skarbowego, do którego adresowana jest deklaracja (nazwa własna).</w:t>
            </w:r>
          </w:p>
          <w:p w14:paraId="5575DB0D" w14:textId="77777777" w:rsidR="005B4F17" w:rsidRPr="007B6B11" w:rsidRDefault="005B4F17" w:rsidP="004E02BE">
            <w:pPr>
              <w:pStyle w:val="Tabelazwyky"/>
            </w:pPr>
            <w:r w:rsidRPr="007B6B11">
              <w:t>Zgodny ze słownikiem 3090, dostępnym pod adresem:</w:t>
            </w:r>
          </w:p>
          <w:p w14:paraId="2561724E" w14:textId="77777777" w:rsidR="005B4F17" w:rsidRPr="007B6B11" w:rsidRDefault="005B4F17" w:rsidP="004E02BE">
            <w:pPr>
              <w:pStyle w:val="Tabelazwyky"/>
            </w:pPr>
            <w:r w:rsidRPr="007B6B11">
              <w:t>https://puesc.gov.pl/seap_pdr_extimpl/slowniki/3090</w:t>
            </w:r>
          </w:p>
        </w:tc>
        <w:tc>
          <w:tcPr>
            <w:tcW w:w="851" w:type="dxa"/>
          </w:tcPr>
          <w:p w14:paraId="266ADDC6" w14:textId="77777777" w:rsidR="005B4F17" w:rsidRPr="007B6B11" w:rsidRDefault="005B4F17" w:rsidP="004E02BE">
            <w:pPr>
              <w:pStyle w:val="Tabelazwyky"/>
            </w:pPr>
            <w:r w:rsidRPr="007B6B11">
              <w:t>-</w:t>
            </w:r>
          </w:p>
        </w:tc>
        <w:tc>
          <w:tcPr>
            <w:tcW w:w="1984" w:type="dxa"/>
          </w:tcPr>
          <w:p w14:paraId="6CCABAAF" w14:textId="77777777" w:rsidR="005B4F17" w:rsidRPr="007B6B11" w:rsidRDefault="005B4F17" w:rsidP="004E02BE">
            <w:pPr>
              <w:pStyle w:val="Tabelazwyky"/>
            </w:pPr>
            <w:r w:rsidRPr="007B6B11">
              <w:t>String(512)</w:t>
            </w:r>
          </w:p>
        </w:tc>
        <w:tc>
          <w:tcPr>
            <w:tcW w:w="1276" w:type="dxa"/>
          </w:tcPr>
          <w:p w14:paraId="3868CFE6" w14:textId="77777777" w:rsidR="005B4F17" w:rsidRPr="007B6B11" w:rsidRDefault="005B4F17" w:rsidP="004E02BE">
            <w:pPr>
              <w:pStyle w:val="Tabelazwyky"/>
            </w:pPr>
            <w:r w:rsidRPr="007B6B11">
              <w:t>1..1</w:t>
            </w:r>
          </w:p>
        </w:tc>
      </w:tr>
      <w:tr w:rsidR="00856B9C" w:rsidRPr="007B6B11" w14:paraId="5657C360" w14:textId="77777777" w:rsidTr="00AA2E49">
        <w:trPr>
          <w:trHeight w:val="213"/>
        </w:trPr>
        <w:tc>
          <w:tcPr>
            <w:tcW w:w="1696" w:type="dxa"/>
          </w:tcPr>
          <w:p w14:paraId="0EDCE1BA" w14:textId="77777777" w:rsidR="00856B9C" w:rsidRPr="007B6B11" w:rsidRDefault="00856B9C" w:rsidP="004E02BE">
            <w:pPr>
              <w:pStyle w:val="Tabelazwyky"/>
            </w:pPr>
            <w:r w:rsidRPr="007B6B11">
              <w:t>submissionAim</w:t>
            </w:r>
          </w:p>
        </w:tc>
        <w:tc>
          <w:tcPr>
            <w:tcW w:w="3402" w:type="dxa"/>
          </w:tcPr>
          <w:p w14:paraId="4ACC4495" w14:textId="77777777" w:rsidR="00856B9C" w:rsidRPr="007B6B11" w:rsidRDefault="00856B9C" w:rsidP="004E02BE">
            <w:pPr>
              <w:pStyle w:val="Tabelazwyky"/>
            </w:pPr>
            <w:r w:rsidRPr="007B6B11">
              <w:t>Cel złożenia formularza: złożenie deklaracji/korekta deklaracji</w:t>
            </w:r>
          </w:p>
        </w:tc>
        <w:tc>
          <w:tcPr>
            <w:tcW w:w="851" w:type="dxa"/>
          </w:tcPr>
          <w:p w14:paraId="196FE1D2" w14:textId="77777777" w:rsidR="00856B9C" w:rsidRPr="007B6B11" w:rsidRDefault="00856B9C" w:rsidP="004E02BE">
            <w:pPr>
              <w:pStyle w:val="Tabelazwyky"/>
            </w:pPr>
            <w:r w:rsidRPr="007B6B11">
              <w:t>7</w:t>
            </w:r>
          </w:p>
        </w:tc>
        <w:tc>
          <w:tcPr>
            <w:tcW w:w="1984" w:type="dxa"/>
          </w:tcPr>
          <w:p w14:paraId="7436F905" w14:textId="77777777" w:rsidR="00856B9C" w:rsidRPr="007B6B11" w:rsidRDefault="00856B9C" w:rsidP="004E02BE">
            <w:pPr>
              <w:pStyle w:val="Tabelazwyky"/>
            </w:pPr>
            <w:r w:rsidRPr="007B6B11">
              <w:t>ZSubmissionAim</w:t>
            </w:r>
          </w:p>
          <w:p w14:paraId="7BFC3CCF" w14:textId="36EDBEF1" w:rsidR="00856B9C" w:rsidRPr="007B6B11" w:rsidRDefault="00856B9C" w:rsidP="004E02BE">
            <w:pPr>
              <w:pStyle w:val="Tabelazwyky"/>
            </w:pPr>
            <w:r w:rsidRPr="007B6B11">
              <w:t>Patrz reguła</w:t>
            </w:r>
            <w:r w:rsidR="00315368" w:rsidRPr="007B6B11">
              <w:t xml:space="preserve"> R2</w:t>
            </w:r>
          </w:p>
        </w:tc>
        <w:tc>
          <w:tcPr>
            <w:tcW w:w="1276" w:type="dxa"/>
          </w:tcPr>
          <w:p w14:paraId="16B5C51E" w14:textId="77777777" w:rsidR="00856B9C" w:rsidRPr="007B6B11" w:rsidRDefault="00856B9C" w:rsidP="004E02BE">
            <w:pPr>
              <w:pStyle w:val="Tabelazwyky"/>
            </w:pPr>
            <w:r w:rsidRPr="007B6B11">
              <w:t>1..1</w:t>
            </w:r>
          </w:p>
        </w:tc>
      </w:tr>
      <w:tr w:rsidR="00856B9C" w:rsidRPr="007B6B11" w14:paraId="6D4F6CD2" w14:textId="77777777" w:rsidTr="00AA2E49">
        <w:trPr>
          <w:trHeight w:val="213"/>
        </w:trPr>
        <w:tc>
          <w:tcPr>
            <w:tcW w:w="1696" w:type="dxa"/>
          </w:tcPr>
          <w:p w14:paraId="7FEF0B8B" w14:textId="77777777" w:rsidR="00856B9C" w:rsidRPr="007B6B11" w:rsidRDefault="00856B9C" w:rsidP="004E02BE">
            <w:pPr>
              <w:pStyle w:val="Tabelazwyky"/>
            </w:pPr>
            <w:r w:rsidRPr="007B6B11">
              <w:t>orgDocNo</w:t>
            </w:r>
          </w:p>
        </w:tc>
        <w:tc>
          <w:tcPr>
            <w:tcW w:w="3402" w:type="dxa"/>
          </w:tcPr>
          <w:p w14:paraId="109AD341" w14:textId="77777777" w:rsidR="00856B9C" w:rsidRPr="007B6B11" w:rsidRDefault="00856B9C" w:rsidP="004E02BE">
            <w:pPr>
              <w:pStyle w:val="Tabelazwyky"/>
            </w:pPr>
            <w:r w:rsidRPr="007B6B11">
              <w:t>Numer dokumentu pierwotnego, którego dotyczy korekta.</w:t>
            </w:r>
          </w:p>
        </w:tc>
        <w:tc>
          <w:tcPr>
            <w:tcW w:w="851" w:type="dxa"/>
          </w:tcPr>
          <w:p w14:paraId="1EA70C8D" w14:textId="77777777" w:rsidR="00856B9C" w:rsidRPr="007B6B11" w:rsidRDefault="00856B9C" w:rsidP="004E02BE">
            <w:pPr>
              <w:pStyle w:val="Tabelazwyky"/>
            </w:pPr>
            <w:r w:rsidRPr="007B6B11">
              <w:t>-</w:t>
            </w:r>
          </w:p>
        </w:tc>
        <w:tc>
          <w:tcPr>
            <w:tcW w:w="1984" w:type="dxa"/>
          </w:tcPr>
          <w:p w14:paraId="28A25B8A" w14:textId="77777777" w:rsidR="00856B9C" w:rsidRPr="007B6B11" w:rsidRDefault="00856B9C" w:rsidP="004E02BE">
            <w:pPr>
              <w:pStyle w:val="Tabelazwyky"/>
            </w:pPr>
            <w:r w:rsidRPr="007B6B11">
              <w:t>ZDocNo</w:t>
            </w:r>
          </w:p>
          <w:p w14:paraId="09994FF2" w14:textId="01787295" w:rsidR="00161486" w:rsidRPr="007B6B11" w:rsidRDefault="00161486" w:rsidP="004E02BE">
            <w:pPr>
              <w:pStyle w:val="Tabelazwyky"/>
            </w:pPr>
            <w:r w:rsidRPr="007B6B11">
              <w:t>Patrz reguła R4</w:t>
            </w:r>
          </w:p>
        </w:tc>
        <w:tc>
          <w:tcPr>
            <w:tcW w:w="1276" w:type="dxa"/>
          </w:tcPr>
          <w:p w14:paraId="599CBEC5" w14:textId="77777777" w:rsidR="00856B9C" w:rsidRPr="007B6B11" w:rsidRDefault="00856B9C" w:rsidP="004E02BE">
            <w:pPr>
              <w:pStyle w:val="Tabelazwyky"/>
            </w:pPr>
            <w:r w:rsidRPr="007B6B11">
              <w:t>0..1</w:t>
            </w:r>
          </w:p>
        </w:tc>
      </w:tr>
      <w:tr w:rsidR="00315368" w:rsidRPr="007B6B11" w14:paraId="05E6710A" w14:textId="77777777" w:rsidTr="00AA2E49">
        <w:trPr>
          <w:trHeight w:val="213"/>
        </w:trPr>
        <w:tc>
          <w:tcPr>
            <w:tcW w:w="1696" w:type="dxa"/>
          </w:tcPr>
          <w:p w14:paraId="2C77B76D" w14:textId="77777777" w:rsidR="00315368" w:rsidRPr="007B6B11" w:rsidRDefault="00315368" w:rsidP="004E02BE">
            <w:pPr>
              <w:pStyle w:val="Tabelazwyky"/>
            </w:pPr>
            <w:r w:rsidRPr="007B6B11">
              <w:t>applicationForOverpayment</w:t>
            </w:r>
          </w:p>
        </w:tc>
        <w:tc>
          <w:tcPr>
            <w:tcW w:w="3402" w:type="dxa"/>
          </w:tcPr>
          <w:p w14:paraId="07C49157" w14:textId="77777777" w:rsidR="00315368" w:rsidRPr="007B6B11" w:rsidRDefault="00315368" w:rsidP="004E02BE">
            <w:pPr>
              <w:pStyle w:val="Tabelazwyky"/>
            </w:pPr>
            <w:r w:rsidRPr="007B6B11">
              <w:t>Informacja, czy korekta jest wnioskiem o stwierdzenie nadpłaty powstałej w wyniku korekty deklaracji.</w:t>
            </w:r>
          </w:p>
        </w:tc>
        <w:tc>
          <w:tcPr>
            <w:tcW w:w="851" w:type="dxa"/>
          </w:tcPr>
          <w:p w14:paraId="1B0867B0" w14:textId="77777777" w:rsidR="00315368" w:rsidRPr="007B6B11" w:rsidRDefault="00315368" w:rsidP="004E02BE">
            <w:pPr>
              <w:pStyle w:val="Tabelazwyky"/>
            </w:pPr>
            <w:r w:rsidRPr="007B6B11">
              <w:t>8</w:t>
            </w:r>
          </w:p>
        </w:tc>
        <w:tc>
          <w:tcPr>
            <w:tcW w:w="1984" w:type="dxa"/>
          </w:tcPr>
          <w:p w14:paraId="2C7E7D71" w14:textId="77777777" w:rsidR="00315368" w:rsidRPr="007B6B11" w:rsidRDefault="00315368" w:rsidP="004E02BE">
            <w:pPr>
              <w:pStyle w:val="Tabelazwyky"/>
            </w:pPr>
            <w:r w:rsidRPr="007B6B11">
              <w:t>boolean</w:t>
            </w:r>
          </w:p>
          <w:p w14:paraId="0B9F1BDD" w14:textId="0C9B8F60" w:rsidR="00315368" w:rsidRPr="007B6B11" w:rsidRDefault="00315368" w:rsidP="004E02BE">
            <w:pPr>
              <w:pStyle w:val="Tabelazwyky"/>
            </w:pPr>
            <w:r w:rsidRPr="007B6B11">
              <w:t>Patrz reguła R</w:t>
            </w:r>
            <w:r w:rsidR="00161486" w:rsidRPr="007B6B11">
              <w:t>5</w:t>
            </w:r>
            <w:r w:rsidRPr="007B6B11">
              <w:t xml:space="preserve"> I R</w:t>
            </w:r>
            <w:r w:rsidR="00161486" w:rsidRPr="007B6B11">
              <w:t>6</w:t>
            </w:r>
          </w:p>
        </w:tc>
        <w:tc>
          <w:tcPr>
            <w:tcW w:w="1276" w:type="dxa"/>
          </w:tcPr>
          <w:p w14:paraId="71FCAF85" w14:textId="77777777" w:rsidR="00315368" w:rsidRPr="007B6B11" w:rsidRDefault="00315368" w:rsidP="004E02BE">
            <w:pPr>
              <w:pStyle w:val="Tabelazwyky"/>
            </w:pPr>
            <w:r w:rsidRPr="007B6B11">
              <w:t>0..1</w:t>
            </w:r>
          </w:p>
        </w:tc>
      </w:tr>
      <w:tr w:rsidR="00315368" w:rsidRPr="007B6B11" w14:paraId="09A79637" w14:textId="77777777" w:rsidTr="00AA2E49">
        <w:trPr>
          <w:trHeight w:val="213"/>
        </w:trPr>
        <w:tc>
          <w:tcPr>
            <w:tcW w:w="1696" w:type="dxa"/>
          </w:tcPr>
          <w:p w14:paraId="1B0EABA7" w14:textId="77777777" w:rsidR="00315368" w:rsidRPr="007B6B11" w:rsidRDefault="00315368" w:rsidP="004E02BE">
            <w:pPr>
              <w:pStyle w:val="Tabelazwyky"/>
            </w:pPr>
            <w:r w:rsidRPr="007B6B11">
              <w:t>justification</w:t>
            </w:r>
          </w:p>
        </w:tc>
        <w:tc>
          <w:tcPr>
            <w:tcW w:w="3402" w:type="dxa"/>
          </w:tcPr>
          <w:p w14:paraId="1CDBE6C8" w14:textId="6EE720FF" w:rsidR="00315368" w:rsidRPr="007B6B11" w:rsidRDefault="00315368" w:rsidP="004E02BE">
            <w:pPr>
              <w:pStyle w:val="Tabelazwyky"/>
            </w:pPr>
            <w:r w:rsidRPr="007B6B11">
              <w:t>Pole tekstowe pozwalające na wprowadzenie informacji uzasadniającej wniosek o stwierdzenie nadpłaty/korekty.</w:t>
            </w:r>
          </w:p>
        </w:tc>
        <w:tc>
          <w:tcPr>
            <w:tcW w:w="851" w:type="dxa"/>
          </w:tcPr>
          <w:p w14:paraId="3B315A94" w14:textId="7140DBBE" w:rsidR="00315368" w:rsidRPr="007B6B11" w:rsidRDefault="009B6EBF" w:rsidP="004E02BE">
            <w:pPr>
              <w:pStyle w:val="Tabelazwyky"/>
            </w:pPr>
            <w:r w:rsidRPr="007B6B11">
              <w:t>9.a</w:t>
            </w:r>
          </w:p>
        </w:tc>
        <w:tc>
          <w:tcPr>
            <w:tcW w:w="1984" w:type="dxa"/>
          </w:tcPr>
          <w:p w14:paraId="6F6CA406" w14:textId="6DB9CDC2" w:rsidR="00315368" w:rsidRPr="007B6B11" w:rsidRDefault="00315368" w:rsidP="004E02BE">
            <w:pPr>
              <w:pStyle w:val="Tabelazwyky"/>
            </w:pPr>
            <w:r w:rsidRPr="007B6B11">
              <w:t>string(512)</w:t>
            </w:r>
          </w:p>
        </w:tc>
        <w:tc>
          <w:tcPr>
            <w:tcW w:w="1276" w:type="dxa"/>
          </w:tcPr>
          <w:p w14:paraId="35DD663A" w14:textId="77777777" w:rsidR="00315368" w:rsidRPr="007B6B11" w:rsidRDefault="00315368" w:rsidP="004E02BE">
            <w:pPr>
              <w:pStyle w:val="Tabelazwyky"/>
            </w:pPr>
            <w:r w:rsidRPr="007B6B11">
              <w:t>0..1</w:t>
            </w:r>
          </w:p>
        </w:tc>
      </w:tr>
      <w:tr w:rsidR="00315368" w:rsidRPr="007B6B11" w14:paraId="5EC180EC" w14:textId="77777777" w:rsidTr="00AA2E49">
        <w:trPr>
          <w:trHeight w:val="213"/>
        </w:trPr>
        <w:tc>
          <w:tcPr>
            <w:tcW w:w="1696" w:type="dxa"/>
          </w:tcPr>
          <w:p w14:paraId="7EF88855" w14:textId="77777777" w:rsidR="00315368" w:rsidRPr="007B6B11" w:rsidRDefault="00315368" w:rsidP="004E02BE">
            <w:pPr>
              <w:pStyle w:val="Tabelazwyky"/>
            </w:pPr>
            <w:r w:rsidRPr="007B6B11">
              <w:lastRenderedPageBreak/>
              <w:t>overpaymentAmount</w:t>
            </w:r>
          </w:p>
        </w:tc>
        <w:tc>
          <w:tcPr>
            <w:tcW w:w="3402" w:type="dxa"/>
          </w:tcPr>
          <w:p w14:paraId="1F9329BB" w14:textId="77777777" w:rsidR="00315368" w:rsidRPr="007B6B11" w:rsidRDefault="00315368" w:rsidP="004E02BE">
            <w:pPr>
              <w:pStyle w:val="Tabelazwyky"/>
            </w:pPr>
            <w:r w:rsidRPr="007B6B11">
              <w:t>Kwota żądanej nadpłaty. Wartość liczbowa/kwotowa zaokrąglone do pełnych zł.</w:t>
            </w:r>
          </w:p>
        </w:tc>
        <w:tc>
          <w:tcPr>
            <w:tcW w:w="851" w:type="dxa"/>
          </w:tcPr>
          <w:p w14:paraId="6BB4A05B" w14:textId="77777777" w:rsidR="00315368" w:rsidRPr="007B6B11" w:rsidRDefault="00315368" w:rsidP="004E02BE">
            <w:pPr>
              <w:pStyle w:val="Tabelazwyky"/>
            </w:pPr>
            <w:r w:rsidRPr="007B6B11">
              <w:t>9.b</w:t>
            </w:r>
          </w:p>
        </w:tc>
        <w:tc>
          <w:tcPr>
            <w:tcW w:w="1984" w:type="dxa"/>
          </w:tcPr>
          <w:p w14:paraId="0B78B075" w14:textId="77777777" w:rsidR="00315368" w:rsidRPr="007B6B11" w:rsidRDefault="00315368" w:rsidP="004E02BE">
            <w:pPr>
              <w:pStyle w:val="Tabelazwyky"/>
            </w:pPr>
            <w:r w:rsidRPr="007B6B11">
              <w:t>ZAmountT</w:t>
            </w:r>
          </w:p>
        </w:tc>
        <w:tc>
          <w:tcPr>
            <w:tcW w:w="1276" w:type="dxa"/>
          </w:tcPr>
          <w:p w14:paraId="30163379" w14:textId="77777777" w:rsidR="00315368" w:rsidRPr="007B6B11" w:rsidRDefault="00315368" w:rsidP="004E02BE">
            <w:pPr>
              <w:pStyle w:val="Tabelazwyky"/>
            </w:pPr>
            <w:r w:rsidRPr="007B6B11">
              <w:t>0..1</w:t>
            </w:r>
          </w:p>
        </w:tc>
      </w:tr>
      <w:tr w:rsidR="009B6EBF" w:rsidRPr="007B6B11" w14:paraId="4EE9F1D4" w14:textId="77777777" w:rsidTr="00AA2E49">
        <w:trPr>
          <w:trHeight w:val="213"/>
        </w:trPr>
        <w:tc>
          <w:tcPr>
            <w:tcW w:w="1696" w:type="dxa"/>
          </w:tcPr>
          <w:p w14:paraId="34844B55" w14:textId="77777777" w:rsidR="009B6EBF" w:rsidRPr="007B6B11" w:rsidRDefault="009B6EBF" w:rsidP="004E02BE">
            <w:pPr>
              <w:pStyle w:val="Tabelazwyky"/>
            </w:pPr>
            <w:r w:rsidRPr="007B6B11">
              <w:t>selfRef</w:t>
            </w:r>
          </w:p>
        </w:tc>
        <w:tc>
          <w:tcPr>
            <w:tcW w:w="3402" w:type="dxa"/>
          </w:tcPr>
          <w:p w14:paraId="524ACA54" w14:textId="77777777" w:rsidR="009B6EBF" w:rsidRPr="007B6B11" w:rsidRDefault="009B6EBF" w:rsidP="004E02BE">
            <w:pPr>
              <w:pStyle w:val="Tabelazwyky"/>
            </w:pPr>
            <w:r w:rsidRPr="007B6B11">
              <w:t>Numer własny komunikatu</w:t>
            </w:r>
          </w:p>
        </w:tc>
        <w:tc>
          <w:tcPr>
            <w:tcW w:w="851" w:type="dxa"/>
          </w:tcPr>
          <w:p w14:paraId="1A40D92D" w14:textId="77777777" w:rsidR="009B6EBF" w:rsidRPr="007B6B11" w:rsidRDefault="009B6EBF" w:rsidP="004E02BE">
            <w:pPr>
              <w:pStyle w:val="Tabelazwyky"/>
            </w:pPr>
            <w:r w:rsidRPr="007B6B11">
              <w:t>-</w:t>
            </w:r>
          </w:p>
        </w:tc>
        <w:tc>
          <w:tcPr>
            <w:tcW w:w="1984" w:type="dxa"/>
          </w:tcPr>
          <w:p w14:paraId="44D852F6" w14:textId="77777777" w:rsidR="009B6EBF" w:rsidRPr="007B6B11" w:rsidRDefault="009B6EBF" w:rsidP="004E02BE">
            <w:pPr>
              <w:pStyle w:val="Tabelazwyky"/>
            </w:pPr>
            <w:r w:rsidRPr="007B6B11">
              <w:t>ZSelfRef</w:t>
            </w:r>
          </w:p>
        </w:tc>
        <w:tc>
          <w:tcPr>
            <w:tcW w:w="1276" w:type="dxa"/>
          </w:tcPr>
          <w:p w14:paraId="39F38960" w14:textId="77777777" w:rsidR="009B6EBF" w:rsidRPr="007B6B11" w:rsidRDefault="009B6EBF" w:rsidP="004E02BE">
            <w:pPr>
              <w:pStyle w:val="Tabelazwyky"/>
            </w:pPr>
            <w:r w:rsidRPr="007B6B11">
              <w:t>1..1</w:t>
            </w:r>
          </w:p>
        </w:tc>
      </w:tr>
      <w:tr w:rsidR="00DE0B11" w:rsidRPr="007B6B11" w14:paraId="2F72E386" w14:textId="77777777" w:rsidTr="00AA2E49">
        <w:trPr>
          <w:trHeight w:val="213"/>
        </w:trPr>
        <w:tc>
          <w:tcPr>
            <w:tcW w:w="1696" w:type="dxa"/>
          </w:tcPr>
          <w:p w14:paraId="782DE5A5" w14:textId="77777777" w:rsidR="00DE0B11" w:rsidRPr="007B6B11" w:rsidRDefault="00DE0B11" w:rsidP="004E02BE">
            <w:pPr>
              <w:pStyle w:val="Tabelazwyky"/>
            </w:pPr>
            <w:r w:rsidRPr="007B6B11">
              <w:t>Trader</w:t>
            </w:r>
          </w:p>
        </w:tc>
        <w:tc>
          <w:tcPr>
            <w:tcW w:w="3402" w:type="dxa"/>
          </w:tcPr>
          <w:p w14:paraId="13CFF33D" w14:textId="0F00701E" w:rsidR="00DE0B11" w:rsidRPr="007B6B11" w:rsidRDefault="00DE0B11" w:rsidP="004E02BE">
            <w:pPr>
              <w:pStyle w:val="Tabelazwyky"/>
            </w:pPr>
            <w:r w:rsidRPr="007B6B11">
              <w:t>Dane podatnika</w:t>
            </w:r>
          </w:p>
        </w:tc>
        <w:tc>
          <w:tcPr>
            <w:tcW w:w="851" w:type="dxa"/>
          </w:tcPr>
          <w:p w14:paraId="2BB32E39" w14:textId="77777777" w:rsidR="00DE0B11" w:rsidRPr="007B6B11" w:rsidRDefault="00DE0B11" w:rsidP="004E02BE">
            <w:pPr>
              <w:pStyle w:val="Tabelazwyky"/>
            </w:pPr>
            <w:r w:rsidRPr="007B6B11">
              <w:t>B</w:t>
            </w:r>
          </w:p>
        </w:tc>
        <w:tc>
          <w:tcPr>
            <w:tcW w:w="1984" w:type="dxa"/>
          </w:tcPr>
          <w:p w14:paraId="140109FD" w14:textId="77777777" w:rsidR="00DE0B11" w:rsidRPr="007B6B11" w:rsidRDefault="00DE0B11" w:rsidP="004E02BE">
            <w:pPr>
              <w:pStyle w:val="Tabelazwyky"/>
            </w:pPr>
            <w:r w:rsidRPr="007B6B11">
              <w:t>ZTrader</w:t>
            </w:r>
          </w:p>
          <w:p w14:paraId="06E8FB1E" w14:textId="28F49FCE" w:rsidR="00DE0B11" w:rsidRPr="007B6B11" w:rsidRDefault="00DE0B11" w:rsidP="004E02BE">
            <w:pPr>
              <w:pStyle w:val="Tabelazwyky"/>
            </w:pPr>
            <w:r w:rsidRPr="007B6B11">
              <w:t>Patrz reguła R3</w:t>
            </w:r>
          </w:p>
        </w:tc>
        <w:tc>
          <w:tcPr>
            <w:tcW w:w="1276" w:type="dxa"/>
          </w:tcPr>
          <w:p w14:paraId="32F656F6" w14:textId="77777777" w:rsidR="00DE0B11" w:rsidRPr="007B6B11" w:rsidRDefault="00DE0B11" w:rsidP="004E02BE">
            <w:pPr>
              <w:pStyle w:val="Tabelazwyky"/>
            </w:pPr>
            <w:r w:rsidRPr="007B6B11">
              <w:t>1..1</w:t>
            </w:r>
          </w:p>
        </w:tc>
      </w:tr>
      <w:tr w:rsidR="00DE0B11" w:rsidRPr="007B6B11" w14:paraId="5EAFE5F8" w14:textId="77777777" w:rsidTr="00AA2E49">
        <w:trPr>
          <w:trHeight w:val="213"/>
        </w:trPr>
        <w:tc>
          <w:tcPr>
            <w:tcW w:w="1696" w:type="dxa"/>
          </w:tcPr>
          <w:p w14:paraId="658F6272" w14:textId="77777777" w:rsidR="00DE0B11" w:rsidRPr="007B6B11" w:rsidRDefault="00DE0B11" w:rsidP="004E02BE">
            <w:pPr>
              <w:pStyle w:val="Tabelazwyky"/>
            </w:pPr>
            <w:r w:rsidRPr="007B6B11">
              <w:t>Attachment</w:t>
            </w:r>
          </w:p>
        </w:tc>
        <w:tc>
          <w:tcPr>
            <w:tcW w:w="3402" w:type="dxa"/>
          </w:tcPr>
          <w:p w14:paraId="48C0964A" w14:textId="77777777" w:rsidR="00DE0B11" w:rsidRPr="007B6B11" w:rsidRDefault="00DE0B11" w:rsidP="004E02BE">
            <w:pPr>
              <w:pStyle w:val="Tabelazwyky"/>
            </w:pPr>
            <w:r w:rsidRPr="007B6B11">
              <w:t>Informacja o załącznikach</w:t>
            </w:r>
          </w:p>
        </w:tc>
        <w:tc>
          <w:tcPr>
            <w:tcW w:w="851" w:type="dxa"/>
          </w:tcPr>
          <w:p w14:paraId="1F527DC9" w14:textId="77777777" w:rsidR="00DE0B11" w:rsidRPr="007B6B11" w:rsidRDefault="00DE0B11" w:rsidP="004E02BE">
            <w:pPr>
              <w:pStyle w:val="Tabelazwyky"/>
            </w:pPr>
            <w:r w:rsidRPr="007B6B11">
              <w:t>F</w:t>
            </w:r>
          </w:p>
        </w:tc>
        <w:tc>
          <w:tcPr>
            <w:tcW w:w="1984" w:type="dxa"/>
          </w:tcPr>
          <w:p w14:paraId="3AB046E3" w14:textId="3DFF9B3E" w:rsidR="00DE0B11" w:rsidRPr="007B6B11" w:rsidRDefault="00DE0B11" w:rsidP="004E02BE">
            <w:pPr>
              <w:pStyle w:val="Tabelazwyky"/>
            </w:pPr>
            <w:r w:rsidRPr="007B6B11">
              <w:t>AttachmentType</w:t>
            </w:r>
          </w:p>
        </w:tc>
        <w:tc>
          <w:tcPr>
            <w:tcW w:w="1276" w:type="dxa"/>
          </w:tcPr>
          <w:p w14:paraId="179C3527" w14:textId="77777777" w:rsidR="00DE0B11" w:rsidRPr="007B6B11" w:rsidRDefault="00DE0B11" w:rsidP="004E02BE">
            <w:pPr>
              <w:pStyle w:val="Tabelazwyky"/>
            </w:pPr>
            <w:r w:rsidRPr="007B6B11">
              <w:t>0..1</w:t>
            </w:r>
          </w:p>
        </w:tc>
      </w:tr>
      <w:tr w:rsidR="00BC784D" w:rsidRPr="007B6B11" w14:paraId="6CEF9C58" w14:textId="77777777" w:rsidTr="00AA2E49">
        <w:trPr>
          <w:trHeight w:val="213"/>
        </w:trPr>
        <w:tc>
          <w:tcPr>
            <w:tcW w:w="1696" w:type="dxa"/>
          </w:tcPr>
          <w:p w14:paraId="1D163BE7" w14:textId="7C95572D" w:rsidR="00BC784D" w:rsidRPr="007B6B11" w:rsidRDefault="00155099" w:rsidP="004E02BE">
            <w:pPr>
              <w:pStyle w:val="Tabelazwyky"/>
            </w:pPr>
            <w:r w:rsidRPr="007B6B11">
              <w:t>S</w:t>
            </w:r>
            <w:r w:rsidR="00BC784D" w:rsidRPr="007B6B11">
              <w:t>tatementOfExciseDutyProductGroups</w:t>
            </w:r>
          </w:p>
        </w:tc>
        <w:tc>
          <w:tcPr>
            <w:tcW w:w="3402" w:type="dxa"/>
          </w:tcPr>
          <w:p w14:paraId="7904DA77" w14:textId="77777777" w:rsidR="00BC784D" w:rsidRPr="007B6B11" w:rsidRDefault="00BC784D" w:rsidP="004E02BE">
            <w:pPr>
              <w:pStyle w:val="Tabelazwyky"/>
            </w:pPr>
            <w:r w:rsidRPr="007B6B11">
              <w:t>Zestawienie podatku akcyzowego według grup wyrobów</w:t>
            </w:r>
          </w:p>
        </w:tc>
        <w:tc>
          <w:tcPr>
            <w:tcW w:w="851" w:type="dxa"/>
          </w:tcPr>
          <w:p w14:paraId="4A3E075C" w14:textId="77777777" w:rsidR="00BC784D" w:rsidRPr="007B6B11" w:rsidRDefault="00BC784D" w:rsidP="004E02BE">
            <w:pPr>
              <w:pStyle w:val="Tabelazwyky"/>
            </w:pPr>
            <w:r w:rsidRPr="007B6B11">
              <w:t>C</w:t>
            </w:r>
          </w:p>
        </w:tc>
        <w:tc>
          <w:tcPr>
            <w:tcW w:w="1984" w:type="dxa"/>
          </w:tcPr>
          <w:p w14:paraId="48AD1F46" w14:textId="77777777" w:rsidR="00BC784D" w:rsidRPr="007B6B11" w:rsidRDefault="00BC784D" w:rsidP="004E02BE">
            <w:pPr>
              <w:pStyle w:val="Tabelazwyky"/>
            </w:pPr>
            <w:r w:rsidRPr="007B6B11">
              <w:t>statementOfExciseDutyProductGroupsType</w:t>
            </w:r>
          </w:p>
        </w:tc>
        <w:tc>
          <w:tcPr>
            <w:tcW w:w="1276" w:type="dxa"/>
          </w:tcPr>
          <w:p w14:paraId="3495ABE1" w14:textId="77777777" w:rsidR="00BC784D" w:rsidRPr="007B6B11" w:rsidRDefault="00856B9C" w:rsidP="004E02BE">
            <w:pPr>
              <w:pStyle w:val="Tabelazwyky"/>
            </w:pPr>
            <w:r w:rsidRPr="007B6B11">
              <w:t>1</w:t>
            </w:r>
            <w:r w:rsidR="00BC784D" w:rsidRPr="007B6B11">
              <w:t>..1</w:t>
            </w:r>
          </w:p>
        </w:tc>
      </w:tr>
      <w:tr w:rsidR="00DE0B11" w:rsidRPr="007B6B11" w14:paraId="6BB4DCFE" w14:textId="77777777" w:rsidTr="00AA2E49">
        <w:trPr>
          <w:trHeight w:val="213"/>
        </w:trPr>
        <w:tc>
          <w:tcPr>
            <w:tcW w:w="1696" w:type="dxa"/>
          </w:tcPr>
          <w:p w14:paraId="3F4DD25B" w14:textId="77777777" w:rsidR="00DE0B11" w:rsidRPr="007B6B11" w:rsidRDefault="00DE0B11" w:rsidP="004E02BE">
            <w:pPr>
              <w:pStyle w:val="Tabelazwyky"/>
            </w:pPr>
            <w:r w:rsidRPr="007B6B11">
              <w:t>AmountPayable</w:t>
            </w:r>
          </w:p>
        </w:tc>
        <w:tc>
          <w:tcPr>
            <w:tcW w:w="3402" w:type="dxa"/>
          </w:tcPr>
          <w:p w14:paraId="278BC69A" w14:textId="77777777" w:rsidR="00DE0B11" w:rsidRPr="007B6B11" w:rsidRDefault="00DE0B11" w:rsidP="004E02BE">
            <w:pPr>
              <w:pStyle w:val="Tabelazwyky"/>
            </w:pPr>
            <w:r w:rsidRPr="007B6B11">
              <w:t>Rozliczenie podatku akcyzowego</w:t>
            </w:r>
          </w:p>
        </w:tc>
        <w:tc>
          <w:tcPr>
            <w:tcW w:w="851" w:type="dxa"/>
          </w:tcPr>
          <w:p w14:paraId="384EB7BF" w14:textId="77777777" w:rsidR="00DE0B11" w:rsidRPr="007B6B11" w:rsidRDefault="00DE0B11" w:rsidP="004E02BE">
            <w:pPr>
              <w:pStyle w:val="Tabelazwyky"/>
            </w:pPr>
            <w:r w:rsidRPr="007B6B11">
              <w:t>D</w:t>
            </w:r>
          </w:p>
        </w:tc>
        <w:tc>
          <w:tcPr>
            <w:tcW w:w="1984" w:type="dxa"/>
          </w:tcPr>
          <w:p w14:paraId="3EEBDDE6" w14:textId="6CC66CDB" w:rsidR="00DE0B11" w:rsidRPr="007B6B11" w:rsidRDefault="00DE0B11" w:rsidP="004E02BE">
            <w:pPr>
              <w:pStyle w:val="Tabelazwyky"/>
            </w:pPr>
            <w:r w:rsidRPr="007B6B11">
              <w:t>AmountPayableType</w:t>
            </w:r>
          </w:p>
        </w:tc>
        <w:tc>
          <w:tcPr>
            <w:tcW w:w="1276" w:type="dxa"/>
          </w:tcPr>
          <w:p w14:paraId="79AC8D47" w14:textId="77777777" w:rsidR="00DE0B11" w:rsidRPr="007B6B11" w:rsidRDefault="00DE0B11" w:rsidP="004E02BE">
            <w:pPr>
              <w:pStyle w:val="Tabelazwyky"/>
            </w:pPr>
            <w:r w:rsidRPr="007B6B11">
              <w:t>0..1</w:t>
            </w:r>
          </w:p>
        </w:tc>
      </w:tr>
      <w:tr w:rsidR="00DE0B11" w:rsidRPr="007B6B11" w14:paraId="778DE76C" w14:textId="77777777" w:rsidTr="00AA2E49">
        <w:trPr>
          <w:trHeight w:val="213"/>
        </w:trPr>
        <w:tc>
          <w:tcPr>
            <w:tcW w:w="1696" w:type="dxa"/>
          </w:tcPr>
          <w:p w14:paraId="148EF463" w14:textId="6C961505" w:rsidR="00DE0B11" w:rsidRPr="007B6B11" w:rsidRDefault="00DE0B11" w:rsidP="004E02BE">
            <w:pPr>
              <w:pStyle w:val="Tabelazwyky"/>
            </w:pPr>
            <w:r w:rsidRPr="007B6B11">
              <w:t>AmountOfExciseDuty</w:t>
            </w:r>
          </w:p>
        </w:tc>
        <w:tc>
          <w:tcPr>
            <w:tcW w:w="3402" w:type="dxa"/>
          </w:tcPr>
          <w:p w14:paraId="4B423409" w14:textId="77777777" w:rsidR="00DE0B11" w:rsidRPr="007B6B11" w:rsidRDefault="00DE0B11" w:rsidP="004E02BE">
            <w:pPr>
              <w:pStyle w:val="Tabelazwyky"/>
            </w:pPr>
            <w:r w:rsidRPr="007B6B11">
              <w:t>Wysokość podatku akcyzowego przypadającego do zapłaty</w:t>
            </w:r>
          </w:p>
        </w:tc>
        <w:tc>
          <w:tcPr>
            <w:tcW w:w="851" w:type="dxa"/>
          </w:tcPr>
          <w:p w14:paraId="45D30E58" w14:textId="77777777" w:rsidR="00DE0B11" w:rsidRPr="007B6B11" w:rsidRDefault="00DE0B11" w:rsidP="004E02BE">
            <w:pPr>
              <w:pStyle w:val="Tabelazwyky"/>
            </w:pPr>
            <w:r w:rsidRPr="007B6B11">
              <w:t>E</w:t>
            </w:r>
          </w:p>
        </w:tc>
        <w:tc>
          <w:tcPr>
            <w:tcW w:w="1984" w:type="dxa"/>
          </w:tcPr>
          <w:p w14:paraId="4CDA0DF9" w14:textId="54B157CD" w:rsidR="00DE0B11" w:rsidRPr="007B6B11" w:rsidRDefault="00DE0B11" w:rsidP="004E02BE">
            <w:pPr>
              <w:pStyle w:val="Tabelazwyky"/>
            </w:pPr>
            <w:r w:rsidRPr="007B6B11">
              <w:t>AamountOfExciseDutyType</w:t>
            </w:r>
          </w:p>
        </w:tc>
        <w:tc>
          <w:tcPr>
            <w:tcW w:w="1276" w:type="dxa"/>
          </w:tcPr>
          <w:p w14:paraId="6456F8A6" w14:textId="68DBABF4" w:rsidR="00DE0B11" w:rsidRPr="007B6B11" w:rsidRDefault="00155099" w:rsidP="004E02BE">
            <w:pPr>
              <w:pStyle w:val="Tabelazwyky"/>
            </w:pPr>
            <w:r w:rsidRPr="007B6B11">
              <w:t>0..1</w:t>
            </w:r>
          </w:p>
        </w:tc>
      </w:tr>
      <w:tr w:rsidR="00AD2476" w:rsidRPr="007B6B11" w14:paraId="421C316A" w14:textId="77777777" w:rsidTr="00AA2E49">
        <w:trPr>
          <w:trHeight w:val="213"/>
        </w:trPr>
        <w:tc>
          <w:tcPr>
            <w:tcW w:w="1696" w:type="dxa"/>
          </w:tcPr>
          <w:p w14:paraId="19F40263" w14:textId="77777777" w:rsidR="00AD2476" w:rsidRPr="007B6B11" w:rsidRDefault="00AD2476" w:rsidP="004E02BE">
            <w:pPr>
              <w:pStyle w:val="Tabelazwyky"/>
            </w:pPr>
            <w:r w:rsidRPr="007B6B11">
              <w:t>Statement</w:t>
            </w:r>
          </w:p>
        </w:tc>
        <w:tc>
          <w:tcPr>
            <w:tcW w:w="3402" w:type="dxa"/>
          </w:tcPr>
          <w:p w14:paraId="410C5606" w14:textId="77777777" w:rsidR="00AD2476" w:rsidRPr="007B6B11" w:rsidRDefault="00AD2476" w:rsidP="004E02BE">
            <w:pPr>
              <w:pStyle w:val="Tabelazwyky"/>
            </w:pPr>
            <w:r w:rsidRPr="007B6B11">
              <w:t>Oświadczenie podatnika lub osoby reprezentującej podatnika</w:t>
            </w:r>
          </w:p>
        </w:tc>
        <w:tc>
          <w:tcPr>
            <w:tcW w:w="851" w:type="dxa"/>
          </w:tcPr>
          <w:p w14:paraId="114CF7A7" w14:textId="77777777" w:rsidR="00AD2476" w:rsidRPr="007B6B11" w:rsidRDefault="00940D90" w:rsidP="004E02BE">
            <w:pPr>
              <w:pStyle w:val="Tabelazwyky"/>
            </w:pPr>
            <w:r w:rsidRPr="007B6B11">
              <w:t>G</w:t>
            </w:r>
          </w:p>
          <w:p w14:paraId="50C5827B" w14:textId="77777777" w:rsidR="00AD2476" w:rsidRPr="007B6B11" w:rsidRDefault="00AD2476" w:rsidP="004E02BE">
            <w:pPr>
              <w:pStyle w:val="Tabelazwyky"/>
            </w:pPr>
          </w:p>
        </w:tc>
        <w:tc>
          <w:tcPr>
            <w:tcW w:w="1984" w:type="dxa"/>
          </w:tcPr>
          <w:p w14:paraId="442B8718" w14:textId="154A10BE" w:rsidR="00AD2476" w:rsidRPr="007B6B11" w:rsidRDefault="00AD2476" w:rsidP="004E02BE">
            <w:pPr>
              <w:pStyle w:val="Tabelazwyky"/>
            </w:pPr>
            <w:r w:rsidRPr="007B6B11">
              <w:t>Z</w:t>
            </w:r>
            <w:r w:rsidR="00DE0B11" w:rsidRPr="007B6B11">
              <w:t>ID</w:t>
            </w:r>
            <w:r w:rsidR="005F3413" w:rsidRPr="007B6B11">
              <w:t>Ext</w:t>
            </w:r>
            <w:r w:rsidRPr="007B6B11">
              <w:t>Statement</w:t>
            </w:r>
          </w:p>
        </w:tc>
        <w:tc>
          <w:tcPr>
            <w:tcW w:w="1276" w:type="dxa"/>
          </w:tcPr>
          <w:p w14:paraId="54EA7876" w14:textId="77777777" w:rsidR="00AD2476" w:rsidRPr="007B6B11" w:rsidRDefault="00913459" w:rsidP="004E02BE">
            <w:pPr>
              <w:pStyle w:val="Tabelazwyky"/>
            </w:pPr>
            <w:r w:rsidRPr="007B6B11">
              <w:t>1</w:t>
            </w:r>
            <w:r w:rsidR="00AD2476" w:rsidRPr="007B6B11">
              <w:t>..1</w:t>
            </w:r>
          </w:p>
        </w:tc>
      </w:tr>
    </w:tbl>
    <w:p w14:paraId="4589079F" w14:textId="4DFFBDFD" w:rsidR="00DC2CEF" w:rsidRPr="007B6B11" w:rsidRDefault="00DC2CEF" w:rsidP="004E02BE">
      <w:pPr>
        <w:pStyle w:val="Z2PodpisRysunkuTabeli"/>
      </w:pPr>
      <w:bookmarkStart w:id="111" w:name="_Toc87135309"/>
      <w:bookmarkStart w:id="112" w:name="_Toc88603038"/>
      <w:bookmarkStart w:id="113" w:name="_Toc88939778"/>
      <w:bookmarkStart w:id="114" w:name="_Toc93140895"/>
      <w:bookmarkStart w:id="115" w:name="_Toc94463053"/>
      <w:bookmarkStart w:id="116" w:name="_Toc97503856"/>
      <w:bookmarkStart w:id="117" w:name="_Hlk82975798"/>
      <w:bookmarkStart w:id="118" w:name="_Toc183172108"/>
      <w:r w:rsidRPr="007B6B11">
        <w:t xml:space="preserve">Rysunek </w:t>
      </w:r>
      <w:r w:rsidR="00E354C5">
        <w:fldChar w:fldCharType="begin"/>
      </w:r>
      <w:r w:rsidR="00E354C5">
        <w:instrText xml:space="preserve"> SEQ Rysunek \* ARABIC </w:instrText>
      </w:r>
      <w:r w:rsidR="00E354C5">
        <w:fldChar w:fldCharType="separate"/>
      </w:r>
      <w:r w:rsidR="006D48AD">
        <w:rPr>
          <w:noProof/>
        </w:rPr>
        <w:t>2</w:t>
      </w:r>
      <w:r w:rsidR="00E354C5">
        <w:rPr>
          <w:noProof/>
        </w:rPr>
        <w:fldChar w:fldCharType="end"/>
      </w:r>
      <w:r w:rsidRPr="007B6B11">
        <w:t xml:space="preserve">. Struktura &lt;HeaderType&gt;, nagłówka deklaracji </w:t>
      </w:r>
      <w:bookmarkEnd w:id="111"/>
      <w:bookmarkEnd w:id="112"/>
      <w:bookmarkEnd w:id="113"/>
      <w:bookmarkEnd w:id="114"/>
      <w:r w:rsidRPr="007B6B11">
        <w:t>AKC-4/AKC-</w:t>
      </w:r>
      <w:bookmarkEnd w:id="115"/>
      <w:r w:rsidRPr="007B6B11">
        <w:t>4zo</w:t>
      </w:r>
      <w:bookmarkEnd w:id="116"/>
      <w:bookmarkEnd w:id="118"/>
    </w:p>
    <w:bookmarkEnd w:id="117"/>
    <w:p w14:paraId="3C1B3A37" w14:textId="0E93D343" w:rsidR="00D40248" w:rsidRPr="007B6B11" w:rsidRDefault="00E06300" w:rsidP="004E02BE">
      <w:r w:rsidRPr="007B6B11">
        <w:rPr>
          <w:noProof/>
        </w:rPr>
        <w:drawing>
          <wp:inline distT="0" distB="0" distL="0" distR="0" wp14:anchorId="0F639283" wp14:editId="28FB412D">
            <wp:extent cx="4626610" cy="3639599"/>
            <wp:effectExtent l="19050" t="19050" r="21590" b="18415"/>
            <wp:docPr id="60" name="Obraz 60" descr="Rysunek przedstawia strukturę  &lt;HeaderType&gt;, nagłówka deklaracji AKC-4/AKC-4zo (częś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Obraz 60" descr="Rysunek przedstawia strukturę  &lt;HeaderType&gt;, nagłówka deklaracji AKC-4/AKC-4zo (część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47242" cy="3655830"/>
                    </a:xfrm>
                    <a:prstGeom prst="rect">
                      <a:avLst/>
                    </a:prstGeom>
                    <a:noFill/>
                    <a:ln>
                      <a:solidFill>
                        <a:schemeClr val="tx1"/>
                      </a:solidFill>
                    </a:ln>
                  </pic:spPr>
                </pic:pic>
              </a:graphicData>
            </a:graphic>
          </wp:inline>
        </w:drawing>
      </w:r>
    </w:p>
    <w:p w14:paraId="7B95258C" w14:textId="6E7A6AA7" w:rsidR="00D40248" w:rsidRPr="007B6B11" w:rsidRDefault="00B962EE" w:rsidP="004E02BE">
      <w:r w:rsidRPr="007B6B11">
        <w:rPr>
          <w:noProof/>
        </w:rPr>
        <w:lastRenderedPageBreak/>
        <w:drawing>
          <wp:inline distT="0" distB="0" distL="0" distR="0" wp14:anchorId="7E47704D" wp14:editId="007358C0">
            <wp:extent cx="4626857" cy="3615690"/>
            <wp:effectExtent l="19050" t="19050" r="21590" b="22860"/>
            <wp:docPr id="58" name="Obraz 58" descr="Rysunek przedstawia strukturę &lt;HeaderType&gt;, nagłówka deklaracji AKC-4/AKC-4zo (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Obraz 58" descr="Rysunek przedstawia strukturę &lt;HeaderType&gt;, nagłówka deklaracji AKC-4/AKC-4zo (część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44725" cy="3629653"/>
                    </a:xfrm>
                    <a:prstGeom prst="rect">
                      <a:avLst/>
                    </a:prstGeom>
                    <a:noFill/>
                    <a:ln>
                      <a:solidFill>
                        <a:schemeClr val="tx1"/>
                      </a:solidFill>
                    </a:ln>
                  </pic:spPr>
                </pic:pic>
              </a:graphicData>
            </a:graphic>
          </wp:inline>
        </w:drawing>
      </w:r>
    </w:p>
    <w:p w14:paraId="52C3B4AC" w14:textId="29AF3540" w:rsidR="00A0658C" w:rsidRPr="007B6B11" w:rsidRDefault="00A0658C" w:rsidP="004E02BE">
      <w:pPr>
        <w:pStyle w:val="Z2PodpisRysunkuTabeli"/>
      </w:pPr>
      <w:bookmarkStart w:id="119" w:name="_Toc183171979"/>
      <w:r w:rsidRPr="007B6B11">
        <w:t xml:space="preserve">Tabela </w:t>
      </w:r>
      <w:r w:rsidR="00E354C5">
        <w:fldChar w:fldCharType="begin"/>
      </w:r>
      <w:r w:rsidR="00E354C5">
        <w:instrText xml:space="preserve"> SEQ Tabela \* ARABIC </w:instrText>
      </w:r>
      <w:r w:rsidR="00E354C5">
        <w:fldChar w:fldCharType="separate"/>
      </w:r>
      <w:r w:rsidR="006D48AD">
        <w:rPr>
          <w:noProof/>
        </w:rPr>
        <w:t>11</w:t>
      </w:r>
      <w:r w:rsidR="00E354C5">
        <w:fldChar w:fldCharType="end"/>
      </w:r>
      <w:r w:rsidRPr="007B6B11">
        <w:t>. Struktura &lt; CAttachmentType &gt;, Informacje o załącznikach dla deklaracji AKC-4/AKC-4zo</w:t>
      </w:r>
      <w:bookmarkEnd w:id="119"/>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E51FA9" w:rsidRPr="007B6B11" w14:paraId="776E2C9E" w14:textId="77777777" w:rsidTr="00022C03">
        <w:trPr>
          <w:trHeight w:val="213"/>
          <w:tblHeader/>
        </w:trPr>
        <w:tc>
          <w:tcPr>
            <w:tcW w:w="1788" w:type="dxa"/>
            <w:shd w:val="clear" w:color="auto" w:fill="D9D9D9" w:themeFill="background1" w:themeFillShade="D9"/>
          </w:tcPr>
          <w:p w14:paraId="746D4EF4" w14:textId="77777777" w:rsidR="00E51FA9" w:rsidRPr="007B6B11" w:rsidRDefault="00E51FA9" w:rsidP="004E02BE">
            <w:pPr>
              <w:pStyle w:val="naglowektabeli"/>
            </w:pPr>
            <w:r w:rsidRPr="007B6B11">
              <w:t xml:space="preserve">Nazwa </w:t>
            </w:r>
          </w:p>
        </w:tc>
        <w:tc>
          <w:tcPr>
            <w:tcW w:w="3360" w:type="dxa"/>
            <w:shd w:val="clear" w:color="auto" w:fill="D9D9D9" w:themeFill="background1" w:themeFillShade="D9"/>
          </w:tcPr>
          <w:p w14:paraId="207ACC52" w14:textId="77777777" w:rsidR="00E51FA9" w:rsidRPr="007B6B11" w:rsidRDefault="00E51FA9" w:rsidP="004E02BE">
            <w:pPr>
              <w:pStyle w:val="naglowektabeli"/>
            </w:pPr>
            <w:r w:rsidRPr="007B6B11">
              <w:t>Opis</w:t>
            </w:r>
          </w:p>
        </w:tc>
        <w:tc>
          <w:tcPr>
            <w:tcW w:w="837" w:type="dxa"/>
            <w:shd w:val="clear" w:color="auto" w:fill="D9D9D9" w:themeFill="background1" w:themeFillShade="D9"/>
          </w:tcPr>
          <w:p w14:paraId="21FD2C00" w14:textId="77777777" w:rsidR="00E51FA9" w:rsidRPr="007B6B11" w:rsidRDefault="00E51FA9" w:rsidP="004E02BE">
            <w:pPr>
              <w:pStyle w:val="naglowektabeli"/>
            </w:pPr>
            <w:r w:rsidRPr="007B6B11">
              <w:t>Nr pola</w:t>
            </w:r>
          </w:p>
        </w:tc>
        <w:tc>
          <w:tcPr>
            <w:tcW w:w="2098" w:type="dxa"/>
            <w:shd w:val="clear" w:color="auto" w:fill="D9D9D9" w:themeFill="background1" w:themeFillShade="D9"/>
          </w:tcPr>
          <w:p w14:paraId="088DB70C" w14:textId="77777777" w:rsidR="00E51FA9" w:rsidRPr="007B6B11" w:rsidRDefault="00E51FA9" w:rsidP="004E02BE">
            <w:pPr>
              <w:pStyle w:val="naglowektabeli"/>
            </w:pPr>
            <w:r w:rsidRPr="007B6B11">
              <w:t>Typ</w:t>
            </w:r>
          </w:p>
        </w:tc>
        <w:tc>
          <w:tcPr>
            <w:tcW w:w="1197" w:type="dxa"/>
            <w:shd w:val="clear" w:color="auto" w:fill="D9D9D9" w:themeFill="background1" w:themeFillShade="D9"/>
          </w:tcPr>
          <w:p w14:paraId="3FB3FFEE" w14:textId="77777777" w:rsidR="00E51FA9" w:rsidRPr="007B6B11" w:rsidRDefault="00E51FA9" w:rsidP="004E02BE">
            <w:pPr>
              <w:pStyle w:val="naglowektabeli"/>
            </w:pPr>
            <w:r w:rsidRPr="007B6B11">
              <w:t>Liczebność</w:t>
            </w:r>
          </w:p>
        </w:tc>
      </w:tr>
      <w:tr w:rsidR="00E1058F" w:rsidRPr="007B6B11" w14:paraId="45E6911A" w14:textId="77777777" w:rsidTr="00022B0F">
        <w:trPr>
          <w:trHeight w:val="213"/>
        </w:trPr>
        <w:tc>
          <w:tcPr>
            <w:tcW w:w="1788" w:type="dxa"/>
            <w:shd w:val="clear" w:color="auto" w:fill="auto"/>
          </w:tcPr>
          <w:p w14:paraId="58B29D76" w14:textId="77777777" w:rsidR="00E1058F" w:rsidRPr="007B6B11" w:rsidRDefault="00E1058F" w:rsidP="004E02BE">
            <w:pPr>
              <w:pStyle w:val="Tabelazwyky"/>
            </w:pPr>
            <w:r w:rsidRPr="007B6B11">
              <w:t>AKC4A</w:t>
            </w:r>
          </w:p>
        </w:tc>
        <w:tc>
          <w:tcPr>
            <w:tcW w:w="3360" w:type="dxa"/>
            <w:shd w:val="clear" w:color="auto" w:fill="auto"/>
          </w:tcPr>
          <w:p w14:paraId="574F9FA4" w14:textId="77777777" w:rsidR="00E1058F" w:rsidRPr="007B6B11" w:rsidRDefault="00E1058F" w:rsidP="004E02BE">
            <w:pPr>
              <w:pStyle w:val="Tabelazwyky"/>
            </w:pPr>
            <w:r w:rsidRPr="007B6B11">
              <w:t>Załącznik AKC-4/A</w:t>
            </w:r>
          </w:p>
        </w:tc>
        <w:tc>
          <w:tcPr>
            <w:tcW w:w="837" w:type="dxa"/>
            <w:shd w:val="clear" w:color="auto" w:fill="auto"/>
          </w:tcPr>
          <w:p w14:paraId="24AC4660" w14:textId="77777777" w:rsidR="00E1058F" w:rsidRPr="007B6B11" w:rsidRDefault="00E1058F" w:rsidP="004E02BE">
            <w:pPr>
              <w:pStyle w:val="Tabelazwyky"/>
            </w:pPr>
            <w:r w:rsidRPr="007B6B11">
              <w:t>-</w:t>
            </w:r>
          </w:p>
        </w:tc>
        <w:tc>
          <w:tcPr>
            <w:tcW w:w="2098" w:type="dxa"/>
            <w:shd w:val="clear" w:color="auto" w:fill="auto"/>
          </w:tcPr>
          <w:p w14:paraId="001484A8" w14:textId="380C9E67" w:rsidR="00E1058F" w:rsidRPr="007B6B11" w:rsidRDefault="00E1058F" w:rsidP="004E02BE">
            <w:pPr>
              <w:pStyle w:val="Tabelazwyky"/>
            </w:pPr>
            <w:r w:rsidRPr="007B6B11">
              <w:t>AKC4AType</w:t>
            </w:r>
          </w:p>
        </w:tc>
        <w:tc>
          <w:tcPr>
            <w:tcW w:w="1197" w:type="dxa"/>
            <w:shd w:val="clear" w:color="auto" w:fill="auto"/>
          </w:tcPr>
          <w:p w14:paraId="2E31C1DA" w14:textId="77777777" w:rsidR="00E1058F" w:rsidRPr="007B6B11" w:rsidRDefault="00E1058F" w:rsidP="004E02BE">
            <w:pPr>
              <w:pStyle w:val="Tabelazwyky"/>
            </w:pPr>
            <w:r w:rsidRPr="007B6B11">
              <w:t>0..99</w:t>
            </w:r>
          </w:p>
        </w:tc>
      </w:tr>
      <w:tr w:rsidR="00E1058F" w:rsidRPr="007B6B11" w14:paraId="0E0F1931" w14:textId="77777777" w:rsidTr="00022B0F">
        <w:trPr>
          <w:trHeight w:val="213"/>
        </w:trPr>
        <w:tc>
          <w:tcPr>
            <w:tcW w:w="1788" w:type="dxa"/>
            <w:shd w:val="clear" w:color="auto" w:fill="auto"/>
          </w:tcPr>
          <w:p w14:paraId="39596FCF" w14:textId="77777777" w:rsidR="00E1058F" w:rsidRPr="007B6B11" w:rsidRDefault="00E1058F" w:rsidP="004E02BE">
            <w:pPr>
              <w:pStyle w:val="Tabelazwyky"/>
            </w:pPr>
            <w:r w:rsidRPr="007B6B11">
              <w:t>AKC4B</w:t>
            </w:r>
          </w:p>
        </w:tc>
        <w:tc>
          <w:tcPr>
            <w:tcW w:w="3360" w:type="dxa"/>
            <w:shd w:val="clear" w:color="auto" w:fill="auto"/>
          </w:tcPr>
          <w:p w14:paraId="3723181D" w14:textId="77777777" w:rsidR="00E1058F" w:rsidRPr="007B6B11" w:rsidRDefault="00E1058F" w:rsidP="004E02BE">
            <w:pPr>
              <w:pStyle w:val="Tabelazwyky"/>
            </w:pPr>
            <w:r w:rsidRPr="007B6B11">
              <w:t>Załącznik AKC-4/B</w:t>
            </w:r>
          </w:p>
        </w:tc>
        <w:tc>
          <w:tcPr>
            <w:tcW w:w="837" w:type="dxa"/>
            <w:shd w:val="clear" w:color="auto" w:fill="auto"/>
          </w:tcPr>
          <w:p w14:paraId="5860E80D" w14:textId="77777777" w:rsidR="00E1058F" w:rsidRPr="007B6B11" w:rsidRDefault="00E1058F" w:rsidP="004E02BE">
            <w:pPr>
              <w:pStyle w:val="Tabelazwyky"/>
            </w:pPr>
            <w:r w:rsidRPr="007B6B11">
              <w:t>-</w:t>
            </w:r>
          </w:p>
        </w:tc>
        <w:tc>
          <w:tcPr>
            <w:tcW w:w="2098" w:type="dxa"/>
            <w:shd w:val="clear" w:color="auto" w:fill="auto"/>
          </w:tcPr>
          <w:p w14:paraId="18B31A8F" w14:textId="590C87D1" w:rsidR="00E1058F" w:rsidRPr="007B6B11" w:rsidRDefault="00E1058F" w:rsidP="004E02BE">
            <w:pPr>
              <w:pStyle w:val="Tabelazwyky"/>
            </w:pPr>
            <w:r w:rsidRPr="007B6B11">
              <w:t>AKC4BType</w:t>
            </w:r>
          </w:p>
        </w:tc>
        <w:tc>
          <w:tcPr>
            <w:tcW w:w="1197" w:type="dxa"/>
            <w:shd w:val="clear" w:color="auto" w:fill="auto"/>
          </w:tcPr>
          <w:p w14:paraId="2A0E9FA4" w14:textId="77777777" w:rsidR="00E1058F" w:rsidRPr="007B6B11" w:rsidRDefault="00E1058F" w:rsidP="004E02BE">
            <w:pPr>
              <w:pStyle w:val="Tabelazwyky"/>
            </w:pPr>
            <w:r w:rsidRPr="007B6B11">
              <w:t>0..99</w:t>
            </w:r>
          </w:p>
        </w:tc>
      </w:tr>
      <w:tr w:rsidR="00E1058F" w:rsidRPr="007B6B11" w14:paraId="46685317" w14:textId="77777777" w:rsidTr="00022B0F">
        <w:trPr>
          <w:trHeight w:val="213"/>
        </w:trPr>
        <w:tc>
          <w:tcPr>
            <w:tcW w:w="1788" w:type="dxa"/>
            <w:shd w:val="clear" w:color="auto" w:fill="auto"/>
          </w:tcPr>
          <w:p w14:paraId="744632A2" w14:textId="77777777" w:rsidR="00E1058F" w:rsidRPr="007B6B11" w:rsidRDefault="00E1058F" w:rsidP="004E02BE">
            <w:pPr>
              <w:pStyle w:val="Tabelazwyky"/>
            </w:pPr>
            <w:r w:rsidRPr="007B6B11">
              <w:t>AKC4C</w:t>
            </w:r>
          </w:p>
        </w:tc>
        <w:tc>
          <w:tcPr>
            <w:tcW w:w="3360" w:type="dxa"/>
            <w:shd w:val="clear" w:color="auto" w:fill="auto"/>
          </w:tcPr>
          <w:p w14:paraId="441155C8" w14:textId="77777777" w:rsidR="00E1058F" w:rsidRPr="007B6B11" w:rsidRDefault="00E1058F" w:rsidP="004E02BE">
            <w:pPr>
              <w:pStyle w:val="Tabelazwyky"/>
            </w:pPr>
            <w:r w:rsidRPr="007B6B11">
              <w:t>Załącznik AKC-4/C</w:t>
            </w:r>
          </w:p>
        </w:tc>
        <w:tc>
          <w:tcPr>
            <w:tcW w:w="837" w:type="dxa"/>
            <w:shd w:val="clear" w:color="auto" w:fill="auto"/>
          </w:tcPr>
          <w:p w14:paraId="6814A6E8" w14:textId="77777777" w:rsidR="00E1058F" w:rsidRPr="007B6B11" w:rsidRDefault="00E1058F" w:rsidP="004E02BE">
            <w:pPr>
              <w:pStyle w:val="Tabelazwyky"/>
            </w:pPr>
            <w:r w:rsidRPr="007B6B11">
              <w:t>-</w:t>
            </w:r>
          </w:p>
        </w:tc>
        <w:tc>
          <w:tcPr>
            <w:tcW w:w="2098" w:type="dxa"/>
            <w:shd w:val="clear" w:color="auto" w:fill="auto"/>
          </w:tcPr>
          <w:p w14:paraId="7B53F688" w14:textId="50C3320B" w:rsidR="00E1058F" w:rsidRPr="007B6B11" w:rsidRDefault="00E1058F" w:rsidP="004E02BE">
            <w:pPr>
              <w:pStyle w:val="Tabelazwyky"/>
            </w:pPr>
            <w:r w:rsidRPr="007B6B11">
              <w:t>AKC4CType</w:t>
            </w:r>
          </w:p>
        </w:tc>
        <w:tc>
          <w:tcPr>
            <w:tcW w:w="1197" w:type="dxa"/>
            <w:shd w:val="clear" w:color="auto" w:fill="auto"/>
          </w:tcPr>
          <w:p w14:paraId="5F25C0F5" w14:textId="77777777" w:rsidR="00E1058F" w:rsidRPr="007B6B11" w:rsidRDefault="00E1058F" w:rsidP="004E02BE">
            <w:pPr>
              <w:pStyle w:val="Tabelazwyky"/>
            </w:pPr>
            <w:r w:rsidRPr="007B6B11">
              <w:t>0..99</w:t>
            </w:r>
          </w:p>
        </w:tc>
      </w:tr>
      <w:tr w:rsidR="00E1058F" w:rsidRPr="007B6B11" w14:paraId="5A58F1F9" w14:textId="77777777" w:rsidTr="00022B0F">
        <w:trPr>
          <w:trHeight w:val="213"/>
        </w:trPr>
        <w:tc>
          <w:tcPr>
            <w:tcW w:w="1788" w:type="dxa"/>
            <w:shd w:val="clear" w:color="auto" w:fill="auto"/>
          </w:tcPr>
          <w:p w14:paraId="2B487C43" w14:textId="77777777" w:rsidR="00E1058F" w:rsidRPr="007B6B11" w:rsidRDefault="00E1058F" w:rsidP="004E02BE">
            <w:pPr>
              <w:pStyle w:val="Tabelazwyky"/>
            </w:pPr>
            <w:r w:rsidRPr="007B6B11">
              <w:t>AKC4D</w:t>
            </w:r>
          </w:p>
        </w:tc>
        <w:tc>
          <w:tcPr>
            <w:tcW w:w="3360" w:type="dxa"/>
            <w:shd w:val="clear" w:color="auto" w:fill="auto"/>
          </w:tcPr>
          <w:p w14:paraId="16D3E731" w14:textId="77777777" w:rsidR="00E1058F" w:rsidRPr="007B6B11" w:rsidRDefault="00E1058F" w:rsidP="004E02BE">
            <w:pPr>
              <w:pStyle w:val="Tabelazwyky"/>
            </w:pPr>
            <w:r w:rsidRPr="007B6B11">
              <w:t>Załącznik AKC-4/D</w:t>
            </w:r>
          </w:p>
        </w:tc>
        <w:tc>
          <w:tcPr>
            <w:tcW w:w="837" w:type="dxa"/>
            <w:shd w:val="clear" w:color="auto" w:fill="auto"/>
          </w:tcPr>
          <w:p w14:paraId="5A58F5E7" w14:textId="77777777" w:rsidR="00E1058F" w:rsidRPr="007B6B11" w:rsidRDefault="00E1058F" w:rsidP="004E02BE">
            <w:pPr>
              <w:pStyle w:val="Tabelazwyky"/>
            </w:pPr>
            <w:r w:rsidRPr="007B6B11">
              <w:t>-</w:t>
            </w:r>
          </w:p>
        </w:tc>
        <w:tc>
          <w:tcPr>
            <w:tcW w:w="2098" w:type="dxa"/>
            <w:shd w:val="clear" w:color="auto" w:fill="auto"/>
          </w:tcPr>
          <w:p w14:paraId="21DE741D" w14:textId="6B63B705" w:rsidR="00E1058F" w:rsidRPr="007B6B11" w:rsidRDefault="00E1058F" w:rsidP="004E02BE">
            <w:pPr>
              <w:pStyle w:val="Tabelazwyky"/>
            </w:pPr>
            <w:r w:rsidRPr="007B6B11">
              <w:t>AKC4DType</w:t>
            </w:r>
          </w:p>
        </w:tc>
        <w:tc>
          <w:tcPr>
            <w:tcW w:w="1197" w:type="dxa"/>
            <w:shd w:val="clear" w:color="auto" w:fill="auto"/>
          </w:tcPr>
          <w:p w14:paraId="6E19442A" w14:textId="77777777" w:rsidR="00E1058F" w:rsidRPr="007B6B11" w:rsidRDefault="00E1058F" w:rsidP="004E02BE">
            <w:pPr>
              <w:pStyle w:val="Tabelazwyky"/>
            </w:pPr>
            <w:r w:rsidRPr="007B6B11">
              <w:t>0..99</w:t>
            </w:r>
          </w:p>
        </w:tc>
      </w:tr>
      <w:tr w:rsidR="00E1058F" w:rsidRPr="007B6B11" w14:paraId="4C3101DF" w14:textId="77777777" w:rsidTr="00022B0F">
        <w:trPr>
          <w:trHeight w:val="213"/>
        </w:trPr>
        <w:tc>
          <w:tcPr>
            <w:tcW w:w="1788" w:type="dxa"/>
            <w:shd w:val="clear" w:color="auto" w:fill="auto"/>
          </w:tcPr>
          <w:p w14:paraId="2147BAE5" w14:textId="77777777" w:rsidR="00E1058F" w:rsidRPr="007B6B11" w:rsidRDefault="00E1058F" w:rsidP="004E02BE">
            <w:pPr>
              <w:pStyle w:val="Tabelazwyky"/>
            </w:pPr>
            <w:r w:rsidRPr="007B6B11">
              <w:t>AKC4E</w:t>
            </w:r>
          </w:p>
        </w:tc>
        <w:tc>
          <w:tcPr>
            <w:tcW w:w="3360" w:type="dxa"/>
            <w:shd w:val="clear" w:color="auto" w:fill="auto"/>
          </w:tcPr>
          <w:p w14:paraId="57D9AA13" w14:textId="77777777" w:rsidR="00E1058F" w:rsidRPr="007B6B11" w:rsidRDefault="00E1058F" w:rsidP="004E02BE">
            <w:pPr>
              <w:pStyle w:val="Tabelazwyky"/>
            </w:pPr>
            <w:r w:rsidRPr="007B6B11">
              <w:t>Załącznik AKC-4/E</w:t>
            </w:r>
          </w:p>
        </w:tc>
        <w:tc>
          <w:tcPr>
            <w:tcW w:w="837" w:type="dxa"/>
            <w:shd w:val="clear" w:color="auto" w:fill="auto"/>
          </w:tcPr>
          <w:p w14:paraId="545E6E4C" w14:textId="77777777" w:rsidR="00E1058F" w:rsidRPr="007B6B11" w:rsidRDefault="00E1058F" w:rsidP="004E02BE">
            <w:pPr>
              <w:pStyle w:val="Tabelazwyky"/>
            </w:pPr>
            <w:r w:rsidRPr="007B6B11">
              <w:t>-</w:t>
            </w:r>
          </w:p>
        </w:tc>
        <w:tc>
          <w:tcPr>
            <w:tcW w:w="2098" w:type="dxa"/>
            <w:shd w:val="clear" w:color="auto" w:fill="auto"/>
          </w:tcPr>
          <w:p w14:paraId="45BA39D1" w14:textId="6B7131A6" w:rsidR="00E1058F" w:rsidRPr="007B6B11" w:rsidRDefault="00E1058F" w:rsidP="004E02BE">
            <w:pPr>
              <w:pStyle w:val="Tabelazwyky"/>
            </w:pPr>
            <w:r w:rsidRPr="007B6B11">
              <w:t>AKC4EType</w:t>
            </w:r>
          </w:p>
        </w:tc>
        <w:tc>
          <w:tcPr>
            <w:tcW w:w="1197" w:type="dxa"/>
            <w:shd w:val="clear" w:color="auto" w:fill="auto"/>
          </w:tcPr>
          <w:p w14:paraId="1448E976" w14:textId="77777777" w:rsidR="00E1058F" w:rsidRPr="007B6B11" w:rsidRDefault="00E1058F" w:rsidP="004E02BE">
            <w:pPr>
              <w:pStyle w:val="Tabelazwyky"/>
            </w:pPr>
            <w:r w:rsidRPr="007B6B11">
              <w:t>0..1</w:t>
            </w:r>
          </w:p>
        </w:tc>
      </w:tr>
      <w:tr w:rsidR="00E1058F" w:rsidRPr="007B6B11" w14:paraId="4A617491" w14:textId="77777777" w:rsidTr="00022B0F">
        <w:trPr>
          <w:trHeight w:val="213"/>
        </w:trPr>
        <w:tc>
          <w:tcPr>
            <w:tcW w:w="1788" w:type="dxa"/>
            <w:shd w:val="clear" w:color="auto" w:fill="auto"/>
          </w:tcPr>
          <w:p w14:paraId="0F21B616" w14:textId="77777777" w:rsidR="00E1058F" w:rsidRPr="007B6B11" w:rsidRDefault="00E1058F" w:rsidP="004E02BE">
            <w:pPr>
              <w:pStyle w:val="Tabelazwyky"/>
            </w:pPr>
            <w:r w:rsidRPr="007B6B11">
              <w:t>AKC4F</w:t>
            </w:r>
          </w:p>
        </w:tc>
        <w:tc>
          <w:tcPr>
            <w:tcW w:w="3360" w:type="dxa"/>
            <w:shd w:val="clear" w:color="auto" w:fill="auto"/>
          </w:tcPr>
          <w:p w14:paraId="1B5316F4" w14:textId="77777777" w:rsidR="00E1058F" w:rsidRPr="007B6B11" w:rsidRDefault="00E1058F" w:rsidP="004E02BE">
            <w:pPr>
              <w:pStyle w:val="Tabelazwyky"/>
            </w:pPr>
            <w:r w:rsidRPr="007B6B11">
              <w:t>Załącznik AKC-4/F</w:t>
            </w:r>
          </w:p>
        </w:tc>
        <w:tc>
          <w:tcPr>
            <w:tcW w:w="837" w:type="dxa"/>
            <w:shd w:val="clear" w:color="auto" w:fill="auto"/>
          </w:tcPr>
          <w:p w14:paraId="5DA44184" w14:textId="77777777" w:rsidR="00E1058F" w:rsidRPr="007B6B11" w:rsidRDefault="00E1058F" w:rsidP="004E02BE">
            <w:pPr>
              <w:pStyle w:val="Tabelazwyky"/>
            </w:pPr>
            <w:r w:rsidRPr="007B6B11">
              <w:t>-</w:t>
            </w:r>
          </w:p>
        </w:tc>
        <w:tc>
          <w:tcPr>
            <w:tcW w:w="2098" w:type="dxa"/>
            <w:shd w:val="clear" w:color="auto" w:fill="auto"/>
          </w:tcPr>
          <w:p w14:paraId="01724B9C" w14:textId="708AB0CD" w:rsidR="00E1058F" w:rsidRPr="007B6B11" w:rsidRDefault="00E1058F" w:rsidP="004E02BE">
            <w:pPr>
              <w:pStyle w:val="Tabelazwyky"/>
            </w:pPr>
            <w:r w:rsidRPr="007B6B11">
              <w:t>AKC4FType</w:t>
            </w:r>
          </w:p>
        </w:tc>
        <w:tc>
          <w:tcPr>
            <w:tcW w:w="1197" w:type="dxa"/>
            <w:shd w:val="clear" w:color="auto" w:fill="auto"/>
          </w:tcPr>
          <w:p w14:paraId="18CB4D4E" w14:textId="77777777" w:rsidR="00E1058F" w:rsidRPr="007B6B11" w:rsidRDefault="00E1058F" w:rsidP="004E02BE">
            <w:pPr>
              <w:pStyle w:val="Tabelazwyky"/>
            </w:pPr>
            <w:r w:rsidRPr="007B6B11">
              <w:t>0..99</w:t>
            </w:r>
          </w:p>
        </w:tc>
      </w:tr>
      <w:tr w:rsidR="00E1058F" w:rsidRPr="007B6B11" w14:paraId="4667FD3C" w14:textId="77777777" w:rsidTr="00022B0F">
        <w:trPr>
          <w:trHeight w:val="213"/>
        </w:trPr>
        <w:tc>
          <w:tcPr>
            <w:tcW w:w="1788" w:type="dxa"/>
            <w:shd w:val="clear" w:color="auto" w:fill="auto"/>
          </w:tcPr>
          <w:p w14:paraId="17C1ABBE" w14:textId="77777777" w:rsidR="00E1058F" w:rsidRPr="007B6B11" w:rsidRDefault="00E1058F" w:rsidP="004E02BE">
            <w:pPr>
              <w:pStyle w:val="Tabelazwyky"/>
            </w:pPr>
            <w:r w:rsidRPr="007B6B11">
              <w:t>AKC4H</w:t>
            </w:r>
          </w:p>
        </w:tc>
        <w:tc>
          <w:tcPr>
            <w:tcW w:w="3360" w:type="dxa"/>
            <w:shd w:val="clear" w:color="auto" w:fill="auto"/>
          </w:tcPr>
          <w:p w14:paraId="7BE657B6" w14:textId="77777777" w:rsidR="00E1058F" w:rsidRPr="007B6B11" w:rsidRDefault="00E1058F" w:rsidP="004E02BE">
            <w:pPr>
              <w:pStyle w:val="Tabelazwyky"/>
            </w:pPr>
            <w:r w:rsidRPr="007B6B11">
              <w:t>Załącznik AKC-4/H</w:t>
            </w:r>
          </w:p>
        </w:tc>
        <w:tc>
          <w:tcPr>
            <w:tcW w:w="837" w:type="dxa"/>
            <w:shd w:val="clear" w:color="auto" w:fill="auto"/>
          </w:tcPr>
          <w:p w14:paraId="4EBFCA17" w14:textId="77777777" w:rsidR="00E1058F" w:rsidRPr="007B6B11" w:rsidRDefault="00E1058F" w:rsidP="004E02BE">
            <w:pPr>
              <w:pStyle w:val="Tabelazwyky"/>
            </w:pPr>
            <w:r w:rsidRPr="007B6B11">
              <w:t>-</w:t>
            </w:r>
          </w:p>
        </w:tc>
        <w:tc>
          <w:tcPr>
            <w:tcW w:w="2098" w:type="dxa"/>
            <w:shd w:val="clear" w:color="auto" w:fill="auto"/>
          </w:tcPr>
          <w:p w14:paraId="2EB8C0A1" w14:textId="13ADA049" w:rsidR="00E1058F" w:rsidRPr="007B6B11" w:rsidRDefault="00E1058F" w:rsidP="004E02BE">
            <w:pPr>
              <w:pStyle w:val="Tabelazwyky"/>
            </w:pPr>
            <w:r w:rsidRPr="007B6B11">
              <w:t>AKC4HType</w:t>
            </w:r>
          </w:p>
        </w:tc>
        <w:tc>
          <w:tcPr>
            <w:tcW w:w="1197" w:type="dxa"/>
            <w:shd w:val="clear" w:color="auto" w:fill="auto"/>
          </w:tcPr>
          <w:p w14:paraId="00C2A607" w14:textId="77777777" w:rsidR="00E1058F" w:rsidRPr="007B6B11" w:rsidRDefault="00E1058F" w:rsidP="004E02BE">
            <w:pPr>
              <w:pStyle w:val="Tabelazwyky"/>
            </w:pPr>
            <w:r w:rsidRPr="007B6B11">
              <w:t>0..99</w:t>
            </w:r>
          </w:p>
        </w:tc>
      </w:tr>
      <w:tr w:rsidR="00E1058F" w:rsidRPr="007B6B11" w14:paraId="21A9D7CF" w14:textId="77777777" w:rsidTr="00022B0F">
        <w:trPr>
          <w:trHeight w:val="213"/>
        </w:trPr>
        <w:tc>
          <w:tcPr>
            <w:tcW w:w="1788" w:type="dxa"/>
            <w:shd w:val="clear" w:color="auto" w:fill="auto"/>
          </w:tcPr>
          <w:p w14:paraId="1E6AC476" w14:textId="77777777" w:rsidR="00E1058F" w:rsidRPr="007B6B11" w:rsidRDefault="00E1058F" w:rsidP="004E02BE">
            <w:pPr>
              <w:pStyle w:val="Tabelazwyky"/>
            </w:pPr>
            <w:r w:rsidRPr="007B6B11">
              <w:t>AKC4I</w:t>
            </w:r>
          </w:p>
        </w:tc>
        <w:tc>
          <w:tcPr>
            <w:tcW w:w="3360" w:type="dxa"/>
            <w:shd w:val="clear" w:color="auto" w:fill="auto"/>
          </w:tcPr>
          <w:p w14:paraId="00FFA3C2" w14:textId="77777777" w:rsidR="00E1058F" w:rsidRPr="007B6B11" w:rsidRDefault="00E1058F" w:rsidP="004E02BE">
            <w:pPr>
              <w:pStyle w:val="Tabelazwyky"/>
            </w:pPr>
            <w:r w:rsidRPr="007B6B11">
              <w:t>Załącznik AKC-4/I</w:t>
            </w:r>
          </w:p>
        </w:tc>
        <w:tc>
          <w:tcPr>
            <w:tcW w:w="837" w:type="dxa"/>
            <w:shd w:val="clear" w:color="auto" w:fill="auto"/>
          </w:tcPr>
          <w:p w14:paraId="6A3A087D" w14:textId="77777777" w:rsidR="00E1058F" w:rsidRPr="007B6B11" w:rsidRDefault="00E1058F" w:rsidP="004E02BE">
            <w:pPr>
              <w:pStyle w:val="Tabelazwyky"/>
            </w:pPr>
            <w:r w:rsidRPr="007B6B11">
              <w:t>-</w:t>
            </w:r>
          </w:p>
        </w:tc>
        <w:tc>
          <w:tcPr>
            <w:tcW w:w="2098" w:type="dxa"/>
            <w:shd w:val="clear" w:color="auto" w:fill="auto"/>
          </w:tcPr>
          <w:p w14:paraId="4F649A66" w14:textId="06EAD515" w:rsidR="00E1058F" w:rsidRPr="007B6B11" w:rsidRDefault="00E1058F" w:rsidP="004E02BE">
            <w:pPr>
              <w:pStyle w:val="Tabelazwyky"/>
            </w:pPr>
            <w:r w:rsidRPr="007B6B11">
              <w:t>AKC4IType</w:t>
            </w:r>
          </w:p>
        </w:tc>
        <w:tc>
          <w:tcPr>
            <w:tcW w:w="1197" w:type="dxa"/>
            <w:shd w:val="clear" w:color="auto" w:fill="auto"/>
          </w:tcPr>
          <w:p w14:paraId="61840B14" w14:textId="77777777" w:rsidR="00E1058F" w:rsidRPr="007B6B11" w:rsidRDefault="00E1058F" w:rsidP="004E02BE">
            <w:pPr>
              <w:pStyle w:val="Tabelazwyky"/>
            </w:pPr>
            <w:r w:rsidRPr="007B6B11">
              <w:t>0..1</w:t>
            </w:r>
          </w:p>
        </w:tc>
      </w:tr>
      <w:tr w:rsidR="00E1058F" w:rsidRPr="007B6B11" w14:paraId="52B3126A" w14:textId="77777777" w:rsidTr="00022B0F">
        <w:trPr>
          <w:trHeight w:val="213"/>
        </w:trPr>
        <w:tc>
          <w:tcPr>
            <w:tcW w:w="1788" w:type="dxa"/>
            <w:shd w:val="clear" w:color="auto" w:fill="auto"/>
          </w:tcPr>
          <w:p w14:paraId="0BC8D600" w14:textId="77777777" w:rsidR="00E1058F" w:rsidRPr="007B6B11" w:rsidRDefault="00E1058F" w:rsidP="004E02BE">
            <w:pPr>
              <w:pStyle w:val="Tabelazwyky"/>
            </w:pPr>
            <w:r w:rsidRPr="007B6B11">
              <w:t>AKC4J</w:t>
            </w:r>
          </w:p>
        </w:tc>
        <w:tc>
          <w:tcPr>
            <w:tcW w:w="3360" w:type="dxa"/>
            <w:shd w:val="clear" w:color="auto" w:fill="auto"/>
          </w:tcPr>
          <w:p w14:paraId="32C68183" w14:textId="77777777" w:rsidR="00E1058F" w:rsidRPr="007B6B11" w:rsidRDefault="00E1058F" w:rsidP="004E02BE">
            <w:pPr>
              <w:pStyle w:val="Tabelazwyky"/>
            </w:pPr>
            <w:r w:rsidRPr="007B6B11">
              <w:t>Załącznik AKC-4/J</w:t>
            </w:r>
          </w:p>
        </w:tc>
        <w:tc>
          <w:tcPr>
            <w:tcW w:w="837" w:type="dxa"/>
            <w:shd w:val="clear" w:color="auto" w:fill="auto"/>
          </w:tcPr>
          <w:p w14:paraId="04634B52" w14:textId="77777777" w:rsidR="00E1058F" w:rsidRPr="007B6B11" w:rsidRDefault="00E1058F" w:rsidP="004E02BE">
            <w:pPr>
              <w:pStyle w:val="Tabelazwyky"/>
            </w:pPr>
            <w:r w:rsidRPr="007B6B11">
              <w:t>-</w:t>
            </w:r>
          </w:p>
        </w:tc>
        <w:tc>
          <w:tcPr>
            <w:tcW w:w="2098" w:type="dxa"/>
            <w:shd w:val="clear" w:color="auto" w:fill="auto"/>
          </w:tcPr>
          <w:p w14:paraId="704D3C43" w14:textId="79FD41D2" w:rsidR="00E1058F" w:rsidRPr="007B6B11" w:rsidRDefault="00E1058F" w:rsidP="004E02BE">
            <w:pPr>
              <w:pStyle w:val="Tabelazwyky"/>
            </w:pPr>
            <w:r w:rsidRPr="007B6B11">
              <w:t>AKC4JType</w:t>
            </w:r>
          </w:p>
        </w:tc>
        <w:tc>
          <w:tcPr>
            <w:tcW w:w="1197" w:type="dxa"/>
            <w:shd w:val="clear" w:color="auto" w:fill="auto"/>
          </w:tcPr>
          <w:p w14:paraId="5E0DCE60" w14:textId="77777777" w:rsidR="00E1058F" w:rsidRPr="007B6B11" w:rsidRDefault="00E1058F" w:rsidP="004E02BE">
            <w:pPr>
              <w:pStyle w:val="Tabelazwyky"/>
            </w:pPr>
            <w:r w:rsidRPr="007B6B11">
              <w:t>0..99</w:t>
            </w:r>
          </w:p>
        </w:tc>
      </w:tr>
      <w:tr w:rsidR="00E1058F" w:rsidRPr="007B6B11" w14:paraId="5F448BA6" w14:textId="77777777" w:rsidTr="00022B0F">
        <w:trPr>
          <w:trHeight w:val="213"/>
        </w:trPr>
        <w:tc>
          <w:tcPr>
            <w:tcW w:w="1788" w:type="dxa"/>
            <w:shd w:val="clear" w:color="auto" w:fill="auto"/>
          </w:tcPr>
          <w:p w14:paraId="3AD648AC" w14:textId="77777777" w:rsidR="00E1058F" w:rsidRPr="007B6B11" w:rsidRDefault="00E1058F" w:rsidP="004E02BE">
            <w:pPr>
              <w:pStyle w:val="Tabelazwyky"/>
            </w:pPr>
            <w:r w:rsidRPr="007B6B11">
              <w:t>AKC4K</w:t>
            </w:r>
          </w:p>
        </w:tc>
        <w:tc>
          <w:tcPr>
            <w:tcW w:w="3360" w:type="dxa"/>
            <w:shd w:val="clear" w:color="auto" w:fill="auto"/>
          </w:tcPr>
          <w:p w14:paraId="49AEB1FF" w14:textId="77777777" w:rsidR="00E1058F" w:rsidRPr="007B6B11" w:rsidRDefault="00E1058F" w:rsidP="004E02BE">
            <w:pPr>
              <w:pStyle w:val="Tabelazwyky"/>
            </w:pPr>
            <w:r w:rsidRPr="007B6B11">
              <w:t>Załącznik AKC-4/K</w:t>
            </w:r>
          </w:p>
        </w:tc>
        <w:tc>
          <w:tcPr>
            <w:tcW w:w="837" w:type="dxa"/>
            <w:shd w:val="clear" w:color="auto" w:fill="auto"/>
          </w:tcPr>
          <w:p w14:paraId="4DEF505D" w14:textId="77777777" w:rsidR="00E1058F" w:rsidRPr="007B6B11" w:rsidRDefault="00E1058F" w:rsidP="004E02BE">
            <w:pPr>
              <w:pStyle w:val="Tabelazwyky"/>
            </w:pPr>
            <w:r w:rsidRPr="007B6B11">
              <w:t>-</w:t>
            </w:r>
          </w:p>
        </w:tc>
        <w:tc>
          <w:tcPr>
            <w:tcW w:w="2098" w:type="dxa"/>
            <w:shd w:val="clear" w:color="auto" w:fill="auto"/>
          </w:tcPr>
          <w:p w14:paraId="70EAD99F" w14:textId="03D3022A" w:rsidR="00E1058F" w:rsidRPr="007B6B11" w:rsidRDefault="00E1058F" w:rsidP="004E02BE">
            <w:pPr>
              <w:pStyle w:val="Tabelazwyky"/>
            </w:pPr>
            <w:r w:rsidRPr="007B6B11">
              <w:t>AKC4KType</w:t>
            </w:r>
          </w:p>
        </w:tc>
        <w:tc>
          <w:tcPr>
            <w:tcW w:w="1197" w:type="dxa"/>
            <w:shd w:val="clear" w:color="auto" w:fill="auto"/>
          </w:tcPr>
          <w:p w14:paraId="7CABA0CB" w14:textId="77777777" w:rsidR="00E1058F" w:rsidRPr="007B6B11" w:rsidRDefault="00E1058F" w:rsidP="004E02BE">
            <w:pPr>
              <w:pStyle w:val="Tabelazwyky"/>
            </w:pPr>
            <w:r w:rsidRPr="007B6B11">
              <w:t>0..99</w:t>
            </w:r>
          </w:p>
        </w:tc>
      </w:tr>
      <w:tr w:rsidR="00E1058F" w:rsidRPr="007B6B11" w14:paraId="608C6543" w14:textId="77777777" w:rsidTr="00022B0F">
        <w:trPr>
          <w:trHeight w:val="213"/>
        </w:trPr>
        <w:tc>
          <w:tcPr>
            <w:tcW w:w="1788" w:type="dxa"/>
            <w:shd w:val="clear" w:color="auto" w:fill="auto"/>
          </w:tcPr>
          <w:p w14:paraId="63AE3B8A" w14:textId="77777777" w:rsidR="00E1058F" w:rsidRPr="007B6B11" w:rsidRDefault="00E1058F" w:rsidP="004E02BE">
            <w:pPr>
              <w:pStyle w:val="Tabelazwyky"/>
            </w:pPr>
            <w:r w:rsidRPr="007B6B11">
              <w:t>AKC4L</w:t>
            </w:r>
          </w:p>
        </w:tc>
        <w:tc>
          <w:tcPr>
            <w:tcW w:w="3360" w:type="dxa"/>
            <w:shd w:val="clear" w:color="auto" w:fill="auto"/>
          </w:tcPr>
          <w:p w14:paraId="2E2F0DFA" w14:textId="77777777" w:rsidR="00E1058F" w:rsidRPr="007B6B11" w:rsidRDefault="00E1058F" w:rsidP="004E02BE">
            <w:pPr>
              <w:pStyle w:val="Tabelazwyky"/>
            </w:pPr>
            <w:r w:rsidRPr="007B6B11">
              <w:t>Załącznik AKC-4/L</w:t>
            </w:r>
          </w:p>
        </w:tc>
        <w:tc>
          <w:tcPr>
            <w:tcW w:w="837" w:type="dxa"/>
            <w:shd w:val="clear" w:color="auto" w:fill="auto"/>
          </w:tcPr>
          <w:p w14:paraId="5E37F86D" w14:textId="77777777" w:rsidR="00E1058F" w:rsidRPr="007B6B11" w:rsidRDefault="00E1058F" w:rsidP="004E02BE">
            <w:pPr>
              <w:pStyle w:val="Tabelazwyky"/>
            </w:pPr>
            <w:r w:rsidRPr="007B6B11">
              <w:t>-</w:t>
            </w:r>
          </w:p>
        </w:tc>
        <w:tc>
          <w:tcPr>
            <w:tcW w:w="2098" w:type="dxa"/>
            <w:shd w:val="clear" w:color="auto" w:fill="auto"/>
          </w:tcPr>
          <w:p w14:paraId="244247D0" w14:textId="5106B5E3" w:rsidR="00E1058F" w:rsidRPr="007B6B11" w:rsidRDefault="00E1058F" w:rsidP="004E02BE">
            <w:pPr>
              <w:pStyle w:val="Tabelazwyky"/>
            </w:pPr>
            <w:r w:rsidRPr="007B6B11">
              <w:t>AKC4LType</w:t>
            </w:r>
          </w:p>
        </w:tc>
        <w:tc>
          <w:tcPr>
            <w:tcW w:w="1197" w:type="dxa"/>
            <w:shd w:val="clear" w:color="auto" w:fill="auto"/>
          </w:tcPr>
          <w:p w14:paraId="1DC9C4B7" w14:textId="54DACBE0" w:rsidR="00E1058F" w:rsidRPr="007B6B11" w:rsidRDefault="00E1058F" w:rsidP="004E02BE">
            <w:pPr>
              <w:pStyle w:val="Tabelazwyky"/>
            </w:pPr>
            <w:r w:rsidRPr="007B6B11">
              <w:t>0..1</w:t>
            </w:r>
          </w:p>
        </w:tc>
      </w:tr>
      <w:tr w:rsidR="00E1058F" w:rsidRPr="007B6B11" w14:paraId="07C0C5DC" w14:textId="77777777" w:rsidTr="00022B0F">
        <w:trPr>
          <w:trHeight w:val="213"/>
        </w:trPr>
        <w:tc>
          <w:tcPr>
            <w:tcW w:w="1788" w:type="dxa"/>
            <w:shd w:val="clear" w:color="auto" w:fill="auto"/>
          </w:tcPr>
          <w:p w14:paraId="0515B1CE" w14:textId="77777777" w:rsidR="00E1058F" w:rsidRPr="007B6B11" w:rsidRDefault="00E1058F" w:rsidP="004E02BE">
            <w:pPr>
              <w:pStyle w:val="Tabelazwyky"/>
            </w:pPr>
            <w:r w:rsidRPr="007B6B11">
              <w:t>AKC4M</w:t>
            </w:r>
          </w:p>
        </w:tc>
        <w:tc>
          <w:tcPr>
            <w:tcW w:w="3360" w:type="dxa"/>
            <w:shd w:val="clear" w:color="auto" w:fill="auto"/>
          </w:tcPr>
          <w:p w14:paraId="2C52E5FB" w14:textId="77777777" w:rsidR="00E1058F" w:rsidRPr="007B6B11" w:rsidRDefault="00E1058F" w:rsidP="004E02BE">
            <w:pPr>
              <w:pStyle w:val="Tabelazwyky"/>
            </w:pPr>
            <w:r w:rsidRPr="007B6B11">
              <w:t>Załącznik AKC-4/M</w:t>
            </w:r>
          </w:p>
        </w:tc>
        <w:tc>
          <w:tcPr>
            <w:tcW w:w="837" w:type="dxa"/>
            <w:shd w:val="clear" w:color="auto" w:fill="auto"/>
          </w:tcPr>
          <w:p w14:paraId="034DA63A" w14:textId="77777777" w:rsidR="00E1058F" w:rsidRPr="007B6B11" w:rsidRDefault="00E1058F" w:rsidP="004E02BE">
            <w:pPr>
              <w:pStyle w:val="Tabelazwyky"/>
            </w:pPr>
            <w:r w:rsidRPr="007B6B11">
              <w:t>-</w:t>
            </w:r>
          </w:p>
        </w:tc>
        <w:tc>
          <w:tcPr>
            <w:tcW w:w="2098" w:type="dxa"/>
            <w:shd w:val="clear" w:color="auto" w:fill="auto"/>
          </w:tcPr>
          <w:p w14:paraId="54EEC2F4" w14:textId="097C9AE3" w:rsidR="00E1058F" w:rsidRPr="007B6B11" w:rsidRDefault="00E1058F" w:rsidP="004E02BE">
            <w:pPr>
              <w:pStyle w:val="Tabelazwyky"/>
            </w:pPr>
            <w:r w:rsidRPr="007B6B11">
              <w:t>AKC4MType</w:t>
            </w:r>
          </w:p>
        </w:tc>
        <w:tc>
          <w:tcPr>
            <w:tcW w:w="1197" w:type="dxa"/>
            <w:shd w:val="clear" w:color="auto" w:fill="auto"/>
          </w:tcPr>
          <w:p w14:paraId="66B9FA36" w14:textId="77777777" w:rsidR="00E1058F" w:rsidRPr="007B6B11" w:rsidRDefault="00E1058F" w:rsidP="004E02BE">
            <w:pPr>
              <w:pStyle w:val="Tabelazwyky"/>
            </w:pPr>
            <w:r w:rsidRPr="007B6B11">
              <w:t>0..99</w:t>
            </w:r>
          </w:p>
        </w:tc>
      </w:tr>
      <w:tr w:rsidR="00E1058F" w:rsidRPr="007B6B11" w14:paraId="36D633C4" w14:textId="77777777" w:rsidTr="00022B0F">
        <w:trPr>
          <w:trHeight w:val="213"/>
        </w:trPr>
        <w:tc>
          <w:tcPr>
            <w:tcW w:w="1788" w:type="dxa"/>
            <w:shd w:val="clear" w:color="auto" w:fill="auto"/>
          </w:tcPr>
          <w:p w14:paraId="09732D0A" w14:textId="77777777" w:rsidR="00E1058F" w:rsidRPr="007B6B11" w:rsidRDefault="00E1058F" w:rsidP="004E02BE">
            <w:pPr>
              <w:pStyle w:val="Tabelazwyky"/>
            </w:pPr>
            <w:r w:rsidRPr="007B6B11">
              <w:t>AKC4N</w:t>
            </w:r>
          </w:p>
        </w:tc>
        <w:tc>
          <w:tcPr>
            <w:tcW w:w="3360" w:type="dxa"/>
            <w:shd w:val="clear" w:color="auto" w:fill="auto"/>
          </w:tcPr>
          <w:p w14:paraId="2293A13E" w14:textId="77777777" w:rsidR="00E1058F" w:rsidRPr="007B6B11" w:rsidRDefault="00E1058F" w:rsidP="004E02BE">
            <w:pPr>
              <w:pStyle w:val="Tabelazwyky"/>
            </w:pPr>
            <w:r w:rsidRPr="007B6B11">
              <w:t>Załącznik AKC-4/N</w:t>
            </w:r>
          </w:p>
        </w:tc>
        <w:tc>
          <w:tcPr>
            <w:tcW w:w="837" w:type="dxa"/>
            <w:shd w:val="clear" w:color="auto" w:fill="auto"/>
          </w:tcPr>
          <w:p w14:paraId="149D7B60" w14:textId="77777777" w:rsidR="00E1058F" w:rsidRPr="007B6B11" w:rsidRDefault="00E1058F" w:rsidP="004E02BE">
            <w:pPr>
              <w:pStyle w:val="Tabelazwyky"/>
            </w:pPr>
            <w:r w:rsidRPr="007B6B11">
              <w:t>-</w:t>
            </w:r>
          </w:p>
        </w:tc>
        <w:tc>
          <w:tcPr>
            <w:tcW w:w="2098" w:type="dxa"/>
            <w:shd w:val="clear" w:color="auto" w:fill="auto"/>
          </w:tcPr>
          <w:p w14:paraId="7892E006" w14:textId="0C4EACA4" w:rsidR="00E1058F" w:rsidRPr="007B6B11" w:rsidRDefault="00E1058F" w:rsidP="004E02BE">
            <w:pPr>
              <w:pStyle w:val="Tabelazwyky"/>
            </w:pPr>
            <w:r w:rsidRPr="007B6B11">
              <w:t>AKC4NType</w:t>
            </w:r>
          </w:p>
        </w:tc>
        <w:tc>
          <w:tcPr>
            <w:tcW w:w="1197" w:type="dxa"/>
            <w:shd w:val="clear" w:color="auto" w:fill="auto"/>
          </w:tcPr>
          <w:p w14:paraId="35A93154" w14:textId="77777777" w:rsidR="00E1058F" w:rsidRPr="007B6B11" w:rsidRDefault="00E1058F" w:rsidP="004E02BE">
            <w:pPr>
              <w:pStyle w:val="Tabelazwyky"/>
            </w:pPr>
            <w:r w:rsidRPr="007B6B11">
              <w:t>0..99</w:t>
            </w:r>
          </w:p>
        </w:tc>
      </w:tr>
    </w:tbl>
    <w:p w14:paraId="76EB3AA3" w14:textId="77777777" w:rsidR="00DC2CEF" w:rsidRPr="007B6B11" w:rsidRDefault="00DC2CEF" w:rsidP="004E02BE">
      <w:pPr>
        <w:rPr>
          <w:bCs/>
          <w:sz w:val="22"/>
          <w:szCs w:val="20"/>
        </w:rPr>
      </w:pPr>
      <w:bookmarkStart w:id="120" w:name="_Toc97503857"/>
      <w:r w:rsidRPr="007B6B11">
        <w:br w:type="page"/>
      </w:r>
    </w:p>
    <w:p w14:paraId="15B38417" w14:textId="7423B889" w:rsidR="00DC2CEF" w:rsidRPr="007B6B11" w:rsidRDefault="00DC2CEF" w:rsidP="004E02BE">
      <w:pPr>
        <w:pStyle w:val="Z2PodpisRysunkuTabeli"/>
      </w:pPr>
      <w:bookmarkStart w:id="121" w:name="_Toc183172109"/>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3</w:t>
      </w:r>
      <w:r w:rsidR="00E354C5">
        <w:rPr>
          <w:noProof/>
        </w:rPr>
        <w:fldChar w:fldCharType="end"/>
      </w:r>
      <w:r w:rsidRPr="007B6B11">
        <w:t>. Struktura (AttachmentType) - Informacje o załącznikach deklaracji AKC-4/AKC-4zo.</w:t>
      </w:r>
      <w:bookmarkEnd w:id="120"/>
      <w:bookmarkEnd w:id="121"/>
    </w:p>
    <w:p w14:paraId="7A06F651" w14:textId="23EC13F2" w:rsidR="006F043C" w:rsidRPr="007B6B11" w:rsidRDefault="00C758FA" w:rsidP="004E02BE">
      <w:r w:rsidRPr="007B6B11">
        <w:rPr>
          <w:noProof/>
        </w:rPr>
        <w:drawing>
          <wp:inline distT="0" distB="0" distL="0" distR="0" wp14:anchorId="07A0B767" wp14:editId="542FAF2B">
            <wp:extent cx="3619500" cy="5265420"/>
            <wp:effectExtent l="19050" t="19050" r="19050" b="11430"/>
            <wp:docPr id="61" name="Obraz 61" descr="Rysunek przedstawia strukturę (AttachmentType) - Informacje o załącznikach deklaracji AKC-4/AKC-4zo. (częś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Obraz 61" descr="Rysunek przedstawia strukturę (AttachmentType) - Informacje o załącznikach deklaracji AKC-4/AKC-4zo. (część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19500" cy="5265420"/>
                    </a:xfrm>
                    <a:prstGeom prst="rect">
                      <a:avLst/>
                    </a:prstGeom>
                    <a:noFill/>
                    <a:ln>
                      <a:solidFill>
                        <a:schemeClr val="tx1"/>
                      </a:solidFill>
                    </a:ln>
                  </pic:spPr>
                </pic:pic>
              </a:graphicData>
            </a:graphic>
          </wp:inline>
        </w:drawing>
      </w:r>
    </w:p>
    <w:p w14:paraId="78246C6C" w14:textId="1EDFDF84" w:rsidR="00856B9C" w:rsidRPr="007B6B11" w:rsidRDefault="00C758FA" w:rsidP="004E02BE">
      <w:r w:rsidRPr="007B6B11">
        <w:rPr>
          <w:noProof/>
        </w:rPr>
        <w:drawing>
          <wp:inline distT="0" distB="0" distL="0" distR="0" wp14:anchorId="05A8ECD6" wp14:editId="2D2C175A">
            <wp:extent cx="3611880" cy="2314921"/>
            <wp:effectExtent l="19050" t="19050" r="26670" b="28575"/>
            <wp:docPr id="62" name="Obraz 62" descr="Rysunek przedstawia strukturę  (AttachmentType) - Informacje o załącznikach deklaracji AKC-4/AKC-4zo. (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Obraz 62" descr="Rysunek przedstawia strukturę  (AttachmentType) - Informacje o załącznikach deklaracji AKC-4/AKC-4zo. (część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15552" cy="2317274"/>
                    </a:xfrm>
                    <a:prstGeom prst="rect">
                      <a:avLst/>
                    </a:prstGeom>
                    <a:noFill/>
                    <a:ln>
                      <a:solidFill>
                        <a:schemeClr val="tx1"/>
                      </a:solidFill>
                    </a:ln>
                  </pic:spPr>
                </pic:pic>
              </a:graphicData>
            </a:graphic>
          </wp:inline>
        </w:drawing>
      </w:r>
    </w:p>
    <w:p w14:paraId="543ADF7B" w14:textId="77777777" w:rsidR="00DC2CEF" w:rsidRPr="007B6B11" w:rsidRDefault="00DC2CEF" w:rsidP="004E02BE">
      <w:pPr>
        <w:rPr>
          <w:bCs/>
          <w:sz w:val="22"/>
          <w:szCs w:val="20"/>
        </w:rPr>
      </w:pPr>
      <w:bookmarkStart w:id="122" w:name="_Toc88940825"/>
      <w:bookmarkStart w:id="123" w:name="_Toc93140928"/>
      <w:bookmarkStart w:id="124" w:name="_Toc94463049"/>
      <w:r w:rsidRPr="007B6B11">
        <w:br w:type="page"/>
      </w:r>
    </w:p>
    <w:p w14:paraId="72FAFAC4" w14:textId="514EBF4D" w:rsidR="00C758FA" w:rsidRPr="007B6B11" w:rsidRDefault="00C758FA" w:rsidP="004E02BE">
      <w:pPr>
        <w:pStyle w:val="Z2PodpisRysunkuTabeli"/>
      </w:pPr>
      <w:bookmarkStart w:id="125" w:name="_Toc183171980"/>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12</w:t>
      </w:r>
      <w:r w:rsidR="00E354C5">
        <w:fldChar w:fldCharType="end"/>
      </w:r>
      <w:r w:rsidRPr="007B6B11">
        <w:t xml:space="preserve">. Struktura &lt; StatementOfExciseDutyProductGroupsType &gt;, </w:t>
      </w:r>
      <w:bookmarkEnd w:id="122"/>
      <w:r w:rsidR="00A0658C" w:rsidRPr="007B6B11">
        <w:t>Zestawienie podatku akcezowego według grup wyrobów d</w:t>
      </w:r>
      <w:r w:rsidRPr="007B6B11">
        <w:t xml:space="preserve">eklaracji </w:t>
      </w:r>
      <w:bookmarkEnd w:id="123"/>
      <w:r w:rsidRPr="007B6B11">
        <w:t>AKC-</w:t>
      </w:r>
      <w:r w:rsidR="00A0658C" w:rsidRPr="007B6B11">
        <w:t>4/</w:t>
      </w:r>
      <w:r w:rsidRPr="007B6B11">
        <w:t>AKC-</w:t>
      </w:r>
      <w:r w:rsidR="00A0658C" w:rsidRPr="007B6B11">
        <w:t>4zo</w:t>
      </w:r>
      <w:bookmarkEnd w:id="124"/>
      <w:bookmarkEnd w:id="125"/>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1120E3" w:rsidRPr="007B6B11" w14:paraId="64400CD6" w14:textId="77777777" w:rsidTr="00DC2CEF">
        <w:trPr>
          <w:trHeight w:val="213"/>
          <w:tblHeader/>
        </w:trPr>
        <w:tc>
          <w:tcPr>
            <w:tcW w:w="1788" w:type="dxa"/>
            <w:shd w:val="clear" w:color="auto" w:fill="D9D9D9" w:themeFill="background1" w:themeFillShade="D9"/>
          </w:tcPr>
          <w:p w14:paraId="5D088CCF" w14:textId="77777777" w:rsidR="001120E3" w:rsidRPr="007B6B11" w:rsidRDefault="001120E3" w:rsidP="004E02BE">
            <w:pPr>
              <w:pStyle w:val="naglowektabeli"/>
            </w:pPr>
            <w:r w:rsidRPr="007B6B11">
              <w:t xml:space="preserve">Nazwa </w:t>
            </w:r>
          </w:p>
        </w:tc>
        <w:tc>
          <w:tcPr>
            <w:tcW w:w="3360" w:type="dxa"/>
            <w:shd w:val="clear" w:color="auto" w:fill="D9D9D9" w:themeFill="background1" w:themeFillShade="D9"/>
          </w:tcPr>
          <w:p w14:paraId="2C0ECC80" w14:textId="77777777" w:rsidR="001120E3" w:rsidRPr="007B6B11" w:rsidRDefault="001120E3" w:rsidP="004E02BE">
            <w:pPr>
              <w:pStyle w:val="naglowektabeli"/>
            </w:pPr>
            <w:r w:rsidRPr="007B6B11">
              <w:t>Opis</w:t>
            </w:r>
          </w:p>
        </w:tc>
        <w:tc>
          <w:tcPr>
            <w:tcW w:w="837" w:type="dxa"/>
            <w:shd w:val="clear" w:color="auto" w:fill="D9D9D9" w:themeFill="background1" w:themeFillShade="D9"/>
          </w:tcPr>
          <w:p w14:paraId="4EC8022C" w14:textId="77777777" w:rsidR="001120E3" w:rsidRPr="007B6B11" w:rsidRDefault="001120E3" w:rsidP="004E02BE">
            <w:pPr>
              <w:pStyle w:val="naglowektabeli"/>
            </w:pPr>
            <w:r w:rsidRPr="007B6B11">
              <w:t>Nr pola</w:t>
            </w:r>
          </w:p>
        </w:tc>
        <w:tc>
          <w:tcPr>
            <w:tcW w:w="2098" w:type="dxa"/>
            <w:shd w:val="clear" w:color="auto" w:fill="D9D9D9" w:themeFill="background1" w:themeFillShade="D9"/>
          </w:tcPr>
          <w:p w14:paraId="6A082A3F" w14:textId="77777777" w:rsidR="001120E3" w:rsidRPr="007B6B11" w:rsidRDefault="001120E3" w:rsidP="004E02BE">
            <w:pPr>
              <w:pStyle w:val="naglowektabeli"/>
            </w:pPr>
            <w:r w:rsidRPr="007B6B11">
              <w:t>Typ</w:t>
            </w:r>
          </w:p>
        </w:tc>
        <w:tc>
          <w:tcPr>
            <w:tcW w:w="1197" w:type="dxa"/>
            <w:shd w:val="clear" w:color="auto" w:fill="D9D9D9" w:themeFill="background1" w:themeFillShade="D9"/>
          </w:tcPr>
          <w:p w14:paraId="5649B20A" w14:textId="77777777" w:rsidR="001120E3" w:rsidRPr="007B6B11" w:rsidRDefault="001120E3" w:rsidP="004E02BE">
            <w:pPr>
              <w:pStyle w:val="naglowektabeli"/>
            </w:pPr>
            <w:r w:rsidRPr="007B6B11">
              <w:t>Liczebność</w:t>
            </w:r>
          </w:p>
        </w:tc>
      </w:tr>
      <w:tr w:rsidR="001120E3" w:rsidRPr="007B6B11" w14:paraId="186D1C98" w14:textId="77777777" w:rsidTr="00C758FA">
        <w:trPr>
          <w:trHeight w:val="213"/>
        </w:trPr>
        <w:tc>
          <w:tcPr>
            <w:tcW w:w="1788" w:type="dxa"/>
          </w:tcPr>
          <w:p w14:paraId="08395A78" w14:textId="77777777" w:rsidR="001120E3" w:rsidRPr="007B6B11" w:rsidRDefault="001120E3" w:rsidP="004E02BE">
            <w:pPr>
              <w:pStyle w:val="Tabelazwyky"/>
            </w:pPr>
            <w:r w:rsidRPr="007B6B11">
              <w:t>exciseDutyEthylAlcohol</w:t>
            </w:r>
          </w:p>
        </w:tc>
        <w:tc>
          <w:tcPr>
            <w:tcW w:w="3360" w:type="dxa"/>
          </w:tcPr>
          <w:p w14:paraId="1B505037" w14:textId="77777777" w:rsidR="001120E3" w:rsidRPr="007B6B11" w:rsidRDefault="001120E3" w:rsidP="004E02BE">
            <w:pPr>
              <w:pStyle w:val="Tabelazwyky"/>
            </w:pPr>
            <w:r w:rsidRPr="007B6B11">
              <w:t>Ogółem podatek akcyzowy od alkoholu etylowego. Kwota z poz. 13 formularza/formularzy nr 1, 2, 3...AKC-4/A</w:t>
            </w:r>
          </w:p>
        </w:tc>
        <w:tc>
          <w:tcPr>
            <w:tcW w:w="837" w:type="dxa"/>
          </w:tcPr>
          <w:p w14:paraId="7321FE4E" w14:textId="0EC1D502" w:rsidR="001120E3" w:rsidRPr="007B6B11" w:rsidRDefault="001120E3" w:rsidP="004E02BE">
            <w:pPr>
              <w:pStyle w:val="Tabelazwyky"/>
            </w:pPr>
            <w:r w:rsidRPr="007B6B11">
              <w:t>2</w:t>
            </w:r>
            <w:r w:rsidR="00FF24FC" w:rsidRPr="007B6B11">
              <w:t>1</w:t>
            </w:r>
          </w:p>
        </w:tc>
        <w:tc>
          <w:tcPr>
            <w:tcW w:w="2098" w:type="dxa"/>
          </w:tcPr>
          <w:p w14:paraId="7A25FC9B" w14:textId="53D15519" w:rsidR="001120E3" w:rsidRPr="007B6B11" w:rsidRDefault="001120E3" w:rsidP="004E02BE">
            <w:pPr>
              <w:pStyle w:val="Tabelazwyky"/>
            </w:pPr>
            <w:r w:rsidRPr="007B6B11">
              <w:t>ZAmount</w:t>
            </w:r>
            <w:r w:rsidR="00FF24FC" w:rsidRPr="007B6B11">
              <w:t>P</w:t>
            </w:r>
          </w:p>
          <w:p w14:paraId="1E58B355" w14:textId="45490049" w:rsidR="001120E3" w:rsidRPr="007B6B11" w:rsidRDefault="001120E3" w:rsidP="004E02BE">
            <w:pPr>
              <w:pStyle w:val="Tabelazwyky"/>
            </w:pPr>
            <w:r w:rsidRPr="007B6B11">
              <w:t>Patrz reguła</w:t>
            </w:r>
            <w:r w:rsidR="00161486" w:rsidRPr="007B6B11">
              <w:t xml:space="preserve"> R10</w:t>
            </w:r>
          </w:p>
        </w:tc>
        <w:tc>
          <w:tcPr>
            <w:tcW w:w="1197" w:type="dxa"/>
          </w:tcPr>
          <w:p w14:paraId="4BE48272" w14:textId="77777777" w:rsidR="001120E3" w:rsidRPr="007B6B11" w:rsidRDefault="001120E3" w:rsidP="004E02BE">
            <w:pPr>
              <w:pStyle w:val="Tabelazwyky"/>
            </w:pPr>
            <w:r w:rsidRPr="007B6B11">
              <w:t>0..1</w:t>
            </w:r>
          </w:p>
        </w:tc>
      </w:tr>
      <w:tr w:rsidR="001120E3" w:rsidRPr="007B6B11" w14:paraId="63562A62" w14:textId="77777777" w:rsidTr="00C758FA">
        <w:trPr>
          <w:trHeight w:val="213"/>
        </w:trPr>
        <w:tc>
          <w:tcPr>
            <w:tcW w:w="1788" w:type="dxa"/>
          </w:tcPr>
          <w:p w14:paraId="2CEEAA25" w14:textId="77777777" w:rsidR="001120E3" w:rsidRPr="007B6B11" w:rsidRDefault="001120E3" w:rsidP="004E02BE">
            <w:pPr>
              <w:pStyle w:val="Tabelazwyky"/>
            </w:pPr>
            <w:r w:rsidRPr="007B6B11">
              <w:t>exciseDutyWine</w:t>
            </w:r>
          </w:p>
        </w:tc>
        <w:tc>
          <w:tcPr>
            <w:tcW w:w="3360" w:type="dxa"/>
          </w:tcPr>
          <w:p w14:paraId="5B020663" w14:textId="77777777" w:rsidR="001120E3" w:rsidRPr="007B6B11" w:rsidRDefault="001120E3" w:rsidP="004E02BE">
            <w:pPr>
              <w:pStyle w:val="Tabelazwyky"/>
            </w:pPr>
            <w:r w:rsidRPr="007B6B11">
              <w:t>Ogółem podatek akcyzowy od wina, napojów fermentowanych i wyrobów pośrednich. Kwota z poz. 13 formularza/formularzy nr 1, 2, 3...AKC-4/B</w:t>
            </w:r>
          </w:p>
        </w:tc>
        <w:tc>
          <w:tcPr>
            <w:tcW w:w="837" w:type="dxa"/>
          </w:tcPr>
          <w:p w14:paraId="77BBDF99" w14:textId="76700E62" w:rsidR="001120E3" w:rsidRPr="007B6B11" w:rsidRDefault="001120E3" w:rsidP="004E02BE">
            <w:pPr>
              <w:pStyle w:val="Tabelazwyky"/>
            </w:pPr>
            <w:r w:rsidRPr="007B6B11">
              <w:t>2</w:t>
            </w:r>
            <w:r w:rsidR="00FF24FC" w:rsidRPr="007B6B11">
              <w:t>2</w:t>
            </w:r>
          </w:p>
        </w:tc>
        <w:tc>
          <w:tcPr>
            <w:tcW w:w="2098" w:type="dxa"/>
          </w:tcPr>
          <w:p w14:paraId="7D7DF667" w14:textId="6C9F8A40" w:rsidR="001120E3" w:rsidRPr="007B6B11" w:rsidRDefault="001120E3" w:rsidP="004E02BE">
            <w:pPr>
              <w:pStyle w:val="Tabelazwyky"/>
            </w:pPr>
            <w:r w:rsidRPr="007B6B11">
              <w:t>ZAmount</w:t>
            </w:r>
            <w:r w:rsidR="00FF24FC" w:rsidRPr="007B6B11">
              <w:t>P</w:t>
            </w:r>
          </w:p>
          <w:p w14:paraId="6462B724" w14:textId="1F2D4642" w:rsidR="001120E3" w:rsidRPr="007B6B11" w:rsidRDefault="00161486" w:rsidP="004E02BE">
            <w:pPr>
              <w:pStyle w:val="Tabelazwyky"/>
            </w:pPr>
            <w:r w:rsidRPr="007B6B11">
              <w:t>Patrz reguła R11</w:t>
            </w:r>
          </w:p>
        </w:tc>
        <w:tc>
          <w:tcPr>
            <w:tcW w:w="1197" w:type="dxa"/>
          </w:tcPr>
          <w:p w14:paraId="3A18C54F" w14:textId="77777777" w:rsidR="001120E3" w:rsidRPr="007B6B11" w:rsidRDefault="001120E3" w:rsidP="004E02BE">
            <w:pPr>
              <w:pStyle w:val="Tabelazwyky"/>
            </w:pPr>
            <w:r w:rsidRPr="007B6B11">
              <w:t>0..1</w:t>
            </w:r>
          </w:p>
        </w:tc>
      </w:tr>
      <w:tr w:rsidR="001120E3" w:rsidRPr="007B6B11" w14:paraId="669DBAB0" w14:textId="77777777" w:rsidTr="00C758FA">
        <w:trPr>
          <w:trHeight w:val="213"/>
        </w:trPr>
        <w:tc>
          <w:tcPr>
            <w:tcW w:w="1788" w:type="dxa"/>
          </w:tcPr>
          <w:p w14:paraId="7BA4E4C3" w14:textId="77777777" w:rsidR="001120E3" w:rsidRPr="007B6B11" w:rsidRDefault="001120E3" w:rsidP="004E02BE">
            <w:pPr>
              <w:pStyle w:val="Tabelazwyky"/>
            </w:pPr>
            <w:r w:rsidRPr="007B6B11">
              <w:t>exciseDutyBeer</w:t>
            </w:r>
          </w:p>
        </w:tc>
        <w:tc>
          <w:tcPr>
            <w:tcW w:w="3360" w:type="dxa"/>
          </w:tcPr>
          <w:p w14:paraId="7FE91402" w14:textId="77777777" w:rsidR="001120E3" w:rsidRPr="007B6B11" w:rsidRDefault="001120E3" w:rsidP="004E02BE">
            <w:pPr>
              <w:pStyle w:val="Tabelazwyky"/>
            </w:pPr>
            <w:r w:rsidRPr="007B6B11">
              <w:t>Ogółem podatek akcyzowy od piwa. Kwota z poz. 13 formularza/formularzy nr 1, 2, 3...AKC-4/C</w:t>
            </w:r>
          </w:p>
        </w:tc>
        <w:tc>
          <w:tcPr>
            <w:tcW w:w="837" w:type="dxa"/>
          </w:tcPr>
          <w:p w14:paraId="2BB184A4" w14:textId="366650F9" w:rsidR="001120E3" w:rsidRPr="007B6B11" w:rsidRDefault="001120E3" w:rsidP="004E02BE">
            <w:pPr>
              <w:pStyle w:val="Tabelazwyky"/>
            </w:pPr>
            <w:r w:rsidRPr="007B6B11">
              <w:t>2</w:t>
            </w:r>
            <w:r w:rsidR="00FF24FC" w:rsidRPr="007B6B11">
              <w:t>3</w:t>
            </w:r>
          </w:p>
        </w:tc>
        <w:tc>
          <w:tcPr>
            <w:tcW w:w="2098" w:type="dxa"/>
          </w:tcPr>
          <w:p w14:paraId="543A616B" w14:textId="41B6568F" w:rsidR="001120E3" w:rsidRPr="007B6B11" w:rsidRDefault="001120E3" w:rsidP="004E02BE">
            <w:pPr>
              <w:pStyle w:val="Tabelazwyky"/>
            </w:pPr>
            <w:r w:rsidRPr="007B6B11">
              <w:t>ZAmount</w:t>
            </w:r>
            <w:r w:rsidR="00FF24FC" w:rsidRPr="007B6B11">
              <w:t>P</w:t>
            </w:r>
          </w:p>
          <w:p w14:paraId="5EB8178B" w14:textId="2BA8AE0F" w:rsidR="001120E3" w:rsidRPr="007B6B11" w:rsidRDefault="00161486" w:rsidP="004E02BE">
            <w:pPr>
              <w:pStyle w:val="Tabelazwyky"/>
            </w:pPr>
            <w:r w:rsidRPr="007B6B11">
              <w:t>Patrz reguła R12</w:t>
            </w:r>
          </w:p>
        </w:tc>
        <w:tc>
          <w:tcPr>
            <w:tcW w:w="1197" w:type="dxa"/>
          </w:tcPr>
          <w:p w14:paraId="576C08E2" w14:textId="77777777" w:rsidR="001120E3" w:rsidRPr="007B6B11" w:rsidRDefault="001120E3" w:rsidP="004E02BE">
            <w:pPr>
              <w:pStyle w:val="Tabelazwyky"/>
            </w:pPr>
            <w:r w:rsidRPr="007B6B11">
              <w:t>0..1</w:t>
            </w:r>
          </w:p>
        </w:tc>
      </w:tr>
      <w:tr w:rsidR="001120E3" w:rsidRPr="007B6B11" w14:paraId="2795D0E0" w14:textId="77777777" w:rsidTr="00C758FA">
        <w:trPr>
          <w:trHeight w:val="213"/>
        </w:trPr>
        <w:tc>
          <w:tcPr>
            <w:tcW w:w="1788" w:type="dxa"/>
          </w:tcPr>
          <w:p w14:paraId="4C0FE40E" w14:textId="77777777" w:rsidR="001120E3" w:rsidRPr="007B6B11" w:rsidRDefault="001120E3" w:rsidP="004E02BE">
            <w:pPr>
              <w:pStyle w:val="Tabelazwyky"/>
            </w:pPr>
            <w:r w:rsidRPr="007B6B11">
              <w:t>exciseDutyFuel</w:t>
            </w:r>
          </w:p>
        </w:tc>
        <w:tc>
          <w:tcPr>
            <w:tcW w:w="3360" w:type="dxa"/>
          </w:tcPr>
          <w:p w14:paraId="18ACB911" w14:textId="77777777" w:rsidR="001120E3" w:rsidRPr="007B6B11" w:rsidRDefault="001120E3" w:rsidP="004E02BE">
            <w:pPr>
              <w:pStyle w:val="Tabelazwyky"/>
            </w:pPr>
            <w:r w:rsidRPr="007B6B11">
              <w:t>Ogółem podatek akcyzowy od paliw silnikowych (z wyłączeniem gazu). Kwota z poz. 13 formularza/formularzy nr 1, 2, 3...AKC-4/D</w:t>
            </w:r>
          </w:p>
        </w:tc>
        <w:tc>
          <w:tcPr>
            <w:tcW w:w="837" w:type="dxa"/>
          </w:tcPr>
          <w:p w14:paraId="35447BB2" w14:textId="5A910E35" w:rsidR="001120E3" w:rsidRPr="007B6B11" w:rsidRDefault="001120E3" w:rsidP="004E02BE">
            <w:pPr>
              <w:pStyle w:val="Tabelazwyky"/>
            </w:pPr>
            <w:r w:rsidRPr="007B6B11">
              <w:t>2</w:t>
            </w:r>
            <w:r w:rsidR="00FF24FC" w:rsidRPr="007B6B11">
              <w:t>4</w:t>
            </w:r>
          </w:p>
        </w:tc>
        <w:tc>
          <w:tcPr>
            <w:tcW w:w="2098" w:type="dxa"/>
          </w:tcPr>
          <w:p w14:paraId="1F4A302F" w14:textId="4E15E973" w:rsidR="001120E3" w:rsidRPr="007B6B11" w:rsidRDefault="001120E3" w:rsidP="004E02BE">
            <w:pPr>
              <w:pStyle w:val="Tabelazwyky"/>
            </w:pPr>
            <w:r w:rsidRPr="007B6B11">
              <w:t>ZAmount</w:t>
            </w:r>
            <w:r w:rsidR="00FF24FC" w:rsidRPr="007B6B11">
              <w:t>P</w:t>
            </w:r>
          </w:p>
          <w:p w14:paraId="7C2750B7" w14:textId="71AC4FFC" w:rsidR="001120E3" w:rsidRPr="007B6B11" w:rsidRDefault="00161486" w:rsidP="004E02BE">
            <w:pPr>
              <w:pStyle w:val="Tabelazwyky"/>
            </w:pPr>
            <w:r w:rsidRPr="007B6B11">
              <w:t>Patrz reguła R13</w:t>
            </w:r>
          </w:p>
        </w:tc>
        <w:tc>
          <w:tcPr>
            <w:tcW w:w="1197" w:type="dxa"/>
          </w:tcPr>
          <w:p w14:paraId="0B506DED" w14:textId="77777777" w:rsidR="001120E3" w:rsidRPr="007B6B11" w:rsidRDefault="001120E3" w:rsidP="004E02BE">
            <w:pPr>
              <w:pStyle w:val="Tabelazwyky"/>
            </w:pPr>
            <w:r w:rsidRPr="007B6B11">
              <w:t>0..1</w:t>
            </w:r>
          </w:p>
        </w:tc>
      </w:tr>
      <w:tr w:rsidR="001120E3" w:rsidRPr="007B6B11" w14:paraId="5711063D" w14:textId="77777777" w:rsidTr="00C758FA">
        <w:trPr>
          <w:trHeight w:val="213"/>
        </w:trPr>
        <w:tc>
          <w:tcPr>
            <w:tcW w:w="1788" w:type="dxa"/>
          </w:tcPr>
          <w:p w14:paraId="397AE88F" w14:textId="77777777" w:rsidR="001120E3" w:rsidRPr="007B6B11" w:rsidRDefault="001120E3" w:rsidP="004E02BE">
            <w:pPr>
              <w:pStyle w:val="Tabelazwyky"/>
            </w:pPr>
            <w:r w:rsidRPr="007B6B11">
              <w:t>exciseDutyCar</w:t>
            </w:r>
          </w:p>
        </w:tc>
        <w:tc>
          <w:tcPr>
            <w:tcW w:w="3360" w:type="dxa"/>
          </w:tcPr>
          <w:p w14:paraId="3B387EDB" w14:textId="77777777" w:rsidR="001120E3" w:rsidRPr="007B6B11" w:rsidRDefault="001120E3" w:rsidP="004E02BE">
            <w:pPr>
              <w:pStyle w:val="Tabelazwyky"/>
            </w:pPr>
            <w:r w:rsidRPr="007B6B11">
              <w:t>Ogółem podatek akcyzowy od samochodów osobowych. Kwota z poz. 7 formularza nr 1 AKC-4/E</w:t>
            </w:r>
          </w:p>
        </w:tc>
        <w:tc>
          <w:tcPr>
            <w:tcW w:w="837" w:type="dxa"/>
          </w:tcPr>
          <w:p w14:paraId="01676749" w14:textId="2ED4720E" w:rsidR="001120E3" w:rsidRPr="007B6B11" w:rsidRDefault="001120E3" w:rsidP="004E02BE">
            <w:pPr>
              <w:pStyle w:val="Tabelazwyky"/>
            </w:pPr>
            <w:r w:rsidRPr="007B6B11">
              <w:t>2</w:t>
            </w:r>
            <w:r w:rsidR="00FF24FC" w:rsidRPr="007B6B11">
              <w:t>5</w:t>
            </w:r>
          </w:p>
        </w:tc>
        <w:tc>
          <w:tcPr>
            <w:tcW w:w="2098" w:type="dxa"/>
          </w:tcPr>
          <w:p w14:paraId="76F2192F" w14:textId="102933C1" w:rsidR="001120E3" w:rsidRPr="007B6B11" w:rsidRDefault="00BC784D" w:rsidP="004E02BE">
            <w:pPr>
              <w:pStyle w:val="Tabelazwyky"/>
            </w:pPr>
            <w:r w:rsidRPr="007B6B11">
              <w:t>ZAmount</w:t>
            </w:r>
            <w:r w:rsidR="00FF24FC" w:rsidRPr="007B6B11">
              <w:t>P</w:t>
            </w:r>
          </w:p>
          <w:p w14:paraId="40BD0CB9" w14:textId="40E69660" w:rsidR="001120E3" w:rsidRPr="007B6B11" w:rsidRDefault="00161486" w:rsidP="004E02BE">
            <w:pPr>
              <w:pStyle w:val="Tabelazwyky"/>
            </w:pPr>
            <w:r w:rsidRPr="007B6B11">
              <w:t>Patrz reguła R14</w:t>
            </w:r>
          </w:p>
        </w:tc>
        <w:tc>
          <w:tcPr>
            <w:tcW w:w="1197" w:type="dxa"/>
          </w:tcPr>
          <w:p w14:paraId="2F9DE2C2" w14:textId="77777777" w:rsidR="001120E3" w:rsidRPr="007B6B11" w:rsidRDefault="001120E3" w:rsidP="004E02BE">
            <w:pPr>
              <w:pStyle w:val="Tabelazwyky"/>
            </w:pPr>
            <w:r w:rsidRPr="007B6B11">
              <w:t>0..1</w:t>
            </w:r>
          </w:p>
        </w:tc>
      </w:tr>
      <w:tr w:rsidR="001120E3" w:rsidRPr="007B6B11" w14:paraId="5A9EB600" w14:textId="77777777" w:rsidTr="00C758FA">
        <w:trPr>
          <w:trHeight w:val="213"/>
        </w:trPr>
        <w:tc>
          <w:tcPr>
            <w:tcW w:w="1788" w:type="dxa"/>
          </w:tcPr>
          <w:p w14:paraId="4329433A" w14:textId="77777777" w:rsidR="001120E3" w:rsidRPr="007B6B11" w:rsidRDefault="001120E3" w:rsidP="004E02BE">
            <w:pPr>
              <w:pStyle w:val="Tabelazwyky"/>
            </w:pPr>
            <w:r w:rsidRPr="007B6B11">
              <w:t>exciseDutyTobacco</w:t>
            </w:r>
          </w:p>
        </w:tc>
        <w:tc>
          <w:tcPr>
            <w:tcW w:w="3360" w:type="dxa"/>
          </w:tcPr>
          <w:p w14:paraId="2104E595" w14:textId="77777777" w:rsidR="001120E3" w:rsidRPr="007B6B11" w:rsidRDefault="001120E3" w:rsidP="004E02BE">
            <w:pPr>
              <w:pStyle w:val="Tabelazwyky"/>
            </w:pPr>
            <w:r w:rsidRPr="007B6B11">
              <w:t>Ogółem podatek akcyzowy od wyrobów tytoniowych. Kwota z poz. 13 formularza/formularzy nr 1, 2, 3...AKC-4/F</w:t>
            </w:r>
          </w:p>
        </w:tc>
        <w:tc>
          <w:tcPr>
            <w:tcW w:w="837" w:type="dxa"/>
          </w:tcPr>
          <w:p w14:paraId="53E852FA" w14:textId="4E461286" w:rsidR="001120E3" w:rsidRPr="007B6B11" w:rsidRDefault="001120E3" w:rsidP="004E02BE">
            <w:pPr>
              <w:pStyle w:val="Tabelazwyky"/>
            </w:pPr>
            <w:r w:rsidRPr="007B6B11">
              <w:t>2</w:t>
            </w:r>
            <w:r w:rsidR="00FF24FC" w:rsidRPr="007B6B11">
              <w:t>6</w:t>
            </w:r>
          </w:p>
        </w:tc>
        <w:tc>
          <w:tcPr>
            <w:tcW w:w="2098" w:type="dxa"/>
          </w:tcPr>
          <w:p w14:paraId="12C43676" w14:textId="0F786059" w:rsidR="001120E3" w:rsidRPr="007B6B11" w:rsidRDefault="001120E3" w:rsidP="004E02BE">
            <w:pPr>
              <w:pStyle w:val="Tabelazwyky"/>
            </w:pPr>
            <w:r w:rsidRPr="007B6B11">
              <w:t>ZAmount</w:t>
            </w:r>
            <w:r w:rsidR="00FF24FC" w:rsidRPr="007B6B11">
              <w:t>P</w:t>
            </w:r>
            <w:r w:rsidRPr="007B6B11">
              <w:br/>
            </w:r>
            <w:r w:rsidR="0002791C" w:rsidRPr="007B6B11">
              <w:t>Patrz reguła R15</w:t>
            </w:r>
          </w:p>
        </w:tc>
        <w:tc>
          <w:tcPr>
            <w:tcW w:w="1197" w:type="dxa"/>
          </w:tcPr>
          <w:p w14:paraId="0C6A0717" w14:textId="77777777" w:rsidR="001120E3" w:rsidRPr="007B6B11" w:rsidRDefault="001120E3" w:rsidP="004E02BE">
            <w:pPr>
              <w:pStyle w:val="Tabelazwyky"/>
            </w:pPr>
            <w:r w:rsidRPr="007B6B11">
              <w:t>0..1</w:t>
            </w:r>
          </w:p>
        </w:tc>
      </w:tr>
      <w:tr w:rsidR="001120E3" w:rsidRPr="007B6B11" w14:paraId="078C55C7" w14:textId="77777777" w:rsidTr="00C758FA">
        <w:trPr>
          <w:trHeight w:val="213"/>
        </w:trPr>
        <w:tc>
          <w:tcPr>
            <w:tcW w:w="1788" w:type="dxa"/>
          </w:tcPr>
          <w:p w14:paraId="15B90421" w14:textId="77777777" w:rsidR="001120E3" w:rsidRPr="007B6B11" w:rsidRDefault="001120E3" w:rsidP="004E02BE">
            <w:pPr>
              <w:pStyle w:val="Tabelazwyky"/>
            </w:pPr>
            <w:r w:rsidRPr="007B6B11">
              <w:t>exciseDutyElectricity</w:t>
            </w:r>
          </w:p>
        </w:tc>
        <w:tc>
          <w:tcPr>
            <w:tcW w:w="3360" w:type="dxa"/>
          </w:tcPr>
          <w:p w14:paraId="75E02F91" w14:textId="77777777" w:rsidR="001120E3" w:rsidRPr="007B6B11" w:rsidRDefault="001120E3" w:rsidP="004E02BE">
            <w:pPr>
              <w:pStyle w:val="Tabelazwyky"/>
            </w:pPr>
            <w:r w:rsidRPr="007B6B11">
              <w:t>Ogółem podatek akcyzowy od energii elektrycznej. Kwota z poz. 8 formularza AKC-4/H</w:t>
            </w:r>
          </w:p>
        </w:tc>
        <w:tc>
          <w:tcPr>
            <w:tcW w:w="837" w:type="dxa"/>
          </w:tcPr>
          <w:p w14:paraId="348DB5C1" w14:textId="7A8517C8" w:rsidR="001120E3" w:rsidRPr="007B6B11" w:rsidRDefault="001120E3" w:rsidP="004E02BE">
            <w:pPr>
              <w:pStyle w:val="Tabelazwyky"/>
            </w:pPr>
            <w:r w:rsidRPr="007B6B11">
              <w:t>2</w:t>
            </w:r>
            <w:r w:rsidR="00FF24FC" w:rsidRPr="007B6B11">
              <w:t>7</w:t>
            </w:r>
          </w:p>
        </w:tc>
        <w:tc>
          <w:tcPr>
            <w:tcW w:w="2098" w:type="dxa"/>
          </w:tcPr>
          <w:p w14:paraId="3B826C21" w14:textId="2A9AB4E2" w:rsidR="001120E3" w:rsidRPr="007B6B11" w:rsidRDefault="001120E3" w:rsidP="004E02BE">
            <w:pPr>
              <w:pStyle w:val="Tabelazwyky"/>
            </w:pPr>
            <w:r w:rsidRPr="007B6B11">
              <w:t>ZAmount</w:t>
            </w:r>
            <w:r w:rsidR="00FF24FC" w:rsidRPr="007B6B11">
              <w:t>P</w:t>
            </w:r>
          </w:p>
          <w:p w14:paraId="157AFE9D" w14:textId="79A6FB05" w:rsidR="001120E3" w:rsidRPr="007B6B11" w:rsidRDefault="0002791C" w:rsidP="004E02BE">
            <w:pPr>
              <w:pStyle w:val="Tabelazwyky"/>
            </w:pPr>
            <w:r w:rsidRPr="007B6B11">
              <w:t>Patrz reguła R16</w:t>
            </w:r>
          </w:p>
        </w:tc>
        <w:tc>
          <w:tcPr>
            <w:tcW w:w="1197" w:type="dxa"/>
          </w:tcPr>
          <w:p w14:paraId="2A869199" w14:textId="77777777" w:rsidR="001120E3" w:rsidRPr="007B6B11" w:rsidRDefault="001120E3" w:rsidP="004E02BE">
            <w:pPr>
              <w:pStyle w:val="Tabelazwyky"/>
            </w:pPr>
            <w:r w:rsidRPr="007B6B11">
              <w:t>0..1</w:t>
            </w:r>
          </w:p>
        </w:tc>
      </w:tr>
      <w:tr w:rsidR="001120E3" w:rsidRPr="007B6B11" w14:paraId="42E49C7F" w14:textId="77777777" w:rsidTr="00C758FA">
        <w:trPr>
          <w:trHeight w:val="213"/>
        </w:trPr>
        <w:tc>
          <w:tcPr>
            <w:tcW w:w="1788" w:type="dxa"/>
          </w:tcPr>
          <w:p w14:paraId="2DC379CD" w14:textId="77777777" w:rsidR="001120E3" w:rsidRPr="007B6B11" w:rsidRDefault="001120E3" w:rsidP="004E02BE">
            <w:pPr>
              <w:pStyle w:val="Tabelazwyky"/>
            </w:pPr>
            <w:r w:rsidRPr="007B6B11">
              <w:t>exciseDutyHeatingFuel</w:t>
            </w:r>
          </w:p>
        </w:tc>
        <w:tc>
          <w:tcPr>
            <w:tcW w:w="3360" w:type="dxa"/>
          </w:tcPr>
          <w:p w14:paraId="3F248464" w14:textId="77777777" w:rsidR="001120E3" w:rsidRPr="007B6B11" w:rsidRDefault="001120E3" w:rsidP="004E02BE">
            <w:pPr>
              <w:pStyle w:val="Tabelazwyky"/>
            </w:pPr>
            <w:r w:rsidRPr="007B6B11">
              <w:t>Ogółem podatek akcyzowy od paliw opałowych (z wyłączeniem wyrobów węglowych i wyrobów gazowych). Kwota z poz. 13 formularza/formularzy nr 1, 2, 3...AKC-4/I</w:t>
            </w:r>
          </w:p>
        </w:tc>
        <w:tc>
          <w:tcPr>
            <w:tcW w:w="837" w:type="dxa"/>
          </w:tcPr>
          <w:p w14:paraId="76F7BEC6" w14:textId="797860A1" w:rsidR="001120E3" w:rsidRPr="007B6B11" w:rsidRDefault="001120E3" w:rsidP="004E02BE">
            <w:pPr>
              <w:pStyle w:val="Tabelazwyky"/>
            </w:pPr>
            <w:r w:rsidRPr="007B6B11">
              <w:t>2</w:t>
            </w:r>
            <w:r w:rsidR="00FF24FC" w:rsidRPr="007B6B11">
              <w:t>8</w:t>
            </w:r>
          </w:p>
        </w:tc>
        <w:tc>
          <w:tcPr>
            <w:tcW w:w="2098" w:type="dxa"/>
          </w:tcPr>
          <w:p w14:paraId="195EB8F4" w14:textId="6C870656" w:rsidR="001120E3" w:rsidRPr="007B6B11" w:rsidRDefault="001120E3" w:rsidP="004E02BE">
            <w:pPr>
              <w:pStyle w:val="Tabelazwyky"/>
            </w:pPr>
            <w:r w:rsidRPr="007B6B11">
              <w:t>ZAmount</w:t>
            </w:r>
            <w:r w:rsidR="00FF24FC" w:rsidRPr="007B6B11">
              <w:t>P</w:t>
            </w:r>
          </w:p>
          <w:p w14:paraId="61EA2867" w14:textId="7A383513" w:rsidR="001120E3" w:rsidRPr="007B6B11" w:rsidRDefault="0002791C" w:rsidP="004E02BE">
            <w:pPr>
              <w:pStyle w:val="Tabelazwyky"/>
            </w:pPr>
            <w:r w:rsidRPr="007B6B11">
              <w:t>Patrz reguła R17</w:t>
            </w:r>
          </w:p>
        </w:tc>
        <w:tc>
          <w:tcPr>
            <w:tcW w:w="1197" w:type="dxa"/>
          </w:tcPr>
          <w:p w14:paraId="6F1CE75C" w14:textId="77777777" w:rsidR="001120E3" w:rsidRPr="007B6B11" w:rsidRDefault="001120E3" w:rsidP="004E02BE">
            <w:pPr>
              <w:pStyle w:val="Tabelazwyky"/>
            </w:pPr>
            <w:r w:rsidRPr="007B6B11">
              <w:t>0..1</w:t>
            </w:r>
          </w:p>
        </w:tc>
      </w:tr>
      <w:tr w:rsidR="001120E3" w:rsidRPr="007B6B11" w14:paraId="485A713A" w14:textId="77777777" w:rsidTr="00C758FA">
        <w:trPr>
          <w:trHeight w:val="213"/>
        </w:trPr>
        <w:tc>
          <w:tcPr>
            <w:tcW w:w="1788" w:type="dxa"/>
          </w:tcPr>
          <w:p w14:paraId="57549983" w14:textId="77777777" w:rsidR="001120E3" w:rsidRPr="007B6B11" w:rsidRDefault="001120E3" w:rsidP="004E02BE">
            <w:pPr>
              <w:pStyle w:val="Tabelazwyky"/>
            </w:pPr>
            <w:r w:rsidRPr="007B6B11">
              <w:t>exciseDutyGasEngine</w:t>
            </w:r>
          </w:p>
        </w:tc>
        <w:tc>
          <w:tcPr>
            <w:tcW w:w="3360" w:type="dxa"/>
          </w:tcPr>
          <w:p w14:paraId="63922D93" w14:textId="77777777" w:rsidR="001120E3" w:rsidRPr="007B6B11" w:rsidRDefault="001120E3" w:rsidP="004E02BE">
            <w:pPr>
              <w:pStyle w:val="Tabelazwyky"/>
            </w:pPr>
            <w:r w:rsidRPr="007B6B11">
              <w:t>Ogółem podatek akcyzowy od gazu do napędu silników spalinowych. Kwota z poz. 13 formularza/formularzy nr 1, 2, 3...AKC-4/J</w:t>
            </w:r>
          </w:p>
        </w:tc>
        <w:tc>
          <w:tcPr>
            <w:tcW w:w="837" w:type="dxa"/>
          </w:tcPr>
          <w:p w14:paraId="79EB4B52" w14:textId="57EA0214" w:rsidR="001120E3" w:rsidRPr="007B6B11" w:rsidRDefault="001120E3" w:rsidP="004E02BE">
            <w:pPr>
              <w:pStyle w:val="Tabelazwyky"/>
            </w:pPr>
            <w:r w:rsidRPr="007B6B11">
              <w:t>2</w:t>
            </w:r>
            <w:r w:rsidR="00FF24FC" w:rsidRPr="007B6B11">
              <w:t>9</w:t>
            </w:r>
          </w:p>
        </w:tc>
        <w:tc>
          <w:tcPr>
            <w:tcW w:w="2098" w:type="dxa"/>
          </w:tcPr>
          <w:p w14:paraId="52B590B5" w14:textId="63C00086" w:rsidR="001120E3" w:rsidRPr="007B6B11" w:rsidRDefault="001120E3" w:rsidP="004E02BE">
            <w:pPr>
              <w:pStyle w:val="Tabelazwyky"/>
            </w:pPr>
            <w:r w:rsidRPr="007B6B11">
              <w:t>ZAmount</w:t>
            </w:r>
            <w:r w:rsidR="00FF24FC" w:rsidRPr="007B6B11">
              <w:t>P</w:t>
            </w:r>
          </w:p>
          <w:p w14:paraId="1A7D5CC7" w14:textId="3AE6E247" w:rsidR="001120E3" w:rsidRPr="007B6B11" w:rsidRDefault="0002791C" w:rsidP="004E02BE">
            <w:pPr>
              <w:pStyle w:val="Tabelazwyky"/>
            </w:pPr>
            <w:r w:rsidRPr="007B6B11">
              <w:t>Patrz reguła R18</w:t>
            </w:r>
          </w:p>
        </w:tc>
        <w:tc>
          <w:tcPr>
            <w:tcW w:w="1197" w:type="dxa"/>
          </w:tcPr>
          <w:p w14:paraId="565CFCC8" w14:textId="77777777" w:rsidR="001120E3" w:rsidRPr="007B6B11" w:rsidRDefault="001120E3" w:rsidP="004E02BE">
            <w:pPr>
              <w:pStyle w:val="Tabelazwyky"/>
            </w:pPr>
            <w:r w:rsidRPr="007B6B11">
              <w:t>0..1</w:t>
            </w:r>
          </w:p>
        </w:tc>
      </w:tr>
      <w:tr w:rsidR="001120E3" w:rsidRPr="007B6B11" w14:paraId="1051FD9A" w14:textId="77777777" w:rsidTr="00C758FA">
        <w:trPr>
          <w:trHeight w:val="213"/>
        </w:trPr>
        <w:tc>
          <w:tcPr>
            <w:tcW w:w="1788" w:type="dxa"/>
          </w:tcPr>
          <w:p w14:paraId="50B69F7A" w14:textId="77777777" w:rsidR="001120E3" w:rsidRPr="007B6B11" w:rsidRDefault="001120E3" w:rsidP="004E02BE">
            <w:pPr>
              <w:pStyle w:val="Tabelazwyky"/>
            </w:pPr>
            <w:r w:rsidRPr="007B6B11">
              <w:t>exciseDutyOil</w:t>
            </w:r>
          </w:p>
        </w:tc>
        <w:tc>
          <w:tcPr>
            <w:tcW w:w="3360" w:type="dxa"/>
          </w:tcPr>
          <w:p w14:paraId="0910EA42" w14:textId="77777777" w:rsidR="001120E3" w:rsidRPr="007B6B11" w:rsidRDefault="002342A7" w:rsidP="004E02BE">
            <w:pPr>
              <w:pStyle w:val="Tabelazwyky"/>
            </w:pPr>
            <w:r w:rsidRPr="007B6B11">
              <w:t xml:space="preserve">Ogółem podatek akcyzowy od preparatów smarowych, olejów smarowych i pozostałych olejów. </w:t>
            </w:r>
            <w:r w:rsidRPr="007B6B11">
              <w:lastRenderedPageBreak/>
              <w:t>Kwota z poz. 12 formularza/formularzy nr 1, 2, 3 ... AKC4/K.</w:t>
            </w:r>
          </w:p>
        </w:tc>
        <w:tc>
          <w:tcPr>
            <w:tcW w:w="837" w:type="dxa"/>
          </w:tcPr>
          <w:p w14:paraId="68F79EC5" w14:textId="6393EF31" w:rsidR="001120E3" w:rsidRPr="007B6B11" w:rsidRDefault="00FF24FC" w:rsidP="004E02BE">
            <w:pPr>
              <w:pStyle w:val="Tabelazwyky"/>
            </w:pPr>
            <w:r w:rsidRPr="007B6B11">
              <w:lastRenderedPageBreak/>
              <w:t>30</w:t>
            </w:r>
          </w:p>
        </w:tc>
        <w:tc>
          <w:tcPr>
            <w:tcW w:w="2098" w:type="dxa"/>
          </w:tcPr>
          <w:p w14:paraId="7E92DFA0" w14:textId="371734EF" w:rsidR="001120E3" w:rsidRPr="007B6B11" w:rsidRDefault="001120E3" w:rsidP="004E02BE">
            <w:pPr>
              <w:pStyle w:val="Tabelazwyky"/>
            </w:pPr>
            <w:r w:rsidRPr="007B6B11">
              <w:t>ZAmount</w:t>
            </w:r>
            <w:r w:rsidR="00FF24FC" w:rsidRPr="007B6B11">
              <w:t>P</w:t>
            </w:r>
          </w:p>
          <w:p w14:paraId="639A0B30" w14:textId="7BA3D114" w:rsidR="001120E3" w:rsidRPr="007B6B11" w:rsidRDefault="0002791C" w:rsidP="004E02BE">
            <w:pPr>
              <w:pStyle w:val="Tabelazwyky"/>
            </w:pPr>
            <w:r w:rsidRPr="007B6B11">
              <w:t>Patrz reguła R19</w:t>
            </w:r>
          </w:p>
        </w:tc>
        <w:tc>
          <w:tcPr>
            <w:tcW w:w="1197" w:type="dxa"/>
          </w:tcPr>
          <w:p w14:paraId="27AC1944" w14:textId="77777777" w:rsidR="001120E3" w:rsidRPr="007B6B11" w:rsidRDefault="001120E3" w:rsidP="004E02BE">
            <w:pPr>
              <w:pStyle w:val="Tabelazwyky"/>
            </w:pPr>
            <w:r w:rsidRPr="007B6B11">
              <w:t>0..1</w:t>
            </w:r>
          </w:p>
        </w:tc>
      </w:tr>
      <w:tr w:rsidR="001120E3" w:rsidRPr="007B6B11" w14:paraId="1AB8956E" w14:textId="77777777" w:rsidTr="00C758FA">
        <w:trPr>
          <w:trHeight w:val="213"/>
        </w:trPr>
        <w:tc>
          <w:tcPr>
            <w:tcW w:w="1788" w:type="dxa"/>
          </w:tcPr>
          <w:p w14:paraId="347AC3C1" w14:textId="77777777" w:rsidR="001120E3" w:rsidRPr="007B6B11" w:rsidRDefault="001120E3" w:rsidP="004E02BE">
            <w:pPr>
              <w:pStyle w:val="Tabelazwyky"/>
            </w:pPr>
            <w:r w:rsidRPr="007B6B11">
              <w:t>exciseDutyGas</w:t>
            </w:r>
          </w:p>
        </w:tc>
        <w:tc>
          <w:tcPr>
            <w:tcW w:w="3360" w:type="dxa"/>
          </w:tcPr>
          <w:p w14:paraId="64B48F8A" w14:textId="77777777" w:rsidR="001120E3" w:rsidRPr="007B6B11" w:rsidRDefault="001120E3" w:rsidP="004E02BE">
            <w:pPr>
              <w:pStyle w:val="Tabelazwyky"/>
            </w:pPr>
            <w:r w:rsidRPr="007B6B11">
              <w:t>Ogółem podatek akcyzowy od wyrobów gazowych (z wyłączeniem gazu do napędów silników spalinowych). Kwota z poz. 9 formularza/formularzy nr 1, 2, 3...AKC-4/L</w:t>
            </w:r>
          </w:p>
        </w:tc>
        <w:tc>
          <w:tcPr>
            <w:tcW w:w="837" w:type="dxa"/>
          </w:tcPr>
          <w:p w14:paraId="7DF38575" w14:textId="2D06A374" w:rsidR="001120E3" w:rsidRPr="007B6B11" w:rsidRDefault="001120E3" w:rsidP="004E02BE">
            <w:pPr>
              <w:pStyle w:val="Tabelazwyky"/>
            </w:pPr>
            <w:r w:rsidRPr="007B6B11">
              <w:t>3</w:t>
            </w:r>
            <w:r w:rsidR="00FF24FC" w:rsidRPr="007B6B11">
              <w:t>1</w:t>
            </w:r>
          </w:p>
        </w:tc>
        <w:tc>
          <w:tcPr>
            <w:tcW w:w="2098" w:type="dxa"/>
          </w:tcPr>
          <w:p w14:paraId="0253E207" w14:textId="71CAD6F9" w:rsidR="001120E3" w:rsidRPr="007B6B11" w:rsidRDefault="001120E3" w:rsidP="004E02BE">
            <w:pPr>
              <w:pStyle w:val="Tabelazwyky"/>
            </w:pPr>
            <w:r w:rsidRPr="007B6B11">
              <w:t>ZAmount</w:t>
            </w:r>
            <w:r w:rsidR="00FF24FC" w:rsidRPr="007B6B11">
              <w:t>P</w:t>
            </w:r>
          </w:p>
          <w:p w14:paraId="6712D838" w14:textId="5EFCA311" w:rsidR="001120E3" w:rsidRPr="007B6B11" w:rsidRDefault="0002791C" w:rsidP="004E02BE">
            <w:pPr>
              <w:pStyle w:val="Tabelazwyky"/>
            </w:pPr>
            <w:r w:rsidRPr="007B6B11">
              <w:t>Patrz reguła R20</w:t>
            </w:r>
          </w:p>
        </w:tc>
        <w:tc>
          <w:tcPr>
            <w:tcW w:w="1197" w:type="dxa"/>
          </w:tcPr>
          <w:p w14:paraId="58FDC698" w14:textId="77777777" w:rsidR="001120E3" w:rsidRPr="007B6B11" w:rsidRDefault="001120E3" w:rsidP="004E02BE">
            <w:pPr>
              <w:pStyle w:val="Tabelazwyky"/>
            </w:pPr>
            <w:r w:rsidRPr="007B6B11">
              <w:t>0..1</w:t>
            </w:r>
          </w:p>
        </w:tc>
      </w:tr>
      <w:tr w:rsidR="001120E3" w:rsidRPr="007B6B11" w14:paraId="59EDF519" w14:textId="77777777" w:rsidTr="00C758FA">
        <w:trPr>
          <w:trHeight w:val="213"/>
        </w:trPr>
        <w:tc>
          <w:tcPr>
            <w:tcW w:w="1788" w:type="dxa"/>
          </w:tcPr>
          <w:p w14:paraId="36495921" w14:textId="77777777" w:rsidR="001120E3" w:rsidRPr="007B6B11" w:rsidRDefault="001120E3" w:rsidP="004E02BE">
            <w:pPr>
              <w:pStyle w:val="Tabelazwyky"/>
            </w:pPr>
            <w:r w:rsidRPr="007B6B11">
              <w:t>exciseLiquidECigarettes</w:t>
            </w:r>
          </w:p>
        </w:tc>
        <w:tc>
          <w:tcPr>
            <w:tcW w:w="3360" w:type="dxa"/>
          </w:tcPr>
          <w:p w14:paraId="36ED1B5C" w14:textId="77777777" w:rsidR="001120E3" w:rsidRPr="007B6B11" w:rsidRDefault="001120E3" w:rsidP="004E02BE">
            <w:pPr>
              <w:pStyle w:val="Tabelazwyky"/>
            </w:pPr>
            <w:r w:rsidRPr="007B6B11">
              <w:t>Ogółem podatek akcyzowy od płynu do papierosów elektronicznych. Kwota z poz. 12 formularza/formularzy nr 1, 2, 3...AKC-4/M</w:t>
            </w:r>
          </w:p>
        </w:tc>
        <w:tc>
          <w:tcPr>
            <w:tcW w:w="837" w:type="dxa"/>
          </w:tcPr>
          <w:p w14:paraId="413F6021" w14:textId="4B77C727" w:rsidR="001120E3" w:rsidRPr="007B6B11" w:rsidDel="00891B1C" w:rsidRDefault="001120E3" w:rsidP="004E02BE">
            <w:pPr>
              <w:pStyle w:val="Tabelazwyky"/>
            </w:pPr>
            <w:r w:rsidRPr="007B6B11">
              <w:t>3</w:t>
            </w:r>
            <w:r w:rsidR="00FF24FC" w:rsidRPr="007B6B11">
              <w:t>2</w:t>
            </w:r>
          </w:p>
        </w:tc>
        <w:tc>
          <w:tcPr>
            <w:tcW w:w="2098" w:type="dxa"/>
          </w:tcPr>
          <w:p w14:paraId="3757A54F" w14:textId="574E2B0B" w:rsidR="001120E3" w:rsidRPr="007B6B11" w:rsidRDefault="001120E3" w:rsidP="004E02BE">
            <w:pPr>
              <w:pStyle w:val="Tabelazwyky"/>
            </w:pPr>
            <w:r w:rsidRPr="007B6B11">
              <w:t>ZAmount</w:t>
            </w:r>
            <w:r w:rsidR="00FF24FC" w:rsidRPr="007B6B11">
              <w:t>P</w:t>
            </w:r>
          </w:p>
          <w:p w14:paraId="386DA0F1" w14:textId="134440EA" w:rsidR="001120E3" w:rsidRPr="007B6B11" w:rsidRDefault="0002791C" w:rsidP="004E02BE">
            <w:pPr>
              <w:pStyle w:val="Tabelazwyky"/>
            </w:pPr>
            <w:r w:rsidRPr="007B6B11">
              <w:t>Patrz reguła R21</w:t>
            </w:r>
          </w:p>
        </w:tc>
        <w:tc>
          <w:tcPr>
            <w:tcW w:w="1197" w:type="dxa"/>
          </w:tcPr>
          <w:p w14:paraId="60C3FDD6" w14:textId="77777777" w:rsidR="001120E3" w:rsidRPr="007B6B11" w:rsidRDefault="001120E3" w:rsidP="004E02BE">
            <w:pPr>
              <w:pStyle w:val="Tabelazwyky"/>
            </w:pPr>
            <w:r w:rsidRPr="007B6B11">
              <w:t>0..1</w:t>
            </w:r>
          </w:p>
        </w:tc>
      </w:tr>
      <w:tr w:rsidR="001120E3" w:rsidRPr="007B6B11" w14:paraId="0DB861AA" w14:textId="77777777" w:rsidTr="00C758FA">
        <w:trPr>
          <w:trHeight w:val="213"/>
        </w:trPr>
        <w:tc>
          <w:tcPr>
            <w:tcW w:w="1788" w:type="dxa"/>
          </w:tcPr>
          <w:p w14:paraId="18E0B1AD" w14:textId="77777777" w:rsidR="001120E3" w:rsidRPr="007B6B11" w:rsidRDefault="001120E3" w:rsidP="004E02BE">
            <w:pPr>
              <w:pStyle w:val="Tabelazwyky"/>
            </w:pPr>
            <w:r w:rsidRPr="007B6B11">
              <w:t>exciseInnovativeProducts</w:t>
            </w:r>
          </w:p>
        </w:tc>
        <w:tc>
          <w:tcPr>
            <w:tcW w:w="3360" w:type="dxa"/>
          </w:tcPr>
          <w:p w14:paraId="7F0CFB68" w14:textId="77777777" w:rsidR="001120E3" w:rsidRPr="007B6B11" w:rsidRDefault="001120E3" w:rsidP="004E02BE">
            <w:pPr>
              <w:pStyle w:val="Tabelazwyky"/>
            </w:pPr>
            <w:r w:rsidRPr="007B6B11">
              <w:t>Ogółem podatek akcyzowy od wyrobów nowatorskich. Kwota z poz. 12 formularza/formularzy nr 1, 2, 3...AKC-4/N</w:t>
            </w:r>
          </w:p>
        </w:tc>
        <w:tc>
          <w:tcPr>
            <w:tcW w:w="837" w:type="dxa"/>
          </w:tcPr>
          <w:p w14:paraId="3015C283" w14:textId="61C969E9" w:rsidR="001120E3" w:rsidRPr="007B6B11" w:rsidRDefault="001120E3" w:rsidP="004E02BE">
            <w:pPr>
              <w:pStyle w:val="Tabelazwyky"/>
            </w:pPr>
            <w:r w:rsidRPr="007B6B11">
              <w:t>3</w:t>
            </w:r>
            <w:r w:rsidR="00FF24FC" w:rsidRPr="007B6B11">
              <w:t>3</w:t>
            </w:r>
          </w:p>
        </w:tc>
        <w:tc>
          <w:tcPr>
            <w:tcW w:w="2098" w:type="dxa"/>
          </w:tcPr>
          <w:p w14:paraId="4DD3EDA3" w14:textId="39998F0A" w:rsidR="001120E3" w:rsidRPr="007B6B11" w:rsidRDefault="001120E3" w:rsidP="004E02BE">
            <w:pPr>
              <w:pStyle w:val="Tabelazwyky"/>
            </w:pPr>
            <w:r w:rsidRPr="007B6B11">
              <w:t>ZAmount</w:t>
            </w:r>
            <w:r w:rsidR="00FF24FC" w:rsidRPr="007B6B11">
              <w:t>P</w:t>
            </w:r>
          </w:p>
          <w:p w14:paraId="56505C15" w14:textId="232D573A" w:rsidR="001120E3" w:rsidRPr="007B6B11" w:rsidRDefault="0002791C" w:rsidP="004E02BE">
            <w:pPr>
              <w:pStyle w:val="Tabelazwyky"/>
            </w:pPr>
            <w:r w:rsidRPr="007B6B11">
              <w:t>Patrz reguła R22</w:t>
            </w:r>
          </w:p>
        </w:tc>
        <w:tc>
          <w:tcPr>
            <w:tcW w:w="1197" w:type="dxa"/>
          </w:tcPr>
          <w:p w14:paraId="63E9719C" w14:textId="77777777" w:rsidR="001120E3" w:rsidRPr="007B6B11" w:rsidRDefault="001120E3" w:rsidP="004E02BE">
            <w:pPr>
              <w:pStyle w:val="Tabelazwyky"/>
            </w:pPr>
            <w:r w:rsidRPr="007B6B11">
              <w:t>0..1</w:t>
            </w:r>
          </w:p>
        </w:tc>
      </w:tr>
      <w:tr w:rsidR="001120E3" w:rsidRPr="007B6B11" w14:paraId="7642C4EC" w14:textId="77777777" w:rsidTr="00C758FA">
        <w:trPr>
          <w:trHeight w:val="213"/>
        </w:trPr>
        <w:tc>
          <w:tcPr>
            <w:tcW w:w="1788" w:type="dxa"/>
          </w:tcPr>
          <w:p w14:paraId="75877120" w14:textId="77777777" w:rsidR="001120E3" w:rsidRPr="007B6B11" w:rsidRDefault="001120E3" w:rsidP="004E02BE">
            <w:pPr>
              <w:pStyle w:val="Tabelazwyky"/>
            </w:pPr>
            <w:r w:rsidRPr="007B6B11">
              <w:t>totalExciseDuties</w:t>
            </w:r>
          </w:p>
        </w:tc>
        <w:tc>
          <w:tcPr>
            <w:tcW w:w="3360" w:type="dxa"/>
          </w:tcPr>
          <w:p w14:paraId="680BC592" w14:textId="0B08C627" w:rsidR="001120E3" w:rsidRPr="007B6B11" w:rsidRDefault="001120E3" w:rsidP="004E02BE">
            <w:pPr>
              <w:pStyle w:val="Tabelazwyky"/>
            </w:pPr>
            <w:r w:rsidRPr="007B6B11">
              <w:t>Razem podatek akcyzowy. Suma kwot z poz. od 2</w:t>
            </w:r>
            <w:r w:rsidR="007E37F7" w:rsidRPr="007B6B11">
              <w:t>1</w:t>
            </w:r>
            <w:r w:rsidRPr="007B6B11">
              <w:t xml:space="preserve"> do 3</w:t>
            </w:r>
            <w:r w:rsidR="007E37F7" w:rsidRPr="007B6B11">
              <w:t>3</w:t>
            </w:r>
            <w:r w:rsidRPr="007B6B11">
              <w:t>.</w:t>
            </w:r>
          </w:p>
        </w:tc>
        <w:tc>
          <w:tcPr>
            <w:tcW w:w="837" w:type="dxa"/>
          </w:tcPr>
          <w:p w14:paraId="26A75013" w14:textId="66142ADE" w:rsidR="001120E3" w:rsidRPr="007B6B11" w:rsidRDefault="001120E3" w:rsidP="004E02BE">
            <w:pPr>
              <w:pStyle w:val="Tabelazwyky"/>
            </w:pPr>
            <w:r w:rsidRPr="007B6B11">
              <w:t>3</w:t>
            </w:r>
            <w:r w:rsidR="00FF24FC" w:rsidRPr="007B6B11">
              <w:t>4</w:t>
            </w:r>
          </w:p>
        </w:tc>
        <w:tc>
          <w:tcPr>
            <w:tcW w:w="2098" w:type="dxa"/>
          </w:tcPr>
          <w:p w14:paraId="7BB7C12A" w14:textId="36363E87" w:rsidR="001120E3" w:rsidRPr="007B6B11" w:rsidRDefault="001120E3" w:rsidP="004E02BE">
            <w:pPr>
              <w:pStyle w:val="Tabelazwyky"/>
            </w:pPr>
            <w:r w:rsidRPr="007B6B11">
              <w:t>ZAmount</w:t>
            </w:r>
            <w:r w:rsidR="00FF24FC" w:rsidRPr="007B6B11">
              <w:t>P</w:t>
            </w:r>
          </w:p>
          <w:p w14:paraId="537A6769" w14:textId="1A97BEF2" w:rsidR="001120E3" w:rsidRPr="007B6B11" w:rsidRDefault="001120E3" w:rsidP="004E02BE">
            <w:pPr>
              <w:pStyle w:val="Tabelazwyky"/>
            </w:pPr>
            <w:r w:rsidRPr="007B6B11">
              <w:t>Patrz reguła</w:t>
            </w:r>
            <w:r w:rsidR="007E37F7" w:rsidRPr="007B6B11">
              <w:t xml:space="preserve"> R23</w:t>
            </w:r>
          </w:p>
        </w:tc>
        <w:tc>
          <w:tcPr>
            <w:tcW w:w="1197" w:type="dxa"/>
          </w:tcPr>
          <w:p w14:paraId="19DE0A6D" w14:textId="77777777" w:rsidR="001120E3" w:rsidRPr="007B6B11" w:rsidRDefault="001120E3" w:rsidP="004E02BE">
            <w:pPr>
              <w:pStyle w:val="Tabelazwyky"/>
            </w:pPr>
            <w:r w:rsidRPr="007B6B11">
              <w:t>1..1</w:t>
            </w:r>
          </w:p>
        </w:tc>
      </w:tr>
    </w:tbl>
    <w:p w14:paraId="7F401295" w14:textId="22F6524B" w:rsidR="00DC2CEF" w:rsidRPr="007B6B11" w:rsidRDefault="00DC2CEF" w:rsidP="004E02BE">
      <w:pPr>
        <w:pStyle w:val="Z2PodpisRysunkuTabeli"/>
      </w:pPr>
      <w:bookmarkStart w:id="126" w:name="_Toc97503858"/>
      <w:bookmarkStart w:id="127" w:name="_Toc183172110"/>
      <w:r w:rsidRPr="007B6B11">
        <w:t xml:space="preserve">Rysunek </w:t>
      </w:r>
      <w:r w:rsidR="00E354C5">
        <w:fldChar w:fldCharType="begin"/>
      </w:r>
      <w:r w:rsidR="00E354C5">
        <w:instrText xml:space="preserve"> SEQ Rysunek \* ARABIC </w:instrText>
      </w:r>
      <w:r w:rsidR="00E354C5">
        <w:fldChar w:fldCharType="separate"/>
      </w:r>
      <w:r w:rsidR="006D48AD">
        <w:rPr>
          <w:noProof/>
        </w:rPr>
        <w:t>4</w:t>
      </w:r>
      <w:r w:rsidR="00E354C5">
        <w:rPr>
          <w:noProof/>
        </w:rPr>
        <w:fldChar w:fldCharType="end"/>
      </w:r>
      <w:r w:rsidRPr="007B6B11">
        <w:t>. Struktura &lt;</w:t>
      </w:r>
      <w:r w:rsidRPr="007B6B11">
        <w:rPr>
          <w:color w:val="000000"/>
          <w:lang w:eastAsia="pl-PL"/>
        </w:rPr>
        <w:t xml:space="preserve"> </w:t>
      </w:r>
      <w:r w:rsidRPr="007B6B11">
        <w:rPr>
          <w:rStyle w:val="pole"/>
          <w:rFonts w:ascii="Lato" w:hAnsi="Lato" w:cs="Open Sans"/>
          <w:lang w:val="pl-PL"/>
        </w:rPr>
        <w:t>StatementOfExciseDutyProductGroupsType</w:t>
      </w:r>
      <w:r w:rsidRPr="007B6B11">
        <w:rPr>
          <w:color w:val="000000"/>
          <w:lang w:eastAsia="pl-PL"/>
        </w:rPr>
        <w:t xml:space="preserve"> &gt;, Zestawienie podatku akcezowego według grup wyrobów d</w:t>
      </w:r>
      <w:r w:rsidRPr="007B6B11">
        <w:rPr>
          <w:rFonts w:eastAsia="Times New Roman"/>
        </w:rPr>
        <w:t xml:space="preserve">eklaracji </w:t>
      </w:r>
      <w:r w:rsidRPr="007B6B11">
        <w:t>AKC-4/AKC-4zo.</w:t>
      </w:r>
      <w:bookmarkEnd w:id="126"/>
      <w:bookmarkEnd w:id="127"/>
    </w:p>
    <w:p w14:paraId="078B9A26" w14:textId="43F5A90A" w:rsidR="001120E3" w:rsidRPr="007B6B11" w:rsidRDefault="00AB4103" w:rsidP="004E02BE">
      <w:r w:rsidRPr="007B6B11">
        <w:rPr>
          <w:noProof/>
        </w:rPr>
        <w:drawing>
          <wp:inline distT="0" distB="0" distL="0" distR="0" wp14:anchorId="5BBC1495" wp14:editId="0C2E9861">
            <wp:extent cx="3124200" cy="2407920"/>
            <wp:effectExtent l="19050" t="19050" r="19050" b="11430"/>
            <wp:docPr id="63" name="Obraz 63" descr="Rysunek przedstawia strukturę  &lt; StatementOfExciseDutyProductGroupsType &gt;, Zestawienie podatku akcezowego według grup wyrobów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Obraz 63" descr="Rysunek przedstawia strukturę  &lt; StatementOfExciseDutyProductGroupsType &gt;, Zestawienie podatku akcezowego według grup wyrobów deklaracji AKC-4/AKC-4z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24200" cy="2407920"/>
                    </a:xfrm>
                    <a:prstGeom prst="rect">
                      <a:avLst/>
                    </a:prstGeom>
                    <a:noFill/>
                    <a:ln>
                      <a:solidFill>
                        <a:schemeClr val="tx1"/>
                      </a:solidFill>
                    </a:ln>
                  </pic:spPr>
                </pic:pic>
              </a:graphicData>
            </a:graphic>
          </wp:inline>
        </w:drawing>
      </w:r>
    </w:p>
    <w:p w14:paraId="05170498" w14:textId="37277C00" w:rsidR="00AB4103" w:rsidRPr="007B6B11" w:rsidRDefault="00AB4103" w:rsidP="004E02BE">
      <w:pPr>
        <w:pStyle w:val="Z2PodpisRysunkuTabeli"/>
      </w:pPr>
      <w:bookmarkStart w:id="128" w:name="_Toc93140930"/>
      <w:bookmarkStart w:id="129" w:name="_Toc94463050"/>
      <w:bookmarkStart w:id="130" w:name="_Toc183171981"/>
      <w:r w:rsidRPr="007B6B11">
        <w:t xml:space="preserve">Tabela </w:t>
      </w:r>
      <w:r w:rsidR="00E354C5">
        <w:fldChar w:fldCharType="begin"/>
      </w:r>
      <w:r w:rsidR="00E354C5">
        <w:instrText xml:space="preserve"> SEQ Tabela \* ARABIC </w:instrText>
      </w:r>
      <w:r w:rsidR="00E354C5">
        <w:fldChar w:fldCharType="separate"/>
      </w:r>
      <w:r w:rsidR="006D48AD">
        <w:rPr>
          <w:noProof/>
        </w:rPr>
        <w:t>13</w:t>
      </w:r>
      <w:r w:rsidR="00E354C5">
        <w:fldChar w:fldCharType="end"/>
      </w:r>
      <w:r w:rsidRPr="007B6B11">
        <w:t xml:space="preserve">. Struktura &lt; AmountPayableType &gt;, Rozliczenie podatku akcyzowego dla deklaracji </w:t>
      </w:r>
      <w:bookmarkEnd w:id="128"/>
      <w:r w:rsidRPr="007B6B11">
        <w:t>AKC-4/AKC-4zo</w:t>
      </w:r>
      <w:bookmarkEnd w:id="129"/>
      <w:bookmarkEnd w:id="130"/>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E51FA9" w:rsidRPr="007B6B11" w14:paraId="11F43973" w14:textId="77777777" w:rsidTr="00022C03">
        <w:trPr>
          <w:trHeight w:val="213"/>
          <w:tblHeader/>
        </w:trPr>
        <w:tc>
          <w:tcPr>
            <w:tcW w:w="1788" w:type="dxa"/>
            <w:shd w:val="clear" w:color="auto" w:fill="D9D9D9" w:themeFill="background1" w:themeFillShade="D9"/>
          </w:tcPr>
          <w:p w14:paraId="2BDA37B6" w14:textId="77777777" w:rsidR="00E51FA9" w:rsidRPr="007B6B11" w:rsidRDefault="00E51FA9" w:rsidP="004E02BE">
            <w:pPr>
              <w:pStyle w:val="naglowektabeli"/>
            </w:pPr>
            <w:r w:rsidRPr="007B6B11">
              <w:t xml:space="preserve">Nazwa </w:t>
            </w:r>
          </w:p>
        </w:tc>
        <w:tc>
          <w:tcPr>
            <w:tcW w:w="3360" w:type="dxa"/>
            <w:shd w:val="clear" w:color="auto" w:fill="D9D9D9" w:themeFill="background1" w:themeFillShade="D9"/>
          </w:tcPr>
          <w:p w14:paraId="6D9816AF" w14:textId="77777777" w:rsidR="00E51FA9" w:rsidRPr="007B6B11" w:rsidRDefault="00E51FA9" w:rsidP="004E02BE">
            <w:pPr>
              <w:pStyle w:val="naglowektabeli"/>
            </w:pPr>
            <w:r w:rsidRPr="007B6B11">
              <w:t>Opis</w:t>
            </w:r>
          </w:p>
        </w:tc>
        <w:tc>
          <w:tcPr>
            <w:tcW w:w="840" w:type="dxa"/>
            <w:shd w:val="clear" w:color="auto" w:fill="D9D9D9" w:themeFill="background1" w:themeFillShade="D9"/>
          </w:tcPr>
          <w:p w14:paraId="7EAB220B" w14:textId="77777777" w:rsidR="00E51FA9" w:rsidRPr="007B6B11" w:rsidRDefault="00E51FA9" w:rsidP="004E02BE">
            <w:pPr>
              <w:pStyle w:val="naglowektabeli"/>
            </w:pPr>
            <w:r w:rsidRPr="007B6B11">
              <w:t>Nr pola</w:t>
            </w:r>
          </w:p>
        </w:tc>
        <w:tc>
          <w:tcPr>
            <w:tcW w:w="2099" w:type="dxa"/>
            <w:shd w:val="clear" w:color="auto" w:fill="D9D9D9" w:themeFill="background1" w:themeFillShade="D9"/>
          </w:tcPr>
          <w:p w14:paraId="0646048C" w14:textId="77777777" w:rsidR="00E51FA9" w:rsidRPr="007B6B11" w:rsidRDefault="00E51FA9" w:rsidP="004E02BE">
            <w:pPr>
              <w:pStyle w:val="naglowektabeli"/>
            </w:pPr>
            <w:r w:rsidRPr="007B6B11">
              <w:t>Typ</w:t>
            </w:r>
          </w:p>
        </w:tc>
        <w:tc>
          <w:tcPr>
            <w:tcW w:w="1197" w:type="dxa"/>
            <w:shd w:val="clear" w:color="auto" w:fill="D9D9D9" w:themeFill="background1" w:themeFillShade="D9"/>
          </w:tcPr>
          <w:p w14:paraId="47292EC6" w14:textId="77777777" w:rsidR="00E51FA9" w:rsidRPr="007B6B11" w:rsidRDefault="00E51FA9" w:rsidP="004E02BE">
            <w:pPr>
              <w:pStyle w:val="naglowektabeli"/>
            </w:pPr>
            <w:r w:rsidRPr="007B6B11">
              <w:t>Liczebność</w:t>
            </w:r>
          </w:p>
        </w:tc>
      </w:tr>
      <w:tr w:rsidR="00E51FA9" w:rsidRPr="007B6B11" w14:paraId="0A04EEF4" w14:textId="77777777" w:rsidTr="006B144F">
        <w:trPr>
          <w:trHeight w:val="213"/>
        </w:trPr>
        <w:tc>
          <w:tcPr>
            <w:tcW w:w="1788" w:type="dxa"/>
          </w:tcPr>
          <w:p w14:paraId="614CAA3F" w14:textId="77777777" w:rsidR="00E51FA9" w:rsidRPr="007B6B11" w:rsidRDefault="00E51FA9" w:rsidP="004E02BE">
            <w:pPr>
              <w:pStyle w:val="Tabelazwyky"/>
            </w:pPr>
            <w:r w:rsidRPr="007B6B11">
              <w:t>totalAmountOfExciseStamps</w:t>
            </w:r>
          </w:p>
        </w:tc>
        <w:tc>
          <w:tcPr>
            <w:tcW w:w="3360" w:type="dxa"/>
          </w:tcPr>
          <w:p w14:paraId="552C18F0" w14:textId="38581EEB" w:rsidR="00E51FA9" w:rsidRPr="007B6B11" w:rsidRDefault="005F2346" w:rsidP="004E02BE">
            <w:pPr>
              <w:pStyle w:val="Tabelazwyky"/>
            </w:pPr>
            <w:r w:rsidRPr="007B6B11">
              <w:t xml:space="preserve">Kwota stanowiąca wartość podatkowych znaków akcyzy. Suma </w:t>
            </w:r>
            <w:r w:rsidRPr="007B6B11">
              <w:lastRenderedPageBreak/>
              <w:t>kwot z poz. 1</w:t>
            </w:r>
            <w:r w:rsidR="0052657E" w:rsidRPr="007B6B11">
              <w:t>5</w:t>
            </w:r>
            <w:r w:rsidRPr="007B6B11">
              <w:t xml:space="preserve"> formularza/formularzy AKC-4/A, AKC-4/B, AKC-4/F oraz z poz. 1</w:t>
            </w:r>
            <w:r w:rsidR="0052657E" w:rsidRPr="007B6B11">
              <w:t>4</w:t>
            </w:r>
            <w:r w:rsidRPr="007B6B11">
              <w:t xml:space="preserve"> formularza/formularzy AKC-4/M i AKC-4/N.</w:t>
            </w:r>
          </w:p>
        </w:tc>
        <w:tc>
          <w:tcPr>
            <w:tcW w:w="840" w:type="dxa"/>
          </w:tcPr>
          <w:p w14:paraId="17C5982A" w14:textId="0EAA32D4" w:rsidR="00E51FA9" w:rsidRPr="007B6B11" w:rsidRDefault="005F2346" w:rsidP="004E02BE">
            <w:pPr>
              <w:pStyle w:val="Tabelazwyky"/>
            </w:pPr>
            <w:r w:rsidRPr="007B6B11">
              <w:lastRenderedPageBreak/>
              <w:t>3</w:t>
            </w:r>
            <w:r w:rsidR="00FF24FC" w:rsidRPr="007B6B11">
              <w:t>5</w:t>
            </w:r>
          </w:p>
        </w:tc>
        <w:tc>
          <w:tcPr>
            <w:tcW w:w="2099" w:type="dxa"/>
          </w:tcPr>
          <w:p w14:paraId="126B4918" w14:textId="4F7E9B3F" w:rsidR="00E51FA9" w:rsidRPr="007B6B11" w:rsidRDefault="00E51FA9" w:rsidP="004E02BE">
            <w:pPr>
              <w:pStyle w:val="Tabelazwyky"/>
            </w:pPr>
            <w:r w:rsidRPr="007B6B11">
              <w:t>ZAmount</w:t>
            </w:r>
            <w:r w:rsidR="0052657E" w:rsidRPr="007B6B11">
              <w:t>P</w:t>
            </w:r>
          </w:p>
          <w:p w14:paraId="38DFDC49" w14:textId="674ACE5F" w:rsidR="00E51FA9" w:rsidRPr="007B6B11" w:rsidRDefault="00D53588" w:rsidP="004E02BE">
            <w:pPr>
              <w:pStyle w:val="Tabelazwyky"/>
            </w:pPr>
            <w:r w:rsidRPr="007B6B11">
              <w:lastRenderedPageBreak/>
              <w:t>Patrz reguła</w:t>
            </w:r>
            <w:r w:rsidR="00BD6CBC" w:rsidRPr="007B6B11">
              <w:t xml:space="preserve"> R24</w:t>
            </w:r>
          </w:p>
        </w:tc>
        <w:tc>
          <w:tcPr>
            <w:tcW w:w="1197" w:type="dxa"/>
          </w:tcPr>
          <w:p w14:paraId="7F12A9B1" w14:textId="77777777" w:rsidR="00E51FA9" w:rsidRPr="007B6B11" w:rsidRDefault="00BC784D" w:rsidP="004E02BE">
            <w:pPr>
              <w:pStyle w:val="Tabelazwyky"/>
            </w:pPr>
            <w:r w:rsidRPr="007B6B11">
              <w:lastRenderedPageBreak/>
              <w:t>1</w:t>
            </w:r>
            <w:r w:rsidR="00E51FA9" w:rsidRPr="007B6B11">
              <w:t>..1</w:t>
            </w:r>
          </w:p>
        </w:tc>
      </w:tr>
      <w:tr w:rsidR="00E51FA9" w:rsidRPr="007B6B11" w14:paraId="126A209C" w14:textId="77777777" w:rsidTr="006B144F">
        <w:trPr>
          <w:trHeight w:val="213"/>
        </w:trPr>
        <w:tc>
          <w:tcPr>
            <w:tcW w:w="1788" w:type="dxa"/>
          </w:tcPr>
          <w:p w14:paraId="7A4FBFA8" w14:textId="77777777" w:rsidR="00E51FA9" w:rsidRPr="007B6B11" w:rsidRDefault="00E51FA9" w:rsidP="004E02BE">
            <w:pPr>
              <w:pStyle w:val="Tabelazwyky"/>
            </w:pPr>
            <w:r w:rsidRPr="007B6B11">
              <w:t>totalAmountOfPaymentsDaily</w:t>
            </w:r>
          </w:p>
        </w:tc>
        <w:tc>
          <w:tcPr>
            <w:tcW w:w="3360" w:type="dxa"/>
          </w:tcPr>
          <w:p w14:paraId="60789900" w14:textId="0464EE0F" w:rsidR="00E51FA9" w:rsidRPr="007B6B11" w:rsidRDefault="005F2346" w:rsidP="004E02BE">
            <w:pPr>
              <w:pStyle w:val="Tabelazwyky"/>
            </w:pPr>
            <w:r w:rsidRPr="007B6B11">
              <w:t>Kwota wpłat dziennych. Suma kwot z poz. 17</w:t>
            </w:r>
            <w:r w:rsidR="0052657E" w:rsidRPr="007B6B11">
              <w:t>6</w:t>
            </w:r>
            <w:r w:rsidRPr="007B6B11">
              <w:t xml:space="preserve"> formularza AKC-4/A, AKC-4/B, AKC-4/F, z poz. 17</w:t>
            </w:r>
            <w:r w:rsidR="0052657E" w:rsidRPr="007B6B11">
              <w:t>4</w:t>
            </w:r>
            <w:r w:rsidRPr="007B6B11">
              <w:t xml:space="preserve"> formularza AKC-4/C, AKC-4/D, AKC-4/I, AKC-4/J, AKC-4/M, AKC-4/N oraz z poz. 173 formularza AKC-4/K.</w:t>
            </w:r>
          </w:p>
        </w:tc>
        <w:tc>
          <w:tcPr>
            <w:tcW w:w="840" w:type="dxa"/>
          </w:tcPr>
          <w:p w14:paraId="0D927057" w14:textId="48BB2A40" w:rsidR="00E51FA9" w:rsidRPr="007B6B11" w:rsidRDefault="005F2346" w:rsidP="004E02BE">
            <w:pPr>
              <w:pStyle w:val="Tabelazwyky"/>
            </w:pPr>
            <w:r w:rsidRPr="007B6B11">
              <w:t>3</w:t>
            </w:r>
            <w:r w:rsidR="0052657E" w:rsidRPr="007B6B11">
              <w:t>6</w:t>
            </w:r>
          </w:p>
        </w:tc>
        <w:tc>
          <w:tcPr>
            <w:tcW w:w="2099" w:type="dxa"/>
          </w:tcPr>
          <w:p w14:paraId="45EC7D31" w14:textId="77777777" w:rsidR="00E51FA9" w:rsidRPr="007B6B11" w:rsidRDefault="00E51FA9" w:rsidP="004E02BE">
            <w:pPr>
              <w:pStyle w:val="Tabelazwyky"/>
            </w:pPr>
            <w:r w:rsidRPr="007B6B11">
              <w:t>ZAmount</w:t>
            </w:r>
            <w:r w:rsidR="00BC784D" w:rsidRPr="007B6B11">
              <w:t>P</w:t>
            </w:r>
          </w:p>
          <w:p w14:paraId="1C8B9480" w14:textId="1C57C1F9" w:rsidR="00E51FA9" w:rsidRPr="007B6B11" w:rsidRDefault="00D53588" w:rsidP="004E02BE">
            <w:pPr>
              <w:pStyle w:val="Tabelazwyky"/>
            </w:pPr>
            <w:r w:rsidRPr="007B6B11">
              <w:t>Patrz reguła</w:t>
            </w:r>
            <w:r w:rsidR="00BD6CBC" w:rsidRPr="007B6B11">
              <w:t xml:space="preserve"> R25</w:t>
            </w:r>
          </w:p>
        </w:tc>
        <w:tc>
          <w:tcPr>
            <w:tcW w:w="1197" w:type="dxa"/>
          </w:tcPr>
          <w:p w14:paraId="31CCA1DB" w14:textId="77777777" w:rsidR="00E51FA9" w:rsidRPr="007B6B11" w:rsidRDefault="00BC784D" w:rsidP="004E02BE">
            <w:pPr>
              <w:pStyle w:val="Tabelazwyky"/>
            </w:pPr>
            <w:r w:rsidRPr="007B6B11">
              <w:t>1</w:t>
            </w:r>
            <w:r w:rsidR="00E51FA9" w:rsidRPr="007B6B11">
              <w:t>..1</w:t>
            </w:r>
          </w:p>
        </w:tc>
      </w:tr>
      <w:tr w:rsidR="00E51FA9" w:rsidRPr="007B6B11" w14:paraId="7B7F3AA9" w14:textId="77777777" w:rsidTr="006B144F">
        <w:trPr>
          <w:trHeight w:val="213"/>
        </w:trPr>
        <w:tc>
          <w:tcPr>
            <w:tcW w:w="1788" w:type="dxa"/>
          </w:tcPr>
          <w:p w14:paraId="0C71B02E" w14:textId="77777777" w:rsidR="00E51FA9" w:rsidRPr="007B6B11" w:rsidRDefault="00E51FA9" w:rsidP="004E02BE">
            <w:pPr>
              <w:pStyle w:val="Tabelazwyky"/>
            </w:pPr>
            <w:r w:rsidRPr="007B6B11">
              <w:t>totalAmountOfPrePayment</w:t>
            </w:r>
          </w:p>
        </w:tc>
        <w:tc>
          <w:tcPr>
            <w:tcW w:w="3360" w:type="dxa"/>
          </w:tcPr>
          <w:p w14:paraId="00808E56" w14:textId="2F9EE7DC" w:rsidR="00E51FA9" w:rsidRPr="007B6B11" w:rsidRDefault="005F2346" w:rsidP="004E02BE">
            <w:pPr>
              <w:pStyle w:val="Tabelazwyky"/>
            </w:pPr>
            <w:r w:rsidRPr="007B6B11">
              <w:t>Kwota dokonanej przedpłaty akcyzy. Suma kwot z poz. 2</w:t>
            </w:r>
            <w:r w:rsidR="0052657E" w:rsidRPr="007B6B11">
              <w:t>3</w:t>
            </w:r>
            <w:r w:rsidRPr="007B6B11">
              <w:t xml:space="preserve"> deklaracji AKC-PA (A), AKC-PA (B), AKC-PA (C), AKC-PA (D), AKC-PA (F), AKC-PA (I), AKC-PA (J), AKC-PA (K), AKC-PA (M) i AKC-PA (N) złożonej/złożonych za miesiąc, którego niniejsza deklaracja dotyczy.</w:t>
            </w:r>
          </w:p>
        </w:tc>
        <w:tc>
          <w:tcPr>
            <w:tcW w:w="840" w:type="dxa"/>
          </w:tcPr>
          <w:p w14:paraId="5EE12081" w14:textId="67C7D5F2" w:rsidR="00E51FA9" w:rsidRPr="007B6B11" w:rsidRDefault="005F2346" w:rsidP="004E02BE">
            <w:pPr>
              <w:pStyle w:val="Tabelazwyky"/>
            </w:pPr>
            <w:r w:rsidRPr="007B6B11">
              <w:t>3</w:t>
            </w:r>
            <w:r w:rsidR="0052657E" w:rsidRPr="007B6B11">
              <w:t>7</w:t>
            </w:r>
          </w:p>
        </w:tc>
        <w:tc>
          <w:tcPr>
            <w:tcW w:w="2099" w:type="dxa"/>
          </w:tcPr>
          <w:p w14:paraId="7DA8D598" w14:textId="77777777" w:rsidR="00E51FA9" w:rsidRPr="007B6B11" w:rsidRDefault="00E51FA9" w:rsidP="004E02BE">
            <w:pPr>
              <w:pStyle w:val="Tabelazwyky"/>
            </w:pPr>
            <w:r w:rsidRPr="007B6B11">
              <w:t>ZAmount</w:t>
            </w:r>
            <w:r w:rsidR="00BC784D" w:rsidRPr="007B6B11">
              <w:t>P</w:t>
            </w:r>
          </w:p>
          <w:p w14:paraId="511720A1" w14:textId="00E4513F" w:rsidR="00E51FA9" w:rsidRPr="007B6B11" w:rsidRDefault="00D53588" w:rsidP="004E02BE">
            <w:pPr>
              <w:pStyle w:val="Tabelazwyky"/>
            </w:pPr>
            <w:r w:rsidRPr="007B6B11">
              <w:t>Patrz reguła</w:t>
            </w:r>
            <w:r w:rsidR="00BD6CBC" w:rsidRPr="007B6B11">
              <w:t xml:space="preserve"> R26</w:t>
            </w:r>
          </w:p>
          <w:p w14:paraId="7F4B966D" w14:textId="77777777" w:rsidR="00E51FA9" w:rsidRPr="007B6B11" w:rsidRDefault="00E51FA9" w:rsidP="004E02BE">
            <w:pPr>
              <w:pStyle w:val="Tabelazwyky"/>
            </w:pPr>
          </w:p>
        </w:tc>
        <w:tc>
          <w:tcPr>
            <w:tcW w:w="1197" w:type="dxa"/>
          </w:tcPr>
          <w:p w14:paraId="11D6E0EA" w14:textId="77777777" w:rsidR="00E51FA9" w:rsidRPr="007B6B11" w:rsidRDefault="00BC784D" w:rsidP="004E02BE">
            <w:pPr>
              <w:pStyle w:val="Tabelazwyky"/>
            </w:pPr>
            <w:r w:rsidRPr="007B6B11">
              <w:t>1</w:t>
            </w:r>
            <w:r w:rsidR="00E51FA9" w:rsidRPr="007B6B11">
              <w:t>..1</w:t>
            </w:r>
          </w:p>
        </w:tc>
      </w:tr>
    </w:tbl>
    <w:p w14:paraId="4EB77179" w14:textId="24D717C9" w:rsidR="00DC2CEF" w:rsidRPr="007B6B11" w:rsidRDefault="00DC2CEF" w:rsidP="004E02BE">
      <w:pPr>
        <w:pStyle w:val="Z2tabelatekst"/>
        <w:rPr>
          <w:lang w:val="pl-PL"/>
        </w:rPr>
      </w:pPr>
      <w:bookmarkStart w:id="131" w:name="_Toc97503859"/>
      <w:bookmarkStart w:id="132" w:name="_Hlk82876395"/>
      <w:bookmarkStart w:id="133" w:name="_Toc183172111"/>
      <w:r w:rsidRPr="007B6B11">
        <w:rPr>
          <w:lang w:val="pl-PL"/>
        </w:rPr>
        <w:t xml:space="preserve">Rysunek </w:t>
      </w:r>
      <w:r w:rsidRPr="007B6B11">
        <w:rPr>
          <w:lang w:val="pl-PL"/>
        </w:rPr>
        <w:fldChar w:fldCharType="begin"/>
      </w:r>
      <w:r w:rsidRPr="007B6B11">
        <w:rPr>
          <w:lang w:val="pl-PL"/>
        </w:rPr>
        <w:instrText xml:space="preserve"> SEQ Rysunek \* ARABIC </w:instrText>
      </w:r>
      <w:r w:rsidRPr="007B6B11">
        <w:rPr>
          <w:lang w:val="pl-PL"/>
        </w:rPr>
        <w:fldChar w:fldCharType="separate"/>
      </w:r>
      <w:r w:rsidR="006D48AD">
        <w:rPr>
          <w:noProof/>
          <w:lang w:val="pl-PL"/>
        </w:rPr>
        <w:t>5</w:t>
      </w:r>
      <w:r w:rsidRPr="007B6B11">
        <w:rPr>
          <w:lang w:val="pl-PL"/>
        </w:rPr>
        <w:fldChar w:fldCharType="end"/>
      </w:r>
      <w:r w:rsidRPr="007B6B11">
        <w:rPr>
          <w:lang w:val="pl-PL"/>
        </w:rPr>
        <w:t>. Struktura &lt;</w:t>
      </w:r>
      <w:r w:rsidRPr="007B6B11">
        <w:rPr>
          <w:rStyle w:val="polegwne"/>
          <w:rFonts w:ascii="Lato" w:hAnsi="Lato" w:cs="Open Sans"/>
          <w:lang w:val="pl-PL"/>
        </w:rPr>
        <w:t xml:space="preserve"> AmountPayableType</w:t>
      </w:r>
      <w:r w:rsidRPr="007B6B11">
        <w:rPr>
          <w:lang w:val="pl-PL"/>
        </w:rPr>
        <w:t xml:space="preserve"> &gt; - Rozliczenie podatku akcyzowego dla deklaracji AKC-4/AKC-4zo.</w:t>
      </w:r>
      <w:bookmarkEnd w:id="131"/>
      <w:bookmarkEnd w:id="133"/>
    </w:p>
    <w:bookmarkEnd w:id="132"/>
    <w:p w14:paraId="50862E05" w14:textId="765023F5" w:rsidR="004B32A2" w:rsidRPr="007B6B11" w:rsidRDefault="00BD6CBC" w:rsidP="004E02BE">
      <w:r w:rsidRPr="007B6B11">
        <w:rPr>
          <w:noProof/>
        </w:rPr>
        <w:drawing>
          <wp:inline distT="0" distB="0" distL="0" distR="0" wp14:anchorId="5BAA98C1" wp14:editId="5DB402CC">
            <wp:extent cx="4256405" cy="1056005"/>
            <wp:effectExtent l="19050" t="19050" r="10795" b="10795"/>
            <wp:docPr id="64" name="Obraz 64" descr="Rysunek przedstawia strukturę &lt; AmountPayableType &gt; - „Rozliczenie podatku akcyzowego”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Obraz 64" descr="Rysunek przedstawia strukturę &lt; AmountPayableType &gt; - „Rozliczenie podatku akcyzowego” dla deklaracji AKC-4/AKC-4z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56405" cy="1056005"/>
                    </a:xfrm>
                    <a:prstGeom prst="rect">
                      <a:avLst/>
                    </a:prstGeom>
                    <a:noFill/>
                    <a:ln>
                      <a:solidFill>
                        <a:schemeClr val="tx1"/>
                      </a:solidFill>
                    </a:ln>
                  </pic:spPr>
                </pic:pic>
              </a:graphicData>
            </a:graphic>
          </wp:inline>
        </w:drawing>
      </w:r>
    </w:p>
    <w:p w14:paraId="155DB00A" w14:textId="591DDF44" w:rsidR="00E204C7" w:rsidRPr="007B6B11" w:rsidRDefault="00E204C7" w:rsidP="004E02BE">
      <w:pPr>
        <w:pStyle w:val="Z2PodpisRysunkuTabeli"/>
      </w:pPr>
      <w:bookmarkStart w:id="134" w:name="_Toc183171982"/>
      <w:r w:rsidRPr="007B6B11">
        <w:t xml:space="preserve">Tabela </w:t>
      </w:r>
      <w:r w:rsidR="00E354C5">
        <w:fldChar w:fldCharType="begin"/>
      </w:r>
      <w:r w:rsidR="00E354C5">
        <w:instrText xml:space="preserve"> SEQ Tabela \* ARABIC </w:instrText>
      </w:r>
      <w:r w:rsidR="00E354C5">
        <w:fldChar w:fldCharType="separate"/>
      </w:r>
      <w:r w:rsidR="006D48AD">
        <w:rPr>
          <w:noProof/>
        </w:rPr>
        <w:t>14</w:t>
      </w:r>
      <w:r w:rsidR="00E354C5">
        <w:fldChar w:fldCharType="end"/>
      </w:r>
      <w:r w:rsidRPr="007B6B11">
        <w:t xml:space="preserve">. Struktura &lt; AmountOfExciseDutyType &gt;, </w:t>
      </w:r>
      <w:r w:rsidR="005F2102" w:rsidRPr="007B6B11">
        <w:t xml:space="preserve">Wysokość podatku akcyzowego </w:t>
      </w:r>
      <w:r w:rsidR="005E7909" w:rsidRPr="007B6B11">
        <w:t xml:space="preserve">przypadającego </w:t>
      </w:r>
      <w:r w:rsidR="005F2102" w:rsidRPr="007B6B11">
        <w:t>do zapłaty, dla deklaracji AKC-4/AKC-4zo.</w:t>
      </w:r>
      <w:bookmarkEnd w:id="134"/>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BC784D" w:rsidRPr="007B6B11" w14:paraId="6B7201D2" w14:textId="77777777" w:rsidTr="00022C03">
        <w:trPr>
          <w:trHeight w:val="213"/>
          <w:tblHeader/>
        </w:trPr>
        <w:tc>
          <w:tcPr>
            <w:tcW w:w="1788" w:type="dxa"/>
            <w:shd w:val="clear" w:color="auto" w:fill="D9D9D9" w:themeFill="background1" w:themeFillShade="D9"/>
          </w:tcPr>
          <w:p w14:paraId="2C8CE6A1" w14:textId="77777777" w:rsidR="00BC784D" w:rsidRPr="007B6B11" w:rsidRDefault="00BC784D" w:rsidP="004E02BE">
            <w:pPr>
              <w:pStyle w:val="naglowektabeli"/>
            </w:pPr>
            <w:r w:rsidRPr="007B6B11">
              <w:t xml:space="preserve">Nazwa </w:t>
            </w:r>
          </w:p>
        </w:tc>
        <w:tc>
          <w:tcPr>
            <w:tcW w:w="3360" w:type="dxa"/>
            <w:shd w:val="clear" w:color="auto" w:fill="D9D9D9" w:themeFill="background1" w:themeFillShade="D9"/>
          </w:tcPr>
          <w:p w14:paraId="34788AE0" w14:textId="77777777" w:rsidR="00BC784D" w:rsidRPr="007B6B11" w:rsidRDefault="00BC784D" w:rsidP="004E02BE">
            <w:pPr>
              <w:pStyle w:val="naglowektabeli"/>
            </w:pPr>
            <w:r w:rsidRPr="007B6B11">
              <w:t>Opis</w:t>
            </w:r>
          </w:p>
        </w:tc>
        <w:tc>
          <w:tcPr>
            <w:tcW w:w="840" w:type="dxa"/>
            <w:shd w:val="clear" w:color="auto" w:fill="D9D9D9" w:themeFill="background1" w:themeFillShade="D9"/>
          </w:tcPr>
          <w:p w14:paraId="0F748BCB" w14:textId="77777777" w:rsidR="00BC784D" w:rsidRPr="007B6B11" w:rsidRDefault="00BC784D" w:rsidP="004E02BE">
            <w:pPr>
              <w:pStyle w:val="naglowektabeli"/>
            </w:pPr>
            <w:r w:rsidRPr="007B6B11">
              <w:t>Nr pola</w:t>
            </w:r>
          </w:p>
        </w:tc>
        <w:tc>
          <w:tcPr>
            <w:tcW w:w="2099" w:type="dxa"/>
            <w:shd w:val="clear" w:color="auto" w:fill="D9D9D9" w:themeFill="background1" w:themeFillShade="D9"/>
          </w:tcPr>
          <w:p w14:paraId="0523AB1D" w14:textId="77777777" w:rsidR="00BC784D" w:rsidRPr="007B6B11" w:rsidRDefault="00BC784D" w:rsidP="004E02BE">
            <w:pPr>
              <w:pStyle w:val="naglowektabeli"/>
            </w:pPr>
            <w:r w:rsidRPr="007B6B11">
              <w:t>Typ</w:t>
            </w:r>
          </w:p>
        </w:tc>
        <w:tc>
          <w:tcPr>
            <w:tcW w:w="1197" w:type="dxa"/>
            <w:shd w:val="clear" w:color="auto" w:fill="D9D9D9" w:themeFill="background1" w:themeFillShade="D9"/>
          </w:tcPr>
          <w:p w14:paraId="44682C23" w14:textId="77777777" w:rsidR="00BC784D" w:rsidRPr="007B6B11" w:rsidRDefault="00BC784D" w:rsidP="004E02BE">
            <w:pPr>
              <w:pStyle w:val="naglowektabeli"/>
            </w:pPr>
            <w:r w:rsidRPr="007B6B11">
              <w:t>Liczebność</w:t>
            </w:r>
          </w:p>
        </w:tc>
      </w:tr>
      <w:tr w:rsidR="00BC784D" w:rsidRPr="007B6B11" w14:paraId="049E1A1E" w14:textId="77777777" w:rsidTr="006B144F">
        <w:trPr>
          <w:trHeight w:val="213"/>
        </w:trPr>
        <w:tc>
          <w:tcPr>
            <w:tcW w:w="1788" w:type="dxa"/>
          </w:tcPr>
          <w:p w14:paraId="0FBCBD98" w14:textId="77777777" w:rsidR="00BC784D" w:rsidRPr="007B6B11" w:rsidRDefault="00BC784D" w:rsidP="004E02BE">
            <w:pPr>
              <w:pStyle w:val="Tabelazwyky"/>
            </w:pPr>
            <w:r w:rsidRPr="007B6B11">
              <w:t>amountOfSurpPrevDecl</w:t>
            </w:r>
          </w:p>
        </w:tc>
        <w:tc>
          <w:tcPr>
            <w:tcW w:w="3360" w:type="dxa"/>
          </w:tcPr>
          <w:p w14:paraId="56C21DB3" w14:textId="77777777" w:rsidR="00BC784D" w:rsidRPr="007B6B11" w:rsidRDefault="00BC784D" w:rsidP="004E02BE">
            <w:pPr>
              <w:pStyle w:val="Tabelazwyky"/>
            </w:pPr>
            <w:r w:rsidRPr="007B6B11">
              <w:t>Kwota z pozycji "Nadwyżka wpłat do rozliczenia" z ostatniej złożonej deklaracji</w:t>
            </w:r>
          </w:p>
        </w:tc>
        <w:tc>
          <w:tcPr>
            <w:tcW w:w="840" w:type="dxa"/>
          </w:tcPr>
          <w:p w14:paraId="6FFA3FAE" w14:textId="2F6470AF" w:rsidR="00BC784D" w:rsidRPr="007B6B11" w:rsidRDefault="00BC784D" w:rsidP="004E02BE">
            <w:pPr>
              <w:pStyle w:val="Tabelazwyky"/>
            </w:pPr>
            <w:r w:rsidRPr="007B6B11">
              <w:t>3</w:t>
            </w:r>
            <w:r w:rsidR="005F2102" w:rsidRPr="007B6B11">
              <w:t>8</w:t>
            </w:r>
          </w:p>
        </w:tc>
        <w:tc>
          <w:tcPr>
            <w:tcW w:w="2099" w:type="dxa"/>
          </w:tcPr>
          <w:p w14:paraId="6E69E660" w14:textId="166C0857" w:rsidR="00BC784D" w:rsidRPr="007B6B11" w:rsidRDefault="00BC784D" w:rsidP="004E02BE">
            <w:pPr>
              <w:pStyle w:val="Tabelazwyky"/>
            </w:pPr>
            <w:r w:rsidRPr="007B6B11">
              <w:t>ZAmount</w:t>
            </w:r>
            <w:r w:rsidR="00780B41" w:rsidRPr="007B6B11">
              <w:t>P</w:t>
            </w:r>
          </w:p>
          <w:p w14:paraId="6FB7EDEE" w14:textId="3E8739F7" w:rsidR="00BC784D" w:rsidRPr="007B6B11" w:rsidRDefault="00BC784D" w:rsidP="004E02BE">
            <w:pPr>
              <w:pStyle w:val="Tabelazwyky"/>
            </w:pPr>
            <w:r w:rsidRPr="007B6B11">
              <w:t>Patrz reguła</w:t>
            </w:r>
            <w:r w:rsidR="002111C0" w:rsidRPr="007B6B11">
              <w:t xml:space="preserve"> R27</w:t>
            </w:r>
          </w:p>
        </w:tc>
        <w:tc>
          <w:tcPr>
            <w:tcW w:w="1197" w:type="dxa"/>
          </w:tcPr>
          <w:p w14:paraId="7E2FA371" w14:textId="77777777" w:rsidR="00BC784D" w:rsidRPr="007B6B11" w:rsidRDefault="00044DEB" w:rsidP="004E02BE">
            <w:pPr>
              <w:pStyle w:val="Tabelazwyky"/>
            </w:pPr>
            <w:r w:rsidRPr="007B6B11">
              <w:t>1</w:t>
            </w:r>
            <w:r w:rsidR="00BC784D" w:rsidRPr="007B6B11">
              <w:t>..1</w:t>
            </w:r>
          </w:p>
        </w:tc>
      </w:tr>
      <w:tr w:rsidR="00BC784D" w:rsidRPr="007B6B11" w14:paraId="0D60B25A" w14:textId="77777777" w:rsidTr="006B144F">
        <w:trPr>
          <w:trHeight w:val="213"/>
        </w:trPr>
        <w:tc>
          <w:tcPr>
            <w:tcW w:w="1788" w:type="dxa"/>
          </w:tcPr>
          <w:p w14:paraId="405CB250" w14:textId="77777777" w:rsidR="00BC784D" w:rsidRPr="007B6B11" w:rsidRDefault="00BC784D" w:rsidP="004E02BE">
            <w:pPr>
              <w:pStyle w:val="Tabelazwyky"/>
            </w:pPr>
            <w:r w:rsidRPr="007B6B11">
              <w:t>surplusOfAdvanPaymExcise</w:t>
            </w:r>
          </w:p>
        </w:tc>
        <w:tc>
          <w:tcPr>
            <w:tcW w:w="3360" w:type="dxa"/>
          </w:tcPr>
          <w:p w14:paraId="3F31707E" w14:textId="77777777" w:rsidR="00BC784D" w:rsidRPr="007B6B11" w:rsidRDefault="00BC784D" w:rsidP="004E02BE">
            <w:pPr>
              <w:pStyle w:val="Tabelazwyky"/>
            </w:pPr>
            <w:r w:rsidRPr="007B6B11">
              <w:t>Kwota z pozycji "Nadwyżka wpłat do rozliczenia" z ostatniej złożonej deklaracji - w tym nadwyżka przedpłaty akcyzy</w:t>
            </w:r>
          </w:p>
        </w:tc>
        <w:tc>
          <w:tcPr>
            <w:tcW w:w="840" w:type="dxa"/>
          </w:tcPr>
          <w:p w14:paraId="66B56BE9" w14:textId="2F98C31B" w:rsidR="00BC784D" w:rsidRPr="007B6B11" w:rsidRDefault="00BC784D" w:rsidP="004E02BE">
            <w:pPr>
              <w:pStyle w:val="Tabelazwyky"/>
            </w:pPr>
            <w:r w:rsidRPr="007B6B11">
              <w:t>3</w:t>
            </w:r>
            <w:r w:rsidR="005F2102" w:rsidRPr="007B6B11">
              <w:t>9</w:t>
            </w:r>
          </w:p>
        </w:tc>
        <w:tc>
          <w:tcPr>
            <w:tcW w:w="2099" w:type="dxa"/>
          </w:tcPr>
          <w:p w14:paraId="58F9B730" w14:textId="1E175B6D" w:rsidR="00BC784D" w:rsidRPr="007B6B11" w:rsidRDefault="00BC784D" w:rsidP="004E02BE">
            <w:pPr>
              <w:pStyle w:val="Tabelazwyky"/>
            </w:pPr>
            <w:r w:rsidRPr="007B6B11">
              <w:t>ZAmount</w:t>
            </w:r>
            <w:r w:rsidR="00780B41" w:rsidRPr="007B6B11">
              <w:t>P</w:t>
            </w:r>
          </w:p>
          <w:p w14:paraId="7EF59BB4" w14:textId="52F7B026" w:rsidR="00BC784D" w:rsidRPr="007B6B11" w:rsidRDefault="002111C0" w:rsidP="004E02BE">
            <w:pPr>
              <w:pStyle w:val="Tabelazwyky"/>
            </w:pPr>
            <w:r w:rsidRPr="007B6B11">
              <w:t>Patrz reguła R28</w:t>
            </w:r>
          </w:p>
        </w:tc>
        <w:tc>
          <w:tcPr>
            <w:tcW w:w="1197" w:type="dxa"/>
          </w:tcPr>
          <w:p w14:paraId="2F633E7B" w14:textId="77777777" w:rsidR="00BC784D" w:rsidRPr="007B6B11" w:rsidRDefault="00044DEB" w:rsidP="004E02BE">
            <w:pPr>
              <w:pStyle w:val="Tabelazwyky"/>
            </w:pPr>
            <w:r w:rsidRPr="007B6B11">
              <w:t>1</w:t>
            </w:r>
            <w:r w:rsidR="00BC784D" w:rsidRPr="007B6B11">
              <w:t>..1</w:t>
            </w:r>
          </w:p>
        </w:tc>
      </w:tr>
      <w:tr w:rsidR="00BC784D" w:rsidRPr="007B6B11" w14:paraId="4C967D50" w14:textId="77777777" w:rsidTr="006B144F">
        <w:trPr>
          <w:trHeight w:val="213"/>
        </w:trPr>
        <w:tc>
          <w:tcPr>
            <w:tcW w:w="1788" w:type="dxa"/>
          </w:tcPr>
          <w:p w14:paraId="51A6ECFA" w14:textId="77777777" w:rsidR="00BC784D" w:rsidRPr="007B6B11" w:rsidRDefault="00BC784D" w:rsidP="004E02BE">
            <w:pPr>
              <w:pStyle w:val="Tabelazwyky"/>
            </w:pPr>
            <w:r w:rsidRPr="007B6B11">
              <w:t>toPay</w:t>
            </w:r>
          </w:p>
        </w:tc>
        <w:tc>
          <w:tcPr>
            <w:tcW w:w="3360" w:type="dxa"/>
          </w:tcPr>
          <w:p w14:paraId="0BDE1B33" w14:textId="77777777" w:rsidR="00BC784D" w:rsidRPr="007B6B11" w:rsidRDefault="00BC784D" w:rsidP="004E02BE">
            <w:pPr>
              <w:pStyle w:val="Tabelazwyky"/>
            </w:pPr>
            <w:r w:rsidRPr="007B6B11">
              <w:t xml:space="preserve">Do zapłaty. Od kwoty z poz. 33 należy odjąć sumę kwot z poz. 34, </w:t>
            </w:r>
            <w:r w:rsidRPr="007B6B11">
              <w:lastRenderedPageBreak/>
              <w:t>35, 36 i 37. Jeżeli różnica jest liczbą ujemną, należy wpisać 0.</w:t>
            </w:r>
          </w:p>
        </w:tc>
        <w:tc>
          <w:tcPr>
            <w:tcW w:w="840" w:type="dxa"/>
          </w:tcPr>
          <w:p w14:paraId="62C627FA" w14:textId="76C0BD2D" w:rsidR="00BC784D" w:rsidRPr="007B6B11" w:rsidRDefault="00780B41" w:rsidP="004E02BE">
            <w:pPr>
              <w:pStyle w:val="Tabelazwyky"/>
            </w:pPr>
            <w:r w:rsidRPr="007B6B11">
              <w:lastRenderedPageBreak/>
              <w:t>40</w:t>
            </w:r>
          </w:p>
        </w:tc>
        <w:tc>
          <w:tcPr>
            <w:tcW w:w="2099" w:type="dxa"/>
          </w:tcPr>
          <w:p w14:paraId="66F8815A" w14:textId="77777777" w:rsidR="00BC784D" w:rsidRPr="007B6B11" w:rsidRDefault="00BC784D" w:rsidP="004E02BE">
            <w:pPr>
              <w:pStyle w:val="Tabelazwyky"/>
            </w:pPr>
            <w:r w:rsidRPr="007B6B11">
              <w:t>ZAmount</w:t>
            </w:r>
            <w:r w:rsidR="00044DEB" w:rsidRPr="007B6B11">
              <w:t>P</w:t>
            </w:r>
          </w:p>
          <w:p w14:paraId="66874A3C" w14:textId="0441ADAB" w:rsidR="00BC784D" w:rsidRPr="007B6B11" w:rsidRDefault="000E20CD" w:rsidP="004E02BE">
            <w:pPr>
              <w:pStyle w:val="Tabelazwyky"/>
            </w:pPr>
            <w:r w:rsidRPr="007B6B11">
              <w:t>Patrz reguła R29</w:t>
            </w:r>
          </w:p>
        </w:tc>
        <w:tc>
          <w:tcPr>
            <w:tcW w:w="1197" w:type="dxa"/>
          </w:tcPr>
          <w:p w14:paraId="6F37D941" w14:textId="77777777" w:rsidR="00BC784D" w:rsidRPr="007B6B11" w:rsidRDefault="00044DEB" w:rsidP="004E02BE">
            <w:pPr>
              <w:pStyle w:val="Tabelazwyky"/>
            </w:pPr>
            <w:r w:rsidRPr="007B6B11">
              <w:t>1</w:t>
            </w:r>
            <w:r w:rsidR="00BC784D" w:rsidRPr="007B6B11">
              <w:t>..1</w:t>
            </w:r>
          </w:p>
        </w:tc>
      </w:tr>
      <w:tr w:rsidR="00BC784D" w:rsidRPr="007B6B11" w14:paraId="5485DA9E" w14:textId="77777777" w:rsidTr="006B144F">
        <w:trPr>
          <w:trHeight w:val="213"/>
        </w:trPr>
        <w:tc>
          <w:tcPr>
            <w:tcW w:w="1788" w:type="dxa"/>
          </w:tcPr>
          <w:p w14:paraId="445232B7" w14:textId="77777777" w:rsidR="00BC784D" w:rsidRPr="007B6B11" w:rsidRDefault="00BC784D" w:rsidP="004E02BE">
            <w:pPr>
              <w:pStyle w:val="Tabelazwyky"/>
            </w:pPr>
            <w:r w:rsidRPr="007B6B11">
              <w:t>excessContributSettlement</w:t>
            </w:r>
          </w:p>
        </w:tc>
        <w:tc>
          <w:tcPr>
            <w:tcW w:w="3360" w:type="dxa"/>
          </w:tcPr>
          <w:p w14:paraId="2070695A" w14:textId="77777777" w:rsidR="00BC784D" w:rsidRPr="007B6B11" w:rsidRDefault="00BC784D" w:rsidP="004E02BE">
            <w:pPr>
              <w:pStyle w:val="Tabelazwyky"/>
            </w:pPr>
            <w:r w:rsidRPr="007B6B11">
              <w:t>Nadwyżka wpłat do rozliczenia. Od sumy kwot z poz. 34, 35, 36 i 37 należy odjąć kwotę z poz. 33. Jeżeli różnica jest liczbą ujemną, należy wpisać 0.</w:t>
            </w:r>
          </w:p>
        </w:tc>
        <w:tc>
          <w:tcPr>
            <w:tcW w:w="840" w:type="dxa"/>
          </w:tcPr>
          <w:p w14:paraId="1386777E" w14:textId="673D8D8F" w:rsidR="00BC784D" w:rsidRPr="007B6B11" w:rsidRDefault="00BC784D" w:rsidP="004E02BE">
            <w:pPr>
              <w:pStyle w:val="Tabelazwyky"/>
            </w:pPr>
            <w:r w:rsidRPr="007B6B11">
              <w:t>4</w:t>
            </w:r>
            <w:r w:rsidR="00780B41" w:rsidRPr="007B6B11">
              <w:t>1</w:t>
            </w:r>
          </w:p>
        </w:tc>
        <w:tc>
          <w:tcPr>
            <w:tcW w:w="2099" w:type="dxa"/>
          </w:tcPr>
          <w:p w14:paraId="28A2CF6D" w14:textId="77777777" w:rsidR="00BC784D" w:rsidRPr="007B6B11" w:rsidRDefault="00BC784D" w:rsidP="004E02BE">
            <w:pPr>
              <w:pStyle w:val="Tabelazwyky"/>
            </w:pPr>
            <w:r w:rsidRPr="007B6B11">
              <w:t>ZAmount</w:t>
            </w:r>
            <w:r w:rsidR="00044DEB" w:rsidRPr="007B6B11">
              <w:t>P</w:t>
            </w:r>
          </w:p>
          <w:p w14:paraId="08FC5A59" w14:textId="2F85956C" w:rsidR="00BC784D" w:rsidRPr="007B6B11" w:rsidRDefault="000E20CD" w:rsidP="004E02BE">
            <w:pPr>
              <w:pStyle w:val="Tabelazwyky"/>
            </w:pPr>
            <w:r w:rsidRPr="007B6B11">
              <w:t>Patrz reguła R30</w:t>
            </w:r>
          </w:p>
        </w:tc>
        <w:tc>
          <w:tcPr>
            <w:tcW w:w="1197" w:type="dxa"/>
          </w:tcPr>
          <w:p w14:paraId="5422C253" w14:textId="77777777" w:rsidR="00BC784D" w:rsidRPr="007B6B11" w:rsidRDefault="00044DEB" w:rsidP="004E02BE">
            <w:pPr>
              <w:pStyle w:val="Tabelazwyky"/>
            </w:pPr>
            <w:r w:rsidRPr="007B6B11">
              <w:t>1</w:t>
            </w:r>
            <w:r w:rsidR="00BC784D" w:rsidRPr="007B6B11">
              <w:t>..1</w:t>
            </w:r>
          </w:p>
        </w:tc>
      </w:tr>
      <w:tr w:rsidR="00BC784D" w:rsidRPr="007B6B11" w14:paraId="49E2A218" w14:textId="77777777" w:rsidTr="006B144F">
        <w:trPr>
          <w:trHeight w:val="213"/>
        </w:trPr>
        <w:tc>
          <w:tcPr>
            <w:tcW w:w="1788" w:type="dxa"/>
          </w:tcPr>
          <w:p w14:paraId="2E20D1E4" w14:textId="77777777" w:rsidR="00BC784D" w:rsidRPr="007B6B11" w:rsidRDefault="00BC784D" w:rsidP="004E02BE">
            <w:pPr>
              <w:pStyle w:val="Tabelazwyky"/>
            </w:pPr>
            <w:r w:rsidRPr="007B6B11">
              <w:t>excessContributSurplusPaymExcise</w:t>
            </w:r>
          </w:p>
        </w:tc>
        <w:tc>
          <w:tcPr>
            <w:tcW w:w="3360" w:type="dxa"/>
          </w:tcPr>
          <w:p w14:paraId="3C20E049" w14:textId="77777777" w:rsidR="00BC784D" w:rsidRPr="007B6B11" w:rsidRDefault="00BC784D" w:rsidP="004E02BE">
            <w:pPr>
              <w:pStyle w:val="Tabelazwyky"/>
            </w:pPr>
            <w:r w:rsidRPr="007B6B11">
              <w:t>Nadwyżka wpłat do rozliczenia - w tym nadwyżka przedpłaty akcyzy.</w:t>
            </w:r>
          </w:p>
        </w:tc>
        <w:tc>
          <w:tcPr>
            <w:tcW w:w="840" w:type="dxa"/>
          </w:tcPr>
          <w:p w14:paraId="54491CCC" w14:textId="449D88A0" w:rsidR="00BC784D" w:rsidRPr="007B6B11" w:rsidRDefault="00BC784D" w:rsidP="004E02BE">
            <w:pPr>
              <w:pStyle w:val="Tabelazwyky"/>
            </w:pPr>
            <w:r w:rsidRPr="007B6B11">
              <w:t>4</w:t>
            </w:r>
            <w:r w:rsidR="00780B41" w:rsidRPr="007B6B11">
              <w:t>2</w:t>
            </w:r>
          </w:p>
        </w:tc>
        <w:tc>
          <w:tcPr>
            <w:tcW w:w="2099" w:type="dxa"/>
          </w:tcPr>
          <w:p w14:paraId="13E29481" w14:textId="77777777" w:rsidR="00BC784D" w:rsidRPr="007B6B11" w:rsidRDefault="00BC784D" w:rsidP="004E02BE">
            <w:pPr>
              <w:pStyle w:val="Tabelazwyky"/>
            </w:pPr>
            <w:r w:rsidRPr="007B6B11">
              <w:t>ZAmount</w:t>
            </w:r>
            <w:r w:rsidR="00044DEB" w:rsidRPr="007B6B11">
              <w:t>P</w:t>
            </w:r>
          </w:p>
          <w:p w14:paraId="7667DCE5" w14:textId="57B50C07" w:rsidR="00BC784D" w:rsidRPr="007B6B11" w:rsidRDefault="000E20CD" w:rsidP="004E02BE">
            <w:pPr>
              <w:pStyle w:val="Tabelazwyky"/>
            </w:pPr>
            <w:r w:rsidRPr="007B6B11">
              <w:t>Patrz reguła R31</w:t>
            </w:r>
          </w:p>
        </w:tc>
        <w:tc>
          <w:tcPr>
            <w:tcW w:w="1197" w:type="dxa"/>
          </w:tcPr>
          <w:p w14:paraId="09923AB3" w14:textId="77777777" w:rsidR="00BC784D" w:rsidRPr="007B6B11" w:rsidRDefault="00044DEB" w:rsidP="004E02BE">
            <w:pPr>
              <w:pStyle w:val="Tabelazwyky"/>
            </w:pPr>
            <w:r w:rsidRPr="007B6B11">
              <w:t>1</w:t>
            </w:r>
            <w:r w:rsidR="00BC784D" w:rsidRPr="007B6B11">
              <w:t>..1</w:t>
            </w:r>
          </w:p>
        </w:tc>
      </w:tr>
    </w:tbl>
    <w:p w14:paraId="585CC0DA" w14:textId="69629272" w:rsidR="00DC2CEF" w:rsidRPr="007B6B11" w:rsidRDefault="00DC2CEF" w:rsidP="004E02BE">
      <w:pPr>
        <w:pStyle w:val="Z2PodpisRysunkuTabeli"/>
      </w:pPr>
      <w:bookmarkStart w:id="135" w:name="_Toc97503860"/>
      <w:bookmarkStart w:id="136" w:name="_Toc183172112"/>
      <w:r w:rsidRPr="007B6B11">
        <w:t xml:space="preserve">Rysunek </w:t>
      </w:r>
      <w:r w:rsidR="00E354C5">
        <w:fldChar w:fldCharType="begin"/>
      </w:r>
      <w:r w:rsidR="00E354C5">
        <w:instrText xml:space="preserve"> SEQ Rysunek \* ARABIC </w:instrText>
      </w:r>
      <w:r w:rsidR="00E354C5">
        <w:fldChar w:fldCharType="separate"/>
      </w:r>
      <w:r w:rsidR="006D48AD">
        <w:rPr>
          <w:noProof/>
        </w:rPr>
        <w:t>6</w:t>
      </w:r>
      <w:r w:rsidR="00E354C5">
        <w:rPr>
          <w:noProof/>
        </w:rPr>
        <w:fldChar w:fldCharType="end"/>
      </w:r>
      <w:r w:rsidRPr="007B6B11">
        <w:t xml:space="preserve">. </w:t>
      </w:r>
      <w:r w:rsidRPr="007B6B11">
        <w:rPr>
          <w:szCs w:val="18"/>
        </w:rPr>
        <w:t>Struktura &lt;</w:t>
      </w:r>
      <w:r w:rsidRPr="007B6B11">
        <w:rPr>
          <w:rStyle w:val="polegwne"/>
          <w:rFonts w:ascii="Lato" w:hAnsi="Lato" w:cs="Open Sans"/>
          <w:bCs w:val="0"/>
          <w:lang w:val="pl-PL"/>
        </w:rPr>
        <w:t xml:space="preserve"> AmountOfExciseDutyType</w:t>
      </w:r>
      <w:r w:rsidRPr="007B6B11">
        <w:rPr>
          <w:color w:val="000000"/>
          <w:szCs w:val="18"/>
          <w:lang w:eastAsia="pl-PL"/>
        </w:rPr>
        <w:t xml:space="preserve"> &gt;, Wysokość pod</w:t>
      </w:r>
      <w:r w:rsidRPr="007B6B11">
        <w:t>atku akcyzowego przypadającego do zapłaty, dla deklaracji AKC-4/AKC-4zo.</w:t>
      </w:r>
      <w:bookmarkEnd w:id="135"/>
      <w:bookmarkEnd w:id="136"/>
    </w:p>
    <w:p w14:paraId="13C9792B" w14:textId="69E10FD2" w:rsidR="00896820" w:rsidRPr="007B6B11" w:rsidRDefault="00065ED3" w:rsidP="004E02BE">
      <w:r w:rsidRPr="007B6B11">
        <w:rPr>
          <w:noProof/>
        </w:rPr>
        <w:drawing>
          <wp:inline distT="0" distB="0" distL="0" distR="0" wp14:anchorId="2379AFDF" wp14:editId="461BD385">
            <wp:extent cx="4472940" cy="1409700"/>
            <wp:effectExtent l="19050" t="19050" r="22860" b="19050"/>
            <wp:docPr id="65" name="Obraz 65" descr="Rysunek przedstawia strukturę &lt; AmountOfExciseDutyType &gt;, Wysokość podatku akcyzowego przypadającego do zapłaty,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Obraz 65" descr="Rysunek przedstawia strukturę &lt; AmountOfExciseDutyType &gt;, Wysokość podatku akcyzowego przypadającego do zapłaty, dla deklaracji AKC-4/AKC-4z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72940" cy="1409700"/>
                    </a:xfrm>
                    <a:prstGeom prst="rect">
                      <a:avLst/>
                    </a:prstGeom>
                    <a:noFill/>
                    <a:ln>
                      <a:solidFill>
                        <a:schemeClr val="tx1"/>
                      </a:solidFill>
                    </a:ln>
                  </pic:spPr>
                </pic:pic>
              </a:graphicData>
            </a:graphic>
          </wp:inline>
        </w:drawing>
      </w:r>
    </w:p>
    <w:p w14:paraId="47F15474" w14:textId="0CE2C0B7" w:rsidR="00805EC9" w:rsidRPr="007B6B11" w:rsidRDefault="00805EC9" w:rsidP="004E02BE">
      <w:pPr>
        <w:pStyle w:val="Nagwek2"/>
        <w:spacing w:line="276" w:lineRule="auto"/>
        <w:rPr>
          <w:bCs/>
          <w:lang w:val="pl-PL"/>
        </w:rPr>
      </w:pPr>
      <w:bookmarkStart w:id="137" w:name="_Toc115186889"/>
      <w:bookmarkStart w:id="138" w:name="_Toc183171875"/>
      <w:r w:rsidRPr="007B6B11">
        <w:rPr>
          <w:lang w:val="pl-PL"/>
        </w:rPr>
        <w:t>Reguły</w:t>
      </w:r>
      <w:r w:rsidR="00113DE6" w:rsidRPr="007B6B11">
        <w:rPr>
          <w:lang w:val="pl-PL"/>
        </w:rPr>
        <w:t xml:space="preserve"> AKC-4/AKC-4zo</w:t>
      </w:r>
      <w:bookmarkEnd w:id="137"/>
      <w:bookmarkEnd w:id="138"/>
    </w:p>
    <w:p w14:paraId="49770791" w14:textId="750DF8A7" w:rsidR="00AD4EEE" w:rsidRPr="007B6B11" w:rsidRDefault="00AD4EEE" w:rsidP="004E02BE">
      <w:pPr>
        <w:pStyle w:val="Z2PodpisRysunkuTabeli"/>
      </w:pPr>
      <w:bookmarkStart w:id="139" w:name="_Toc183171983"/>
      <w:r w:rsidRPr="007B6B11">
        <w:t xml:space="preserve">Tabela </w:t>
      </w:r>
      <w:r w:rsidR="00E354C5">
        <w:fldChar w:fldCharType="begin"/>
      </w:r>
      <w:r w:rsidR="00E354C5">
        <w:instrText xml:space="preserve"> SEQ Tabela \* ARABIC </w:instrText>
      </w:r>
      <w:r w:rsidR="00E354C5">
        <w:fldChar w:fldCharType="separate"/>
      </w:r>
      <w:r w:rsidR="006D48AD">
        <w:rPr>
          <w:noProof/>
        </w:rPr>
        <w:t>15</w:t>
      </w:r>
      <w:r w:rsidR="00E354C5">
        <w:fldChar w:fldCharType="end"/>
      </w:r>
      <w:r w:rsidRPr="007B6B11">
        <w:t>. Reguły dla deklaracji AKC-4/AKC-4zo.</w:t>
      </w:r>
      <w:bookmarkEnd w:id="139"/>
    </w:p>
    <w:tbl>
      <w:tblPr>
        <w:tblStyle w:val="Tabela-Siatka"/>
        <w:tblW w:w="0" w:type="auto"/>
        <w:tblLook w:val="01E0" w:firstRow="1" w:lastRow="1" w:firstColumn="1" w:lastColumn="1" w:noHBand="0" w:noVBand="0"/>
      </w:tblPr>
      <w:tblGrid>
        <w:gridCol w:w="945"/>
        <w:gridCol w:w="8109"/>
      </w:tblGrid>
      <w:tr w:rsidR="00805EC9" w:rsidRPr="007B6B11" w14:paraId="68856BAC" w14:textId="77777777" w:rsidTr="00022C03">
        <w:trPr>
          <w:trHeight w:val="213"/>
          <w:tblHeader/>
        </w:trPr>
        <w:tc>
          <w:tcPr>
            <w:tcW w:w="945" w:type="dxa"/>
            <w:shd w:val="clear" w:color="auto" w:fill="D9D9D9" w:themeFill="background1" w:themeFillShade="D9"/>
          </w:tcPr>
          <w:p w14:paraId="1041D09E" w14:textId="77777777" w:rsidR="00805EC9" w:rsidRPr="007B6B11" w:rsidRDefault="00805EC9" w:rsidP="004E02BE">
            <w:pPr>
              <w:pStyle w:val="naglowektabeli"/>
            </w:pPr>
            <w:r w:rsidRPr="007B6B11">
              <w:t xml:space="preserve">Nazwa </w:t>
            </w:r>
          </w:p>
        </w:tc>
        <w:tc>
          <w:tcPr>
            <w:tcW w:w="8109" w:type="dxa"/>
            <w:shd w:val="clear" w:color="auto" w:fill="D9D9D9" w:themeFill="background1" w:themeFillShade="D9"/>
          </w:tcPr>
          <w:p w14:paraId="47ECF525" w14:textId="77777777" w:rsidR="00805EC9" w:rsidRPr="007B6B11" w:rsidRDefault="00805EC9" w:rsidP="004E02BE">
            <w:pPr>
              <w:pStyle w:val="naglowektabeli"/>
            </w:pPr>
            <w:r w:rsidRPr="007B6B11">
              <w:t>Opis</w:t>
            </w:r>
          </w:p>
        </w:tc>
      </w:tr>
      <w:tr w:rsidR="00704468" w:rsidRPr="007B6B11" w14:paraId="337F099B" w14:textId="77777777" w:rsidTr="009B7322">
        <w:trPr>
          <w:trHeight w:val="213"/>
        </w:trPr>
        <w:tc>
          <w:tcPr>
            <w:tcW w:w="945" w:type="dxa"/>
          </w:tcPr>
          <w:p w14:paraId="6180A084" w14:textId="77777777" w:rsidR="00704468" w:rsidRPr="007B6B11" w:rsidRDefault="00E35ABF" w:rsidP="004E02BE">
            <w:pPr>
              <w:pStyle w:val="Tabelazwyky"/>
            </w:pPr>
            <w:bookmarkStart w:id="140" w:name="R1"/>
            <w:r w:rsidRPr="007B6B11">
              <w:t>R1</w:t>
            </w:r>
            <w:bookmarkEnd w:id="140"/>
          </w:p>
        </w:tc>
        <w:tc>
          <w:tcPr>
            <w:tcW w:w="8109" w:type="dxa"/>
          </w:tcPr>
          <w:p w14:paraId="1E9ACB89" w14:textId="77777777" w:rsidR="00704468" w:rsidRPr="007B6B11" w:rsidRDefault="00582478" w:rsidP="004E02BE">
            <w:pPr>
              <w:pStyle w:val="Tabelazwyky"/>
            </w:pPr>
            <w:r w:rsidRPr="007B6B11">
              <w:t xml:space="preserve">Deklaracja nie może być złożona za okres </w:t>
            </w:r>
            <w:r w:rsidR="00D35501" w:rsidRPr="007B6B11">
              <w:t>który się jeszcze nie zakończył</w:t>
            </w:r>
            <w:r w:rsidRPr="007B6B11">
              <w:t>.</w:t>
            </w:r>
          </w:p>
        </w:tc>
      </w:tr>
      <w:tr w:rsidR="00704468" w:rsidRPr="007B6B11" w14:paraId="65329065" w14:textId="77777777" w:rsidTr="009B7322">
        <w:trPr>
          <w:trHeight w:val="213"/>
        </w:trPr>
        <w:tc>
          <w:tcPr>
            <w:tcW w:w="945" w:type="dxa"/>
          </w:tcPr>
          <w:p w14:paraId="2BA05A0C" w14:textId="77777777" w:rsidR="00704468" w:rsidRPr="007B6B11" w:rsidRDefault="00E35ABF" w:rsidP="004E02BE">
            <w:pPr>
              <w:pStyle w:val="Tabelazwyky"/>
            </w:pPr>
            <w:bookmarkStart w:id="141" w:name="R2"/>
            <w:r w:rsidRPr="007B6B11">
              <w:t>R2</w:t>
            </w:r>
            <w:bookmarkEnd w:id="141"/>
          </w:p>
        </w:tc>
        <w:tc>
          <w:tcPr>
            <w:tcW w:w="8109" w:type="dxa"/>
          </w:tcPr>
          <w:p w14:paraId="41AB56ED" w14:textId="77777777" w:rsidR="00704468" w:rsidRPr="007B6B11" w:rsidRDefault="00704468" w:rsidP="004E02BE">
            <w:pPr>
              <w:pStyle w:val="Tabelazwyky"/>
            </w:pPr>
            <w:r w:rsidRPr="007B6B11">
              <w:t>Pole tekstowe wypełnione wartościami „Deklaracja” albo „Korekta”.</w:t>
            </w:r>
          </w:p>
        </w:tc>
      </w:tr>
      <w:tr w:rsidR="009B7322" w:rsidRPr="007B6B11" w14:paraId="24E58810" w14:textId="77777777" w:rsidTr="009B7322">
        <w:trPr>
          <w:trHeight w:val="213"/>
        </w:trPr>
        <w:tc>
          <w:tcPr>
            <w:tcW w:w="945" w:type="dxa"/>
          </w:tcPr>
          <w:p w14:paraId="5FDA6BC6" w14:textId="77777777" w:rsidR="009B7322" w:rsidRPr="007B6B11" w:rsidRDefault="009B7322" w:rsidP="004E02BE">
            <w:pPr>
              <w:pStyle w:val="Tabelazwyky"/>
            </w:pPr>
            <w:bookmarkStart w:id="142" w:name="R3"/>
            <w:r w:rsidRPr="007B6B11">
              <w:t>R3</w:t>
            </w:r>
            <w:bookmarkEnd w:id="142"/>
          </w:p>
        </w:tc>
        <w:tc>
          <w:tcPr>
            <w:tcW w:w="8109" w:type="dxa"/>
          </w:tcPr>
          <w:p w14:paraId="3BBD64C4" w14:textId="77777777" w:rsidR="009B7322" w:rsidRPr="007B6B11" w:rsidRDefault="009B7322" w:rsidP="004E02BE">
            <w:pPr>
              <w:pStyle w:val="Tabelazwyky"/>
            </w:pPr>
            <w:r w:rsidRPr="007B6B11">
              <w:t>W przypadku, gdy deklaracja nie jest składana przez obcokrajowca (foreigner != true),</w:t>
            </w:r>
          </w:p>
          <w:p w14:paraId="6BCF785C" w14:textId="77777777" w:rsidR="009B7322" w:rsidRPr="007B6B11" w:rsidRDefault="009B7322" w:rsidP="004E02BE">
            <w:pPr>
              <w:pStyle w:val="Tabelazwyky"/>
            </w:pPr>
            <w:r w:rsidRPr="007B6B11">
              <w:t>Wymagalność danych adresowych podatnika, musi spełniać warunki:</w:t>
            </w:r>
          </w:p>
          <w:p w14:paraId="1149545D" w14:textId="77777777" w:rsidR="009B7322" w:rsidRPr="007B6B11" w:rsidRDefault="009B7322" w:rsidP="004E02BE">
            <w:pPr>
              <w:pStyle w:val="Tabelazwyky"/>
            </w:pPr>
            <w:r w:rsidRPr="007B6B11">
              <w:t>Pola Trader:</w:t>
            </w:r>
          </w:p>
          <w:p w14:paraId="45363FD6" w14:textId="77777777" w:rsidR="009B7322" w:rsidRPr="007B6B11" w:rsidRDefault="009B7322" w:rsidP="004E02BE">
            <w:pPr>
              <w:pStyle w:val="Tabelazwyky"/>
            </w:pPr>
            <w:r w:rsidRPr="007B6B11">
              <w:t>Gdy &lt;Kraj&gt;/&lt;country &gt; = Polska, pola obowiązkowe: &lt;Województwo&gt;/&lt;province&gt;, &lt;Powiat&gt;/&lt;district&gt;, &lt;Gmina&gt;/&lt;commune&gt;, &lt;Miejscowość&gt;/&lt;city&gt;; &lt;Nr domu&gt;/&lt;houseNumber&gt;.</w:t>
            </w:r>
          </w:p>
          <w:p w14:paraId="59657926" w14:textId="4D3BDC98" w:rsidR="009B7322" w:rsidRPr="007B6B11" w:rsidRDefault="009B7322" w:rsidP="004E02BE">
            <w:pPr>
              <w:pStyle w:val="Tabelazwyky"/>
            </w:pPr>
            <w:r w:rsidRPr="007B6B11">
              <w:t>Gdy &lt;Kraj&gt;/&lt;country &gt; inny od Polska, pola obowiązkowe: &lt;Miejscowość&gt;/&lt;city&gt;;.</w:t>
            </w:r>
          </w:p>
        </w:tc>
      </w:tr>
      <w:tr w:rsidR="00161486" w:rsidRPr="007B6B11" w14:paraId="65D6B13E" w14:textId="77777777" w:rsidTr="005F2902">
        <w:trPr>
          <w:trHeight w:val="213"/>
        </w:trPr>
        <w:tc>
          <w:tcPr>
            <w:tcW w:w="945" w:type="dxa"/>
          </w:tcPr>
          <w:p w14:paraId="19A8A1AA" w14:textId="58F3DD67" w:rsidR="00161486" w:rsidRPr="007B6B11" w:rsidRDefault="00161486" w:rsidP="004E02BE">
            <w:pPr>
              <w:pStyle w:val="Tabelazwyky"/>
            </w:pPr>
            <w:r w:rsidRPr="007B6B11">
              <w:t>R4</w:t>
            </w:r>
          </w:p>
        </w:tc>
        <w:tc>
          <w:tcPr>
            <w:tcW w:w="8109" w:type="dxa"/>
          </w:tcPr>
          <w:p w14:paraId="754EB6F8" w14:textId="77777777" w:rsidR="00161486" w:rsidRPr="007B6B11" w:rsidRDefault="00161486" w:rsidP="004E02BE">
            <w:pPr>
              <w:pStyle w:val="Tabelazwyky"/>
            </w:pPr>
            <w:r w:rsidRPr="007B6B11">
              <w:t>Dotyczy pola &lt;orgDocNo&gt;.</w:t>
            </w:r>
          </w:p>
          <w:p w14:paraId="67CE3B7B" w14:textId="77777777" w:rsidR="00161486" w:rsidRPr="007B6B11" w:rsidRDefault="00161486" w:rsidP="004E02BE">
            <w:pPr>
              <w:pStyle w:val="Tabelazwyky"/>
            </w:pPr>
            <w:r w:rsidRPr="007B6B11">
              <w:t>W przypadku ustawienia w polu &lt; submissionAim&gt; wartości „Korekta” pole &lt;orgDocNo&gt; jest obowiązkowe.</w:t>
            </w:r>
          </w:p>
          <w:p w14:paraId="6DCCD365" w14:textId="77777777" w:rsidR="00161486" w:rsidRPr="007B6B11" w:rsidRDefault="00161486" w:rsidP="004E02BE">
            <w:pPr>
              <w:pStyle w:val="Tabelazwyky"/>
            </w:pPr>
            <w:r w:rsidRPr="007B6B11">
              <w:t>Dla nowych deklaracji używany jest identyfikator dokumentu pierwotnego z UPO.</w:t>
            </w:r>
          </w:p>
        </w:tc>
      </w:tr>
      <w:tr w:rsidR="00161486" w:rsidRPr="007B6B11" w14:paraId="20DC9624" w14:textId="77777777" w:rsidTr="005F2902">
        <w:trPr>
          <w:trHeight w:val="213"/>
        </w:trPr>
        <w:tc>
          <w:tcPr>
            <w:tcW w:w="945" w:type="dxa"/>
          </w:tcPr>
          <w:p w14:paraId="23B1C3F7" w14:textId="7CB25A05" w:rsidR="00161486" w:rsidRPr="007B6B11" w:rsidRDefault="00161486" w:rsidP="004E02BE">
            <w:pPr>
              <w:pStyle w:val="Tabelazwyky"/>
            </w:pPr>
            <w:r w:rsidRPr="007B6B11">
              <w:lastRenderedPageBreak/>
              <w:t>R5</w:t>
            </w:r>
          </w:p>
        </w:tc>
        <w:tc>
          <w:tcPr>
            <w:tcW w:w="8109" w:type="dxa"/>
          </w:tcPr>
          <w:p w14:paraId="75B7A25C" w14:textId="77777777" w:rsidR="00161486" w:rsidRPr="007B6B11" w:rsidRDefault="00161486" w:rsidP="004E02BE">
            <w:pPr>
              <w:pStyle w:val="Tabelazwyky"/>
            </w:pPr>
            <w:r w:rsidRPr="007B6B11">
              <w:t>Pole &lt;applicationForOverpayment&gt; zaznaczone na TRUE oznacza, że podatnik razem z korektą deklaracji wnioskuje o stwierdzenie nadpłaty powstałej w jej wyniku zgodnie z art. 75 ustawy z dnia 29 sierpnia 1997 r. – Ordynacja podatkowa.</w:t>
            </w:r>
          </w:p>
        </w:tc>
      </w:tr>
      <w:tr w:rsidR="00161486" w:rsidRPr="007B6B11" w14:paraId="4742BC57" w14:textId="77777777" w:rsidTr="005F2902">
        <w:trPr>
          <w:trHeight w:val="213"/>
        </w:trPr>
        <w:tc>
          <w:tcPr>
            <w:tcW w:w="945" w:type="dxa"/>
          </w:tcPr>
          <w:p w14:paraId="49789A26" w14:textId="35F28586" w:rsidR="00161486" w:rsidRPr="007B6B11" w:rsidRDefault="00161486" w:rsidP="004E02BE">
            <w:pPr>
              <w:pStyle w:val="Tabelazwyky"/>
            </w:pPr>
            <w:r w:rsidRPr="007B6B11">
              <w:t>R6</w:t>
            </w:r>
          </w:p>
        </w:tc>
        <w:tc>
          <w:tcPr>
            <w:tcW w:w="8109" w:type="dxa"/>
          </w:tcPr>
          <w:p w14:paraId="32BE910D" w14:textId="77777777" w:rsidR="00161486" w:rsidRPr="007B6B11" w:rsidRDefault="00161486" w:rsidP="004E02BE">
            <w:pPr>
              <w:pStyle w:val="Tabelazwyky"/>
            </w:pPr>
            <w:r w:rsidRPr="007B6B11">
              <w:t>Dotyczy pola: &lt;applicationForOverpayment&gt;.</w:t>
            </w:r>
          </w:p>
          <w:p w14:paraId="53CF731E" w14:textId="77777777" w:rsidR="00161486" w:rsidRPr="007B6B11" w:rsidRDefault="00161486" w:rsidP="004E02BE">
            <w:pPr>
              <w:pStyle w:val="Tabelazwyky"/>
            </w:pPr>
            <w:r w:rsidRPr="007B6B11">
              <w:t>W przypadku ustawienia w polu &lt; applicationForOverpayment&gt; wartość TRUE,</w:t>
            </w:r>
          </w:p>
          <w:p w14:paraId="5880261B" w14:textId="77777777" w:rsidR="00161486" w:rsidRPr="007B6B11" w:rsidRDefault="00161486" w:rsidP="004E02BE">
            <w:pPr>
              <w:pStyle w:val="Tabelazwyky"/>
            </w:pPr>
            <w:r w:rsidRPr="007B6B11">
              <w:t>Pola &lt; justification&gt; oraz &lt; overpaymentAmount&gt; są obowiązkowe.</w:t>
            </w:r>
          </w:p>
        </w:tc>
      </w:tr>
      <w:tr w:rsidR="00704468" w:rsidRPr="007B6B11" w14:paraId="65ABAAE5" w14:textId="77777777" w:rsidTr="009B7322">
        <w:trPr>
          <w:trHeight w:val="213"/>
        </w:trPr>
        <w:tc>
          <w:tcPr>
            <w:tcW w:w="945" w:type="dxa"/>
          </w:tcPr>
          <w:p w14:paraId="14A19ED0" w14:textId="205F865A" w:rsidR="00704468" w:rsidRPr="007B6B11" w:rsidRDefault="00704468" w:rsidP="004E02BE">
            <w:pPr>
              <w:pStyle w:val="Tabelazwyky"/>
            </w:pPr>
            <w:bookmarkStart w:id="143" w:name="R13"/>
            <w:r w:rsidRPr="007B6B11">
              <w:t>R1</w:t>
            </w:r>
            <w:bookmarkEnd w:id="143"/>
            <w:r w:rsidR="0002791C" w:rsidRPr="007B6B11">
              <w:t>0</w:t>
            </w:r>
          </w:p>
        </w:tc>
        <w:tc>
          <w:tcPr>
            <w:tcW w:w="8109" w:type="dxa"/>
          </w:tcPr>
          <w:p w14:paraId="1756529A" w14:textId="77777777" w:rsidR="00704468" w:rsidRPr="007B6B11" w:rsidRDefault="00704468" w:rsidP="004E02BE">
            <w:pPr>
              <w:pStyle w:val="Tabelazwyky"/>
            </w:pPr>
            <w:r w:rsidRPr="007B6B11">
              <w:t>Pole wymagalne tylko w przypadku gdy do deklaracji dopięty jest co najmniej jeden załącznik AKC-4/A. System automatycznie podpowiada wyliczoną wartość na podstawie sumy pól „ogółem podatek” w z</w:t>
            </w:r>
            <w:r w:rsidR="00CC1B30" w:rsidRPr="007B6B11">
              <w:t xml:space="preserve">łożonych załącznikach AKC-4/A. </w:t>
            </w:r>
            <w:r w:rsidRPr="007B6B11">
              <w:t xml:space="preserve">Walidacja: porównanie wprowadzonej wartości z wartością sumy pól „ogółem podatek” w złożonych załącznikach AKC-4/A. </w:t>
            </w:r>
          </w:p>
        </w:tc>
      </w:tr>
      <w:tr w:rsidR="00704468" w:rsidRPr="007B6B11" w14:paraId="2981F7A7" w14:textId="77777777" w:rsidTr="009B7322">
        <w:trPr>
          <w:trHeight w:val="213"/>
        </w:trPr>
        <w:tc>
          <w:tcPr>
            <w:tcW w:w="945" w:type="dxa"/>
          </w:tcPr>
          <w:p w14:paraId="05C801F0" w14:textId="43B8D7BB" w:rsidR="00704468" w:rsidRPr="007B6B11" w:rsidRDefault="00704468" w:rsidP="004E02BE">
            <w:pPr>
              <w:pStyle w:val="Tabelazwyky"/>
            </w:pPr>
            <w:bookmarkStart w:id="144" w:name="R14"/>
            <w:r w:rsidRPr="007B6B11">
              <w:t>R1</w:t>
            </w:r>
            <w:bookmarkEnd w:id="144"/>
            <w:r w:rsidR="0002791C" w:rsidRPr="007B6B11">
              <w:t>1</w:t>
            </w:r>
          </w:p>
        </w:tc>
        <w:tc>
          <w:tcPr>
            <w:tcW w:w="8109" w:type="dxa"/>
          </w:tcPr>
          <w:p w14:paraId="64FF197F" w14:textId="77777777" w:rsidR="00704468" w:rsidRPr="007B6B11" w:rsidRDefault="00704468" w:rsidP="004E02BE">
            <w:pPr>
              <w:pStyle w:val="Tabelazwyky"/>
            </w:pPr>
            <w:r w:rsidRPr="007B6B11">
              <w:t xml:space="preserve">Pole wymagalne tylko w przypadku gdy do deklaracji dopięty jest co najmniej jeden załącznik AKC-4/B. System automatycznie podpowiada wyliczoną wartość na podstawie sumy pól „ogółem podatek” w </w:t>
            </w:r>
            <w:r w:rsidR="00CC1B30" w:rsidRPr="007B6B11">
              <w:t>złożonych załącznikach AKC-4/B.</w:t>
            </w:r>
            <w:r w:rsidRPr="007B6B11">
              <w:t xml:space="preserve"> Walidacja: porównanie wprowadzonej wartości z wartością sumy pól „ogółem podatek” w złożonych załącznikach AKC-4/B. </w:t>
            </w:r>
          </w:p>
        </w:tc>
      </w:tr>
      <w:tr w:rsidR="00704468" w:rsidRPr="007B6B11" w14:paraId="14673076" w14:textId="77777777" w:rsidTr="009B7322">
        <w:trPr>
          <w:trHeight w:val="213"/>
        </w:trPr>
        <w:tc>
          <w:tcPr>
            <w:tcW w:w="945" w:type="dxa"/>
          </w:tcPr>
          <w:p w14:paraId="7A068553" w14:textId="16A2E7F9" w:rsidR="00704468" w:rsidRPr="007B6B11" w:rsidRDefault="00704468" w:rsidP="004E02BE">
            <w:pPr>
              <w:pStyle w:val="Tabelazwyky"/>
            </w:pPr>
            <w:bookmarkStart w:id="145" w:name="R15"/>
            <w:r w:rsidRPr="007B6B11">
              <w:t>R1</w:t>
            </w:r>
            <w:bookmarkEnd w:id="145"/>
            <w:r w:rsidR="0002791C" w:rsidRPr="007B6B11">
              <w:t>2</w:t>
            </w:r>
          </w:p>
        </w:tc>
        <w:tc>
          <w:tcPr>
            <w:tcW w:w="8109" w:type="dxa"/>
          </w:tcPr>
          <w:p w14:paraId="6735C22D" w14:textId="77777777" w:rsidR="00704468" w:rsidRPr="007B6B11" w:rsidRDefault="00704468" w:rsidP="004E02BE">
            <w:pPr>
              <w:pStyle w:val="Tabelazwyky"/>
            </w:pPr>
            <w:r w:rsidRPr="007B6B11">
              <w:t xml:space="preserve">Pole wymagalne tylko w przypadku gdy do deklaracji dopięty jest co najmniej jeden załącznik AKC-4/C. System automatycznie podpowiada wyliczoną wartość na podstawie sumy pól „ogółem podatek” w </w:t>
            </w:r>
            <w:r w:rsidR="00CC1B30" w:rsidRPr="007B6B11">
              <w:t>złożonych załącznikach AKC-4/C.</w:t>
            </w:r>
            <w:r w:rsidRPr="007B6B11">
              <w:t xml:space="preserve"> Walidacja: porównanie wprowadzonej wartości z wartością sumy pól „ogółem podatek” w złożonych załącznikach AKC-4/C. </w:t>
            </w:r>
          </w:p>
        </w:tc>
      </w:tr>
      <w:tr w:rsidR="00704468" w:rsidRPr="007B6B11" w14:paraId="3464A875" w14:textId="77777777" w:rsidTr="009B7322">
        <w:trPr>
          <w:trHeight w:val="213"/>
        </w:trPr>
        <w:tc>
          <w:tcPr>
            <w:tcW w:w="945" w:type="dxa"/>
          </w:tcPr>
          <w:p w14:paraId="55BAD8DC" w14:textId="4FFD4D6E" w:rsidR="00704468" w:rsidRPr="007B6B11" w:rsidRDefault="00704468" w:rsidP="004E02BE">
            <w:pPr>
              <w:pStyle w:val="Tabelazwyky"/>
            </w:pPr>
            <w:bookmarkStart w:id="146" w:name="R16"/>
            <w:r w:rsidRPr="007B6B11">
              <w:t>R1</w:t>
            </w:r>
            <w:bookmarkEnd w:id="146"/>
            <w:r w:rsidR="0002791C" w:rsidRPr="007B6B11">
              <w:t>3</w:t>
            </w:r>
          </w:p>
        </w:tc>
        <w:tc>
          <w:tcPr>
            <w:tcW w:w="8109" w:type="dxa"/>
          </w:tcPr>
          <w:p w14:paraId="7C1E6063" w14:textId="77777777" w:rsidR="00704468" w:rsidRPr="007B6B11" w:rsidRDefault="00704468" w:rsidP="004E02BE">
            <w:pPr>
              <w:pStyle w:val="Tabelazwyky"/>
            </w:pPr>
            <w:r w:rsidRPr="007B6B11">
              <w:t xml:space="preserve">Pole wymagalne tylko w przypadku gdy do deklaracji dopięty jest co najmniej jeden załącznik AKC-4/D. System automatycznie podpowiada wyliczoną wartość na podstawie sumy pól „ogółem podatek” w </w:t>
            </w:r>
            <w:r w:rsidR="00CC1B30" w:rsidRPr="007B6B11">
              <w:t>złożonych załącznikach AKC-4/D.</w:t>
            </w:r>
            <w:r w:rsidRPr="007B6B11">
              <w:t xml:space="preserve"> Walidacja: porównanie wprowadzonej wartości z wartością sumy pól „ogółem podatek” w złożonych załącznikach AKC-4/D. </w:t>
            </w:r>
          </w:p>
        </w:tc>
      </w:tr>
      <w:tr w:rsidR="00704468" w:rsidRPr="007B6B11" w14:paraId="585A0D55" w14:textId="77777777" w:rsidTr="009B7322">
        <w:trPr>
          <w:trHeight w:val="213"/>
        </w:trPr>
        <w:tc>
          <w:tcPr>
            <w:tcW w:w="945" w:type="dxa"/>
          </w:tcPr>
          <w:p w14:paraId="149F58F6" w14:textId="136B08CC" w:rsidR="00704468" w:rsidRPr="007B6B11" w:rsidRDefault="00704468" w:rsidP="004E02BE">
            <w:pPr>
              <w:pStyle w:val="Tabelazwyky"/>
            </w:pPr>
            <w:bookmarkStart w:id="147" w:name="R17"/>
            <w:r w:rsidRPr="007B6B11">
              <w:t>R1</w:t>
            </w:r>
            <w:bookmarkEnd w:id="147"/>
            <w:r w:rsidR="0002791C" w:rsidRPr="007B6B11">
              <w:t>4</w:t>
            </w:r>
          </w:p>
        </w:tc>
        <w:tc>
          <w:tcPr>
            <w:tcW w:w="8109" w:type="dxa"/>
          </w:tcPr>
          <w:p w14:paraId="4024A1A5" w14:textId="77777777" w:rsidR="00704468" w:rsidRPr="007B6B11" w:rsidRDefault="00704468" w:rsidP="004E02BE">
            <w:pPr>
              <w:pStyle w:val="Tabelazwyky"/>
            </w:pPr>
            <w:r w:rsidRPr="007B6B11">
              <w:t>Pole wymagalne tylko w przypadku gdy do deklaracji dopięty jest co najmniej jeden załącznik AKC-4/E. System automatycznie podpowiada wyliczoną wartość na podstawie sumy pól „ogółem podatek” w złożonych załączn</w:t>
            </w:r>
            <w:r w:rsidR="00CC1B30" w:rsidRPr="007B6B11">
              <w:t>ikach AKC-4/E.</w:t>
            </w:r>
            <w:r w:rsidRPr="007B6B11">
              <w:t xml:space="preserve"> Walidacja: porównanie wprowadzonej wartości z wartością sumy pól „ogółem podatek” w złożonych załącznikach AKC-4/E. </w:t>
            </w:r>
          </w:p>
        </w:tc>
      </w:tr>
      <w:tr w:rsidR="00704468" w:rsidRPr="007B6B11" w14:paraId="0A2D662F" w14:textId="77777777" w:rsidTr="009B7322">
        <w:trPr>
          <w:trHeight w:val="213"/>
        </w:trPr>
        <w:tc>
          <w:tcPr>
            <w:tcW w:w="945" w:type="dxa"/>
          </w:tcPr>
          <w:p w14:paraId="11BE6048" w14:textId="210DB08C" w:rsidR="00704468" w:rsidRPr="007B6B11" w:rsidRDefault="00704468" w:rsidP="004E02BE">
            <w:pPr>
              <w:pStyle w:val="Tabelazwyky"/>
            </w:pPr>
            <w:bookmarkStart w:id="148" w:name="R18"/>
            <w:r w:rsidRPr="007B6B11">
              <w:t>R1</w:t>
            </w:r>
            <w:bookmarkEnd w:id="148"/>
            <w:r w:rsidR="0002791C" w:rsidRPr="007B6B11">
              <w:t>5</w:t>
            </w:r>
          </w:p>
        </w:tc>
        <w:tc>
          <w:tcPr>
            <w:tcW w:w="8109" w:type="dxa"/>
          </w:tcPr>
          <w:p w14:paraId="4F805AEF" w14:textId="77777777" w:rsidR="00704468" w:rsidRPr="007B6B11" w:rsidRDefault="00704468" w:rsidP="004E02BE">
            <w:pPr>
              <w:pStyle w:val="Tabelazwyky"/>
            </w:pPr>
            <w:r w:rsidRPr="007B6B11">
              <w:t xml:space="preserve">Pole wymagalne tylko w przypadku gdy do deklaracji dopięty jest co najmniej jeden załącznik AKC-4/F. System automatycznie podpowiada wyliczoną wartość na podstawie sumy pól „ogółem podatek” w </w:t>
            </w:r>
            <w:r w:rsidR="00CC1B30" w:rsidRPr="007B6B11">
              <w:t>złożonych załącznikach AKC-4/F.</w:t>
            </w:r>
            <w:r w:rsidRPr="007B6B11">
              <w:t xml:space="preserve"> Walidacja: porównanie wprowadzonej wartości z wartością sumy pól „ogółem podatek” w złożonych załącznikach AKC-4/F. </w:t>
            </w:r>
          </w:p>
        </w:tc>
      </w:tr>
      <w:tr w:rsidR="00704468" w:rsidRPr="007B6B11" w14:paraId="746EA4AB" w14:textId="77777777" w:rsidTr="009B7322">
        <w:trPr>
          <w:trHeight w:val="213"/>
        </w:trPr>
        <w:tc>
          <w:tcPr>
            <w:tcW w:w="945" w:type="dxa"/>
          </w:tcPr>
          <w:p w14:paraId="0AB5C702" w14:textId="5762BDAF" w:rsidR="00704468" w:rsidRPr="007B6B11" w:rsidRDefault="00704468" w:rsidP="004E02BE">
            <w:pPr>
              <w:pStyle w:val="Tabelazwyky"/>
            </w:pPr>
            <w:bookmarkStart w:id="149" w:name="R19"/>
            <w:r w:rsidRPr="007B6B11">
              <w:t>R1</w:t>
            </w:r>
            <w:bookmarkEnd w:id="149"/>
            <w:r w:rsidR="0002791C" w:rsidRPr="007B6B11">
              <w:t>6</w:t>
            </w:r>
          </w:p>
        </w:tc>
        <w:tc>
          <w:tcPr>
            <w:tcW w:w="8109" w:type="dxa"/>
          </w:tcPr>
          <w:p w14:paraId="7AA05876" w14:textId="77777777" w:rsidR="00704468" w:rsidRPr="007B6B11" w:rsidRDefault="00704468" w:rsidP="004E02BE">
            <w:pPr>
              <w:pStyle w:val="Tabelazwyky"/>
            </w:pPr>
            <w:r w:rsidRPr="007B6B11">
              <w:t xml:space="preserve">Pole wymagalne tylko w przypadku gdy do deklaracji dopięty jest co najmniej jeden załącznik AKC-4/H. System automatycznie podpowiada wyliczoną wartość na podstawie sumy pól „ogółem podatek” w </w:t>
            </w:r>
            <w:r w:rsidR="00CC1B30" w:rsidRPr="007B6B11">
              <w:t>złożonych załącznikach AKC-4/H.</w:t>
            </w:r>
            <w:r w:rsidRPr="007B6B11">
              <w:t xml:space="preserve"> Walidacja: porównanie wprowadzonej wartości z wartością sumy pól „ogółem podatek” w złożonych załącznikach AKC-4/H. </w:t>
            </w:r>
          </w:p>
        </w:tc>
      </w:tr>
      <w:tr w:rsidR="00704468" w:rsidRPr="007B6B11" w14:paraId="1F71D23A" w14:textId="77777777" w:rsidTr="009B7322">
        <w:trPr>
          <w:trHeight w:val="213"/>
        </w:trPr>
        <w:tc>
          <w:tcPr>
            <w:tcW w:w="945" w:type="dxa"/>
          </w:tcPr>
          <w:p w14:paraId="53B0336C" w14:textId="7AA24E4D" w:rsidR="00704468" w:rsidRPr="007B6B11" w:rsidRDefault="00704468" w:rsidP="004E02BE">
            <w:pPr>
              <w:pStyle w:val="Tabelazwyky"/>
            </w:pPr>
            <w:bookmarkStart w:id="150" w:name="R20"/>
            <w:r w:rsidRPr="007B6B11">
              <w:t>R</w:t>
            </w:r>
            <w:bookmarkEnd w:id="150"/>
            <w:r w:rsidR="0002791C" w:rsidRPr="007B6B11">
              <w:t>17</w:t>
            </w:r>
          </w:p>
        </w:tc>
        <w:tc>
          <w:tcPr>
            <w:tcW w:w="8109" w:type="dxa"/>
          </w:tcPr>
          <w:p w14:paraId="29B1A774" w14:textId="77777777" w:rsidR="00704468" w:rsidRPr="007B6B11" w:rsidRDefault="00704468" w:rsidP="004E02BE">
            <w:pPr>
              <w:pStyle w:val="Tabelazwyky"/>
            </w:pPr>
            <w:r w:rsidRPr="007B6B11">
              <w:t xml:space="preserve">Pole wymagalne tylko w przypadku gdy do deklaracji dopięty jest co najmniej jeden załącznik AKC-4/I. System automatycznie podpowiada wyliczoną wartość na podstawie sumy pól „ogółem podatek” w </w:t>
            </w:r>
            <w:r w:rsidR="00CC1B30" w:rsidRPr="007B6B11">
              <w:t>złożonych załącznikach AKC-4/I.</w:t>
            </w:r>
            <w:r w:rsidRPr="007B6B11">
              <w:t xml:space="preserve"> Walidacja: porównanie </w:t>
            </w:r>
            <w:r w:rsidRPr="007B6B11">
              <w:lastRenderedPageBreak/>
              <w:t xml:space="preserve">wprowadzonej wartości z wartością sumy pól „ogółem podatek” w złożonych załącznikach AKC-4/I. </w:t>
            </w:r>
          </w:p>
        </w:tc>
      </w:tr>
      <w:tr w:rsidR="00704468" w:rsidRPr="007B6B11" w14:paraId="03290E57" w14:textId="77777777" w:rsidTr="009B7322">
        <w:trPr>
          <w:trHeight w:val="213"/>
        </w:trPr>
        <w:tc>
          <w:tcPr>
            <w:tcW w:w="945" w:type="dxa"/>
          </w:tcPr>
          <w:p w14:paraId="6C9AC0AD" w14:textId="71E63962" w:rsidR="00704468" w:rsidRPr="007B6B11" w:rsidRDefault="00704468" w:rsidP="004E02BE">
            <w:pPr>
              <w:pStyle w:val="Tabelazwyky"/>
            </w:pPr>
            <w:bookmarkStart w:id="151" w:name="R21"/>
            <w:r w:rsidRPr="007B6B11">
              <w:lastRenderedPageBreak/>
              <w:t>R</w:t>
            </w:r>
            <w:bookmarkEnd w:id="151"/>
            <w:r w:rsidR="0002791C" w:rsidRPr="007B6B11">
              <w:t>18</w:t>
            </w:r>
          </w:p>
        </w:tc>
        <w:tc>
          <w:tcPr>
            <w:tcW w:w="8109" w:type="dxa"/>
          </w:tcPr>
          <w:p w14:paraId="07DEA33D" w14:textId="77777777" w:rsidR="00704468" w:rsidRPr="007B6B11" w:rsidRDefault="00704468" w:rsidP="004E02BE">
            <w:pPr>
              <w:pStyle w:val="Tabelazwyky"/>
            </w:pPr>
            <w:r w:rsidRPr="007B6B11">
              <w:t xml:space="preserve">Pole wymagalne tylko w przypadku gdy do deklaracji dopięty jest co najmniej jeden załącznik AKC-4/J. System automatycznie podpowiada wyliczoną wartość na podstawie sumy pól „ogółem podatek” w </w:t>
            </w:r>
            <w:r w:rsidR="00CC1B30" w:rsidRPr="007B6B11">
              <w:t>złożonych załącznikach AKC-4/J.</w:t>
            </w:r>
            <w:r w:rsidRPr="007B6B11">
              <w:t xml:space="preserve"> Walidacja: porównanie wprowadzonej wartości z wartością sumy pól „ogółem podatek” w złożonych załącznikach AKC-4/J. </w:t>
            </w:r>
          </w:p>
        </w:tc>
      </w:tr>
      <w:tr w:rsidR="00704468" w:rsidRPr="007B6B11" w14:paraId="2091B2FA" w14:textId="77777777" w:rsidTr="009B7322">
        <w:trPr>
          <w:trHeight w:val="213"/>
        </w:trPr>
        <w:tc>
          <w:tcPr>
            <w:tcW w:w="945" w:type="dxa"/>
          </w:tcPr>
          <w:p w14:paraId="5917D567" w14:textId="37A46504" w:rsidR="00704468" w:rsidRPr="007B6B11" w:rsidRDefault="00704468" w:rsidP="004E02BE">
            <w:pPr>
              <w:pStyle w:val="Tabelazwyky"/>
            </w:pPr>
            <w:bookmarkStart w:id="152" w:name="R22"/>
            <w:r w:rsidRPr="007B6B11">
              <w:t>R</w:t>
            </w:r>
            <w:bookmarkEnd w:id="152"/>
            <w:r w:rsidR="0002791C" w:rsidRPr="007B6B11">
              <w:t>19</w:t>
            </w:r>
          </w:p>
        </w:tc>
        <w:tc>
          <w:tcPr>
            <w:tcW w:w="8109" w:type="dxa"/>
          </w:tcPr>
          <w:p w14:paraId="0262BA4C" w14:textId="77777777" w:rsidR="00704468" w:rsidRPr="007B6B11" w:rsidRDefault="00704468" w:rsidP="004E02BE">
            <w:pPr>
              <w:pStyle w:val="Tabelazwyky"/>
            </w:pPr>
            <w:r w:rsidRPr="007B6B11">
              <w:t xml:space="preserve">Pole wymagalne tylko w przypadku gdy do deklaracji dopięty jest co najmniej jeden załącznik AKC-4/K. System automatycznie podpowiada wyliczoną wartość na podstawie sumy pól „ogółem podatek” w </w:t>
            </w:r>
            <w:r w:rsidR="00CC1B30" w:rsidRPr="007B6B11">
              <w:t>złożonych załącznikach AKC-4/K.</w:t>
            </w:r>
            <w:r w:rsidRPr="007B6B11">
              <w:t xml:space="preserve"> Walidacja: porównanie wprowadzonej wartości z wartością sumy pól „ogółem podatek” w złożonych załącznikach AKC-4/K.</w:t>
            </w:r>
          </w:p>
        </w:tc>
      </w:tr>
      <w:tr w:rsidR="0002791C" w:rsidRPr="007B6B11" w14:paraId="78FB420B" w14:textId="77777777" w:rsidTr="005F2902">
        <w:trPr>
          <w:trHeight w:val="213"/>
        </w:trPr>
        <w:tc>
          <w:tcPr>
            <w:tcW w:w="945" w:type="dxa"/>
          </w:tcPr>
          <w:p w14:paraId="033ABB90" w14:textId="5E437E2F" w:rsidR="0002791C" w:rsidRPr="007B6B11" w:rsidRDefault="0002791C" w:rsidP="004E02BE">
            <w:pPr>
              <w:pStyle w:val="Tabelazwyky"/>
            </w:pPr>
            <w:r w:rsidRPr="007B6B11">
              <w:t>R2</w:t>
            </w:r>
            <w:r w:rsidR="007E37F7" w:rsidRPr="007B6B11">
              <w:t>0</w:t>
            </w:r>
          </w:p>
        </w:tc>
        <w:tc>
          <w:tcPr>
            <w:tcW w:w="8109" w:type="dxa"/>
          </w:tcPr>
          <w:p w14:paraId="7F3A41CD" w14:textId="77777777" w:rsidR="0002791C" w:rsidRPr="007B6B11" w:rsidRDefault="0002791C" w:rsidP="004E02BE">
            <w:pPr>
              <w:pStyle w:val="Tabelazwyky"/>
            </w:pPr>
            <w:r w:rsidRPr="007B6B11">
              <w:t>Pole wymagalne tylko w przypadku gdy do deklaracji dopięty jest co najmniej jeden załącznik AKC-4/L. System automatycznie podpowiada wyliczoną wartość na podstawie sumy pól „ogółem podatek” w złożonych załącznikach AKC-4/L. Walidacja: porównanie wprowadzonej wartości z wartością sumy pól „ogółem podatek” w złożonych załącznikach AKC-4/L.</w:t>
            </w:r>
          </w:p>
        </w:tc>
      </w:tr>
      <w:tr w:rsidR="0002791C" w:rsidRPr="007B6B11" w14:paraId="25F5D729" w14:textId="77777777" w:rsidTr="005F2902">
        <w:trPr>
          <w:trHeight w:val="213"/>
        </w:trPr>
        <w:tc>
          <w:tcPr>
            <w:tcW w:w="945" w:type="dxa"/>
          </w:tcPr>
          <w:p w14:paraId="5A219868" w14:textId="42227831" w:rsidR="0002791C" w:rsidRPr="007B6B11" w:rsidRDefault="0002791C" w:rsidP="004E02BE">
            <w:pPr>
              <w:pStyle w:val="Tabelazwyky"/>
            </w:pPr>
            <w:r w:rsidRPr="007B6B11">
              <w:t>R2</w:t>
            </w:r>
            <w:r w:rsidR="007E37F7" w:rsidRPr="007B6B11">
              <w:t>1</w:t>
            </w:r>
          </w:p>
        </w:tc>
        <w:tc>
          <w:tcPr>
            <w:tcW w:w="8109" w:type="dxa"/>
          </w:tcPr>
          <w:p w14:paraId="55E0A3B9" w14:textId="77777777" w:rsidR="0002791C" w:rsidRPr="007B6B11" w:rsidRDefault="0002791C" w:rsidP="004E02BE">
            <w:pPr>
              <w:pStyle w:val="Tabelazwyky"/>
            </w:pPr>
            <w:r w:rsidRPr="007B6B11">
              <w:t>Pole wymagalne tylko w przypadku gdy do deklaracji dopięty jest co najmniej jeden załącznik AKC-4/M. System automatycznie podpowiada wyliczoną wartość na podstawie sumy pól „ogółem podatek” w złożonych załącznikach AKC-4/M. Walidacja: porównanie wprowadzonej wartości z wartością sumy pól „ogółem podatek” w złożonych załącznikach AKC-4/M.</w:t>
            </w:r>
          </w:p>
        </w:tc>
      </w:tr>
      <w:tr w:rsidR="0002791C" w:rsidRPr="007B6B11" w14:paraId="72E26151" w14:textId="77777777" w:rsidTr="005F2902">
        <w:trPr>
          <w:trHeight w:val="213"/>
        </w:trPr>
        <w:tc>
          <w:tcPr>
            <w:tcW w:w="945" w:type="dxa"/>
          </w:tcPr>
          <w:p w14:paraId="634C0966" w14:textId="589D27EC" w:rsidR="0002791C" w:rsidRPr="007B6B11" w:rsidRDefault="0002791C" w:rsidP="004E02BE">
            <w:pPr>
              <w:pStyle w:val="Tabelazwyky"/>
            </w:pPr>
            <w:r w:rsidRPr="007B6B11">
              <w:t>R2</w:t>
            </w:r>
            <w:r w:rsidR="007E37F7" w:rsidRPr="007B6B11">
              <w:t>2</w:t>
            </w:r>
          </w:p>
        </w:tc>
        <w:tc>
          <w:tcPr>
            <w:tcW w:w="8109" w:type="dxa"/>
          </w:tcPr>
          <w:p w14:paraId="77116F29" w14:textId="77777777" w:rsidR="0002791C" w:rsidRPr="007B6B11" w:rsidRDefault="0002791C" w:rsidP="004E02BE">
            <w:pPr>
              <w:pStyle w:val="Tabelazwyky"/>
            </w:pPr>
            <w:r w:rsidRPr="007B6B11">
              <w:t>Pole wymagalne tylko w przypadku gdy do deklaracji dopięty jest co najmniej jeden załącznik AKC-4/N. System automatycznie podpowiada wyliczoną wartość na podstawie sumy pól „ogółem podatek” w złożonych załącznikach AKC-4/N. Walidacja: porównanie wprowadzonej wartości z wartością sumy pól „ogółem podatek” w złożonych załącznikach AKC-4/N.</w:t>
            </w:r>
          </w:p>
        </w:tc>
      </w:tr>
      <w:tr w:rsidR="00704468" w:rsidRPr="007B6B11" w14:paraId="610C8C17" w14:textId="77777777" w:rsidTr="009B7322">
        <w:trPr>
          <w:trHeight w:val="213"/>
        </w:trPr>
        <w:tc>
          <w:tcPr>
            <w:tcW w:w="945" w:type="dxa"/>
          </w:tcPr>
          <w:p w14:paraId="108BF199" w14:textId="0FF17C7A" w:rsidR="00704468" w:rsidRPr="007B6B11" w:rsidRDefault="00704468" w:rsidP="004E02BE">
            <w:pPr>
              <w:pStyle w:val="Tabelazwyky"/>
            </w:pPr>
            <w:bookmarkStart w:id="153" w:name="R23"/>
            <w:r w:rsidRPr="007B6B11">
              <w:t>R</w:t>
            </w:r>
            <w:bookmarkEnd w:id="153"/>
            <w:r w:rsidR="0002791C" w:rsidRPr="007B6B11">
              <w:t>2</w:t>
            </w:r>
            <w:r w:rsidR="007E37F7" w:rsidRPr="007B6B11">
              <w:t>3</w:t>
            </w:r>
          </w:p>
        </w:tc>
        <w:tc>
          <w:tcPr>
            <w:tcW w:w="8109" w:type="dxa"/>
          </w:tcPr>
          <w:p w14:paraId="63C03DB7" w14:textId="09600AE6" w:rsidR="00704468" w:rsidRPr="007B6B11" w:rsidRDefault="00665D63" w:rsidP="004E02BE">
            <w:pPr>
              <w:pStyle w:val="Tabelazwyky"/>
            </w:pPr>
            <w:r w:rsidRPr="007B6B11">
              <w:t xml:space="preserve">Pole &lt; totalExciseDuties &gt;, </w:t>
            </w:r>
            <w:r w:rsidR="00704468" w:rsidRPr="007B6B11">
              <w:t xml:space="preserve">System wstawia wyliczoną wartość na podstawie sumy deklarowanego podatku akcyzowego z pól „ogółem podatek akcyzowy od…”. Walidacja: porównanie wprowadzonej wartości z wartością sumy w polach „ogółem podatek akcyzowy od…” deklaracji. </w:t>
            </w:r>
          </w:p>
        </w:tc>
      </w:tr>
      <w:tr w:rsidR="00704468" w:rsidRPr="007B6B11" w14:paraId="7D71C610" w14:textId="77777777" w:rsidTr="009B7322">
        <w:trPr>
          <w:trHeight w:val="213"/>
        </w:trPr>
        <w:tc>
          <w:tcPr>
            <w:tcW w:w="945" w:type="dxa"/>
          </w:tcPr>
          <w:p w14:paraId="39673CCD" w14:textId="32B4E112" w:rsidR="00704468" w:rsidRPr="007B6B11" w:rsidRDefault="00704468" w:rsidP="004E02BE">
            <w:pPr>
              <w:pStyle w:val="Tabelazwyky"/>
            </w:pPr>
            <w:bookmarkStart w:id="154" w:name="R24"/>
            <w:r w:rsidRPr="007B6B11">
              <w:t>R</w:t>
            </w:r>
            <w:bookmarkEnd w:id="154"/>
            <w:r w:rsidR="0002791C" w:rsidRPr="007B6B11">
              <w:t>2</w:t>
            </w:r>
            <w:r w:rsidR="00665D63" w:rsidRPr="007B6B11">
              <w:t>4</w:t>
            </w:r>
          </w:p>
        </w:tc>
        <w:tc>
          <w:tcPr>
            <w:tcW w:w="8109" w:type="dxa"/>
          </w:tcPr>
          <w:p w14:paraId="48945445" w14:textId="0F7661E6" w:rsidR="00704468" w:rsidRPr="007B6B11" w:rsidRDefault="00704468" w:rsidP="004E02BE">
            <w:pPr>
              <w:pStyle w:val="Tabelazwyky"/>
            </w:pPr>
            <w:r w:rsidRPr="007B6B11">
              <w:t>Pole</w:t>
            </w:r>
            <w:r w:rsidR="007E37F7" w:rsidRPr="007B6B11">
              <w:t xml:space="preserve"> </w:t>
            </w:r>
            <w:r w:rsidR="00665D63" w:rsidRPr="007B6B11">
              <w:t>&lt; totalAmountOfExciseStamps &gt;</w:t>
            </w:r>
            <w:r w:rsidRPr="007B6B11">
              <w:t>wymagalne tylko w przypadku gdy w do deklaracji dopięto ww. załączniki. Pole podpowiadane automatycznie przez System.  Walidacja: porównanie wprowadzonej wartości z wartością sumy z pól „Kwota stanowiąca wartość podatkowych znaków akcyzy” załączników AKC-4/A, z AKC-4/B i AKC-4/F</w:t>
            </w:r>
            <w:r w:rsidR="00665D63" w:rsidRPr="007B6B11">
              <w:t xml:space="preserve"> oraz AKC-4/M i AKC-4/N.</w:t>
            </w:r>
            <w:r w:rsidRPr="007B6B11">
              <w:t xml:space="preserve">. </w:t>
            </w:r>
          </w:p>
        </w:tc>
      </w:tr>
      <w:tr w:rsidR="00704468" w:rsidRPr="007B6B11" w14:paraId="771969A4" w14:textId="77777777" w:rsidTr="009B7322">
        <w:trPr>
          <w:trHeight w:val="213"/>
        </w:trPr>
        <w:tc>
          <w:tcPr>
            <w:tcW w:w="945" w:type="dxa"/>
          </w:tcPr>
          <w:p w14:paraId="10C83C57" w14:textId="77777777" w:rsidR="00704468" w:rsidRPr="007B6B11" w:rsidRDefault="00704468" w:rsidP="004E02BE">
            <w:pPr>
              <w:pStyle w:val="Tabelazwyky"/>
            </w:pPr>
            <w:bookmarkStart w:id="155" w:name="R25"/>
            <w:r w:rsidRPr="007B6B11">
              <w:t>R25</w:t>
            </w:r>
            <w:bookmarkEnd w:id="155"/>
          </w:p>
        </w:tc>
        <w:tc>
          <w:tcPr>
            <w:tcW w:w="8109" w:type="dxa"/>
          </w:tcPr>
          <w:p w14:paraId="0D39A270" w14:textId="3E473297" w:rsidR="00704468" w:rsidRPr="007B6B11" w:rsidRDefault="002111C0" w:rsidP="004E02BE">
            <w:pPr>
              <w:pStyle w:val="Tabelazwyky"/>
            </w:pPr>
            <w:r w:rsidRPr="007B6B11">
              <w:t xml:space="preserve">Pole &lt; totalAmountOfPaymentsDaily &gt;. </w:t>
            </w:r>
            <w:r w:rsidR="00704468" w:rsidRPr="007B6B11">
              <w:t>System wstawia wyliczoną wartość na podstawie sumy z pól „Razem kwota dokonanych wpłat dziennych” z załączników</w:t>
            </w:r>
            <w:r w:rsidRPr="007B6B11">
              <w:t xml:space="preserve"> z poz. 176 formularza AKC-4/A, AKC-4/B, AKC-4/F, z poz. 174 formularza AKC-4/C, AKC-4/D, AKC-4/I, AKC-4/J, AKC-4/M, AKC-4/N oraz z poz. 173 formularza AKC-4/K. Wal</w:t>
            </w:r>
            <w:r w:rsidR="00704468" w:rsidRPr="007B6B11">
              <w:t xml:space="preserve">idacja: porównanie wprowadzonej wartości z wyliczoną. </w:t>
            </w:r>
          </w:p>
        </w:tc>
      </w:tr>
      <w:tr w:rsidR="00704468" w:rsidRPr="007B6B11" w14:paraId="4B21EEE1" w14:textId="77777777" w:rsidTr="009B7322">
        <w:trPr>
          <w:trHeight w:val="213"/>
        </w:trPr>
        <w:tc>
          <w:tcPr>
            <w:tcW w:w="945" w:type="dxa"/>
          </w:tcPr>
          <w:p w14:paraId="24F6B94F" w14:textId="77777777" w:rsidR="00704468" w:rsidRPr="007B6B11" w:rsidRDefault="00704468" w:rsidP="004E02BE">
            <w:pPr>
              <w:pStyle w:val="Tabelazwyky"/>
            </w:pPr>
            <w:bookmarkStart w:id="156" w:name="R26"/>
            <w:r w:rsidRPr="007B6B11">
              <w:t>R26</w:t>
            </w:r>
            <w:bookmarkEnd w:id="156"/>
          </w:p>
        </w:tc>
        <w:tc>
          <w:tcPr>
            <w:tcW w:w="8109" w:type="dxa"/>
          </w:tcPr>
          <w:p w14:paraId="42D4E138" w14:textId="77777777" w:rsidR="00704468" w:rsidRPr="007B6B11" w:rsidRDefault="002111C0" w:rsidP="004E02BE">
            <w:pPr>
              <w:pStyle w:val="Tabelazwyky"/>
            </w:pPr>
            <w:r w:rsidRPr="007B6B11">
              <w:t xml:space="preserve">Pole &lt; totalAmountOfPrePayment &gt;. </w:t>
            </w:r>
            <w:r w:rsidR="00704468" w:rsidRPr="007B6B11">
              <w:t>Walidacja: porównanie wprowadzonej wartości z wartością sumy z pól „Przedpłata akcyzy do zapłaty” z załączników.</w:t>
            </w:r>
          </w:p>
          <w:p w14:paraId="282FC193" w14:textId="7BD107EB" w:rsidR="002111C0" w:rsidRPr="007B6B11" w:rsidRDefault="002111C0" w:rsidP="004E02BE">
            <w:pPr>
              <w:pStyle w:val="Tabelazwyky"/>
            </w:pPr>
            <w:r w:rsidRPr="007B6B11">
              <w:lastRenderedPageBreak/>
              <w:t>Kwota dokonanej przedpłaty akcyzy. Suma kwot z poz. 23 deklaracji AKC-PA (A), AKC-PA (B), AKC-PA (C), AKC-PA (D), AKC-PA (F), AKC-PA (I), AKC-PA (J), AKC-PA (K), AKC-PA (M) i AKC-PA (N) złożonej/złożonych za miesiąc, którego niniejsza deklaracja dotyczy.</w:t>
            </w:r>
          </w:p>
        </w:tc>
      </w:tr>
      <w:tr w:rsidR="00704468" w:rsidRPr="007B6B11" w14:paraId="2D75693F" w14:textId="77777777" w:rsidTr="009B7322">
        <w:trPr>
          <w:trHeight w:val="213"/>
        </w:trPr>
        <w:tc>
          <w:tcPr>
            <w:tcW w:w="945" w:type="dxa"/>
          </w:tcPr>
          <w:p w14:paraId="6FD61CB4" w14:textId="77777777" w:rsidR="00704468" w:rsidRPr="007B6B11" w:rsidRDefault="00704468" w:rsidP="004E02BE">
            <w:pPr>
              <w:pStyle w:val="Tabelazwyky"/>
            </w:pPr>
            <w:bookmarkStart w:id="157" w:name="R27"/>
            <w:r w:rsidRPr="007B6B11">
              <w:lastRenderedPageBreak/>
              <w:t>R27</w:t>
            </w:r>
            <w:bookmarkEnd w:id="157"/>
          </w:p>
        </w:tc>
        <w:tc>
          <w:tcPr>
            <w:tcW w:w="8109" w:type="dxa"/>
          </w:tcPr>
          <w:p w14:paraId="041825F9" w14:textId="3F3CF6FE" w:rsidR="00704468" w:rsidRPr="007B6B11" w:rsidRDefault="000E20CD" w:rsidP="004E02BE">
            <w:pPr>
              <w:pStyle w:val="Tabelazwyky"/>
            </w:pPr>
            <w:r w:rsidRPr="007B6B11">
              <w:t xml:space="preserve">Pole &lt; amountOfSurpPrevDecl &gt;. </w:t>
            </w:r>
            <w:r w:rsidR="00704468" w:rsidRPr="007B6B11">
              <w:t xml:space="preserve">Walidacja wartości wprowadzonej i pobranej z wartością w polu „Kwota z pozycji „Nadwyżka wpłat do rozliczenia” z ostatniej złożonej deklaracji” deklaracji za poprzedni okres. </w:t>
            </w:r>
          </w:p>
        </w:tc>
      </w:tr>
      <w:tr w:rsidR="00704468" w:rsidRPr="007B6B11" w14:paraId="0F4F5CA4" w14:textId="77777777" w:rsidTr="009B7322">
        <w:trPr>
          <w:trHeight w:val="213"/>
        </w:trPr>
        <w:tc>
          <w:tcPr>
            <w:tcW w:w="945" w:type="dxa"/>
          </w:tcPr>
          <w:p w14:paraId="0C535AAD" w14:textId="77777777" w:rsidR="00704468" w:rsidRPr="007B6B11" w:rsidRDefault="00704468" w:rsidP="004E02BE">
            <w:pPr>
              <w:pStyle w:val="Tabelazwyky"/>
            </w:pPr>
            <w:bookmarkStart w:id="158" w:name="R28"/>
            <w:r w:rsidRPr="007B6B11">
              <w:t>R28</w:t>
            </w:r>
            <w:bookmarkEnd w:id="158"/>
          </w:p>
        </w:tc>
        <w:tc>
          <w:tcPr>
            <w:tcW w:w="8109" w:type="dxa"/>
          </w:tcPr>
          <w:p w14:paraId="74CA4894" w14:textId="3E848431" w:rsidR="00704468" w:rsidRPr="007B6B11" w:rsidRDefault="000E20CD" w:rsidP="004E02BE">
            <w:pPr>
              <w:pStyle w:val="Tabelazwyky"/>
            </w:pPr>
            <w:r w:rsidRPr="007B6B11">
              <w:t xml:space="preserve">Pole &lt; surplusOfAdvanPaymExcise &gt;. </w:t>
            </w:r>
            <w:r w:rsidR="00704468" w:rsidRPr="007B6B11">
              <w:t xml:space="preserve">Walidacja wartości wprowadzonej i pobranej z wartością w polu „Kwota z pozycji „w tym nadwyżka przedpłaty akcyzy” deklaracji za poprzedni okres. </w:t>
            </w:r>
          </w:p>
        </w:tc>
      </w:tr>
      <w:tr w:rsidR="00704468" w:rsidRPr="007B6B11" w14:paraId="3ED38BA4" w14:textId="77777777" w:rsidTr="009B7322">
        <w:trPr>
          <w:trHeight w:val="213"/>
        </w:trPr>
        <w:tc>
          <w:tcPr>
            <w:tcW w:w="945" w:type="dxa"/>
          </w:tcPr>
          <w:p w14:paraId="72A1B141" w14:textId="77777777" w:rsidR="00704468" w:rsidRPr="007B6B11" w:rsidRDefault="00704468" w:rsidP="004E02BE">
            <w:pPr>
              <w:pStyle w:val="Tabelazwyky"/>
            </w:pPr>
            <w:bookmarkStart w:id="159" w:name="R29"/>
            <w:r w:rsidRPr="007B6B11">
              <w:t>R29</w:t>
            </w:r>
            <w:bookmarkEnd w:id="159"/>
          </w:p>
        </w:tc>
        <w:tc>
          <w:tcPr>
            <w:tcW w:w="8109" w:type="dxa"/>
          </w:tcPr>
          <w:p w14:paraId="4019F4DD" w14:textId="2B3F3EFA" w:rsidR="00704468" w:rsidRPr="007B6B11" w:rsidRDefault="000E20CD" w:rsidP="004E02BE">
            <w:pPr>
              <w:pStyle w:val="Tabelazwyky"/>
            </w:pPr>
            <w:r w:rsidRPr="007B6B11">
              <w:t xml:space="preserve">Pole &lt; toPay &gt;. </w:t>
            </w:r>
            <w:r w:rsidR="00704468" w:rsidRPr="007B6B11">
              <w:t>Walidacja: porównanie wprowadzonej wartości z kwotą wyliczoną z wartości w polach wg wzoru: Razem podatek akcyzowy – (Kwota stanowiąca wartość podatkowych znaków akcyzy +Kwota wpłat dziennych+ Kwota dokonanej przedpłaty akcyzy+ Kwota z pozycji „Nadwyżka wpłat do rozliczenia” z ostatniej złożonej deklaracji). Jeśli wyliczona warto</w:t>
            </w:r>
            <w:r w:rsidR="00CC1B30" w:rsidRPr="007B6B11">
              <w:t xml:space="preserve">ść jest ujemna, powinno być 0. </w:t>
            </w:r>
          </w:p>
        </w:tc>
      </w:tr>
      <w:tr w:rsidR="00704468" w:rsidRPr="007B6B11" w14:paraId="3B135B9E" w14:textId="77777777" w:rsidTr="009B7322">
        <w:trPr>
          <w:trHeight w:val="213"/>
        </w:trPr>
        <w:tc>
          <w:tcPr>
            <w:tcW w:w="945" w:type="dxa"/>
          </w:tcPr>
          <w:p w14:paraId="54A0E5BF" w14:textId="77777777" w:rsidR="00704468" w:rsidRPr="007B6B11" w:rsidRDefault="00704468" w:rsidP="004E02BE">
            <w:pPr>
              <w:pStyle w:val="Tabelazwyky"/>
            </w:pPr>
            <w:bookmarkStart w:id="160" w:name="R30"/>
            <w:r w:rsidRPr="007B6B11">
              <w:t>R30</w:t>
            </w:r>
            <w:r w:rsidRPr="007B6B11">
              <w:tab/>
            </w:r>
            <w:bookmarkEnd w:id="160"/>
          </w:p>
        </w:tc>
        <w:tc>
          <w:tcPr>
            <w:tcW w:w="8109" w:type="dxa"/>
          </w:tcPr>
          <w:p w14:paraId="3B9AC20E" w14:textId="64DEA13C" w:rsidR="00704468" w:rsidRPr="007B6B11" w:rsidRDefault="000E20CD" w:rsidP="004E02BE">
            <w:pPr>
              <w:pStyle w:val="Tabelazwyky"/>
            </w:pPr>
            <w:r w:rsidRPr="007B6B11">
              <w:t xml:space="preserve">Pole &lt; excessContributSettlement &gt;. </w:t>
            </w:r>
            <w:r w:rsidR="00704468" w:rsidRPr="007B6B11">
              <w:t xml:space="preserve">Walidacja: porównanie wprowadzonej wartości z kwotą wyliczoną z wartości w polach wg wzoru: (Kwota stanowiąca wartość podatkowych znaków akcyzy +Kwota wpłat dziennych+ Kwota dokonanej przedpłaty akcyzy+ Kwota z pozycji „Nadwyżka wpłat do rozliczenia” z ostatniej złożonej deklaracji) – razem podatek akcyzowy. Jeśli wyliczona wartość jest ujemna, powinno być 0.  </w:t>
            </w:r>
          </w:p>
        </w:tc>
      </w:tr>
      <w:tr w:rsidR="00704468" w:rsidRPr="007B6B11" w14:paraId="1422258B" w14:textId="77777777" w:rsidTr="009B7322">
        <w:trPr>
          <w:trHeight w:val="213"/>
        </w:trPr>
        <w:tc>
          <w:tcPr>
            <w:tcW w:w="945" w:type="dxa"/>
          </w:tcPr>
          <w:p w14:paraId="70AE8FA4" w14:textId="77777777" w:rsidR="00704468" w:rsidRPr="007B6B11" w:rsidRDefault="00B00797" w:rsidP="004E02BE">
            <w:pPr>
              <w:pStyle w:val="Tabelazwyky"/>
            </w:pPr>
            <w:bookmarkStart w:id="161" w:name="R31"/>
            <w:r w:rsidRPr="007B6B11">
              <w:t>R</w:t>
            </w:r>
            <w:r w:rsidR="00704468" w:rsidRPr="007B6B11">
              <w:t>31</w:t>
            </w:r>
            <w:bookmarkEnd w:id="161"/>
          </w:p>
        </w:tc>
        <w:tc>
          <w:tcPr>
            <w:tcW w:w="8109" w:type="dxa"/>
          </w:tcPr>
          <w:p w14:paraId="73C97F36" w14:textId="4B39DA2B" w:rsidR="00704468" w:rsidRPr="007B6B11" w:rsidRDefault="000E20CD" w:rsidP="004E02BE">
            <w:pPr>
              <w:pStyle w:val="Tabelazwyky"/>
            </w:pPr>
            <w:r w:rsidRPr="007B6B11">
              <w:t xml:space="preserve">Pole &lt; excessContributSurplusPaymExcise &gt;. </w:t>
            </w:r>
            <w:r w:rsidR="00704468" w:rsidRPr="007B6B11">
              <w:t xml:space="preserve">Walidacja: porównanie wprowadzonej wartości z kwotą w polu kwota dokonanej przedpłaty akcyzy. Wprowadzona wartość nie może być wyższa niż kwota dokonanej przedpłaty akcyzy. </w:t>
            </w:r>
          </w:p>
        </w:tc>
      </w:tr>
      <w:tr w:rsidR="00663F02" w:rsidRPr="007B6B11" w14:paraId="117FE229" w14:textId="77777777" w:rsidTr="009B7322">
        <w:trPr>
          <w:trHeight w:val="213"/>
        </w:trPr>
        <w:tc>
          <w:tcPr>
            <w:tcW w:w="945" w:type="dxa"/>
          </w:tcPr>
          <w:p w14:paraId="7D0700C3" w14:textId="77777777" w:rsidR="00663F02" w:rsidRPr="007B6B11" w:rsidRDefault="00663F02" w:rsidP="004E02BE">
            <w:pPr>
              <w:pStyle w:val="Tabelazwyky"/>
            </w:pPr>
            <w:r w:rsidRPr="007B6B11">
              <w:t>R32</w:t>
            </w:r>
          </w:p>
        </w:tc>
        <w:tc>
          <w:tcPr>
            <w:tcW w:w="8109" w:type="dxa"/>
          </w:tcPr>
          <w:p w14:paraId="10B52CAF" w14:textId="28D4E3BA" w:rsidR="00663F02" w:rsidRPr="007B6B11" w:rsidRDefault="000E20CD" w:rsidP="004E02BE">
            <w:pPr>
              <w:pStyle w:val="Tabelazwyky"/>
            </w:pPr>
            <w:r w:rsidRPr="007B6B11">
              <w:t xml:space="preserve">Pole &lt; period &gt;. </w:t>
            </w:r>
            <w:r w:rsidR="00124A08" w:rsidRPr="007B6B11">
              <w:t xml:space="preserve">Dopuszczalnym okresem (period) za który będzie mogła być złożona deklaracja: nie może być wcześniejszy niż </w:t>
            </w:r>
            <w:r w:rsidRPr="007B6B11">
              <w:t>kwiecień</w:t>
            </w:r>
            <w:r w:rsidR="00BB6BD2" w:rsidRPr="007B6B11">
              <w:t xml:space="preserve"> 2022</w:t>
            </w:r>
            <w:r w:rsidRPr="007B6B11">
              <w:t xml:space="preserve"> roku</w:t>
            </w:r>
            <w:r w:rsidR="009F7024" w:rsidRPr="007B6B11">
              <w:t xml:space="preserve"> nie późniejszy niż grudzień 2022 roku</w:t>
            </w:r>
            <w:r w:rsidR="00124A08" w:rsidRPr="007B6B11">
              <w:t>.</w:t>
            </w:r>
          </w:p>
        </w:tc>
      </w:tr>
    </w:tbl>
    <w:p w14:paraId="12618500" w14:textId="77777777" w:rsidR="002923B2" w:rsidRPr="007B6B11" w:rsidRDefault="002923B2" w:rsidP="004E02BE">
      <w:r w:rsidRPr="007B6B11">
        <w:t>Dodatkowe reguły walidacji:</w:t>
      </w:r>
    </w:p>
    <w:p w14:paraId="42381B1B" w14:textId="77777777" w:rsidR="005E5B05" w:rsidRPr="007B6B11" w:rsidRDefault="00927069" w:rsidP="004E02BE">
      <w:r w:rsidRPr="007B6B11">
        <w:t>Sprawdzenie wartości w polu „AKC-4/AKC-4zo”</w:t>
      </w:r>
      <w:r w:rsidR="005E5B05" w:rsidRPr="007B6B11">
        <w:t>:</w:t>
      </w:r>
    </w:p>
    <w:p w14:paraId="7D74A6EF" w14:textId="77777777" w:rsidR="00840865" w:rsidRPr="007B6B11" w:rsidRDefault="00927069" w:rsidP="004E02BE">
      <w:r w:rsidRPr="007B6B11">
        <w:t xml:space="preserve"> Jeśli wartość ta jest równa ‘AK</w:t>
      </w:r>
      <w:r w:rsidR="00840865" w:rsidRPr="007B6B11">
        <w:t>C</w:t>
      </w:r>
      <w:r w:rsidRPr="007B6B11">
        <w:t>-4zo’, to mogą być użyte następujące załączniki: AKC-4/A, AKC-4/B, AKC-4/C, AKC-4/D, AKC-4/F, AKC-4/I, AKC-4/J.</w:t>
      </w:r>
    </w:p>
    <w:p w14:paraId="7F350DA4" w14:textId="740299D2" w:rsidR="00927069" w:rsidRPr="007B6B11" w:rsidRDefault="00840865" w:rsidP="004E02BE">
      <w:r w:rsidRPr="007B6B11">
        <w:t xml:space="preserve">Jeśli wartość ta jest równa ‘AKC-4’, , to mogą być użyte </w:t>
      </w:r>
      <w:r w:rsidR="00AD4325" w:rsidRPr="007B6B11">
        <w:t>wszystkie</w:t>
      </w:r>
      <w:r w:rsidRPr="007B6B11">
        <w:t xml:space="preserve"> załączniki.</w:t>
      </w:r>
    </w:p>
    <w:p w14:paraId="47DDFDAE" w14:textId="77777777" w:rsidR="002F6148" w:rsidRPr="007B6B11" w:rsidRDefault="002F6148" w:rsidP="004E02BE">
      <w:pPr>
        <w:pStyle w:val="Nagwek2"/>
        <w:spacing w:line="276" w:lineRule="auto"/>
        <w:rPr>
          <w:bCs/>
          <w:lang w:val="pl-PL"/>
        </w:rPr>
      </w:pPr>
      <w:bookmarkStart w:id="162" w:name="_Toc115186890"/>
      <w:bookmarkStart w:id="163" w:name="_Toc183171876"/>
      <w:r w:rsidRPr="007B6B11">
        <w:rPr>
          <w:lang w:val="pl-PL"/>
        </w:rPr>
        <w:t xml:space="preserve">Załącznik </w:t>
      </w:r>
      <w:r w:rsidR="00822C86" w:rsidRPr="007B6B11">
        <w:rPr>
          <w:lang w:val="pl-PL"/>
        </w:rPr>
        <w:t>AKC</w:t>
      </w:r>
      <w:r w:rsidRPr="007B6B11">
        <w:rPr>
          <w:lang w:val="pl-PL"/>
        </w:rPr>
        <w:t xml:space="preserve">-4/A do deklaracji </w:t>
      </w:r>
      <w:r w:rsidR="00822C86" w:rsidRPr="007B6B11">
        <w:rPr>
          <w:lang w:val="pl-PL"/>
        </w:rPr>
        <w:t>AKC-</w:t>
      </w:r>
      <w:r w:rsidRPr="007B6B11">
        <w:rPr>
          <w:lang w:val="pl-PL"/>
        </w:rPr>
        <w:t>4</w:t>
      </w:r>
      <w:bookmarkEnd w:id="162"/>
      <w:bookmarkEnd w:id="163"/>
    </w:p>
    <w:p w14:paraId="2A59E975" w14:textId="77777777" w:rsidR="002F6148" w:rsidRPr="007B6B11" w:rsidRDefault="002F6148" w:rsidP="004E02BE">
      <w:pPr>
        <w:pStyle w:val="Nagwek3"/>
        <w:spacing w:line="276" w:lineRule="auto"/>
        <w:rPr>
          <w:lang w:val="pl-PL"/>
        </w:rPr>
      </w:pPr>
      <w:bookmarkStart w:id="164" w:name="_Toc115186891"/>
      <w:bookmarkStart w:id="165" w:name="_Toc183171877"/>
      <w:r w:rsidRPr="007B6B11">
        <w:rPr>
          <w:lang w:val="pl-PL"/>
        </w:rPr>
        <w:t>Komunik</w:t>
      </w:r>
      <w:r w:rsidR="00343B4A" w:rsidRPr="007B6B11">
        <w:rPr>
          <w:lang w:val="pl-PL"/>
        </w:rPr>
        <w:t>a</w:t>
      </w:r>
      <w:r w:rsidRPr="007B6B11">
        <w:rPr>
          <w:lang w:val="pl-PL"/>
        </w:rPr>
        <w:t xml:space="preserve">t </w:t>
      </w:r>
      <w:r w:rsidR="00065F73" w:rsidRPr="007B6B11">
        <w:rPr>
          <w:lang w:val="pl-PL"/>
        </w:rPr>
        <w:t>AKC-</w:t>
      </w:r>
      <w:r w:rsidRPr="007B6B11">
        <w:rPr>
          <w:lang w:val="pl-PL"/>
        </w:rPr>
        <w:t>4A</w:t>
      </w:r>
      <w:bookmarkEnd w:id="164"/>
      <w:bookmarkEnd w:id="165"/>
    </w:p>
    <w:p w14:paraId="565E00E6" w14:textId="77777777" w:rsidR="009A16A5" w:rsidRPr="007B6B11" w:rsidRDefault="008A17E5" w:rsidP="004E02BE">
      <w:r w:rsidRPr="007B6B11">
        <w:t>PODATEK AKCYZOWY OD ALKOHOLU ETYLOWEGO</w:t>
      </w:r>
    </w:p>
    <w:p w14:paraId="6F5557C3" w14:textId="77777777" w:rsidR="00447526" w:rsidRPr="007B6B11" w:rsidRDefault="00065F73" w:rsidP="004E02BE">
      <w:pPr>
        <w:pStyle w:val="Nagwek3"/>
        <w:spacing w:line="276" w:lineRule="auto"/>
        <w:rPr>
          <w:lang w:val="pl-PL"/>
        </w:rPr>
      </w:pPr>
      <w:bookmarkStart w:id="166" w:name="_Toc115186892"/>
      <w:bookmarkStart w:id="167" w:name="_Toc183171878"/>
      <w:r w:rsidRPr="007B6B11">
        <w:rPr>
          <w:lang w:val="pl-PL"/>
        </w:rPr>
        <w:t>Specyfikacja AKC-</w:t>
      </w:r>
      <w:r w:rsidR="00447526" w:rsidRPr="007B6B11">
        <w:rPr>
          <w:lang w:val="pl-PL"/>
        </w:rPr>
        <w:t>4A</w:t>
      </w:r>
      <w:bookmarkEnd w:id="166"/>
      <w:bookmarkEnd w:id="167"/>
    </w:p>
    <w:p w14:paraId="3814B65F" w14:textId="592C4E36" w:rsidR="00637E55" w:rsidRPr="007B6B11" w:rsidRDefault="00637E55" w:rsidP="004E02BE">
      <w:r w:rsidRPr="007B6B11">
        <w:t xml:space="preserve">Struktury typu ZDailyAmount, ZCalculOfAmountOfExciseDuty zostały zdefiniowane w dokumencie </w:t>
      </w:r>
      <w:r w:rsidRPr="007B6B11">
        <w:fldChar w:fldCharType="begin"/>
      </w:r>
      <w:r w:rsidRPr="007B6B11">
        <w:instrText xml:space="preserve"> REF _Ref361653747 \r \h  \* MERGEFORMAT </w:instrText>
      </w:r>
      <w:r w:rsidRPr="007B6B11">
        <w:fldChar w:fldCharType="separate"/>
      </w:r>
      <w:r w:rsidR="006D48AD">
        <w:t>0</w:t>
      </w:r>
      <w:r w:rsidRPr="007B6B11">
        <w:fldChar w:fldCharType="end"/>
      </w:r>
      <w:r w:rsidRPr="007B6B11">
        <w:t xml:space="preserve"> i nie będą tutaj szczegółowo omawiane.</w:t>
      </w:r>
    </w:p>
    <w:p w14:paraId="69CCAFA1" w14:textId="57745442" w:rsidR="009F6307" w:rsidRPr="007B6B11" w:rsidRDefault="009F6307" w:rsidP="004E02BE">
      <w:pPr>
        <w:pStyle w:val="Z2PodpisRysunkuTabeli"/>
      </w:pPr>
      <w:bookmarkStart w:id="168" w:name="_Toc183171984"/>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16</w:t>
      </w:r>
      <w:r w:rsidR="00E354C5">
        <w:fldChar w:fldCharType="end"/>
      </w:r>
      <w:r w:rsidRPr="007B6B11">
        <w:t>. Dane ogólne w ramach struktury załącznika AKC-4A do deklaracji AKC-4/AKC-4zo</w:t>
      </w:r>
      <w:bookmarkEnd w:id="168"/>
    </w:p>
    <w:tbl>
      <w:tblPr>
        <w:tblStyle w:val="Tabela-Siatka"/>
        <w:tblW w:w="9322" w:type="dxa"/>
        <w:tblLook w:val="01E0" w:firstRow="1" w:lastRow="1" w:firstColumn="1" w:lastColumn="1" w:noHBand="0" w:noVBand="0"/>
      </w:tblPr>
      <w:tblGrid>
        <w:gridCol w:w="2900"/>
        <w:gridCol w:w="6422"/>
      </w:tblGrid>
      <w:tr w:rsidR="00A82893" w:rsidRPr="007B6B11" w14:paraId="0A8A880A" w14:textId="77777777" w:rsidTr="004F6B2A">
        <w:trPr>
          <w:tblHeader/>
        </w:trPr>
        <w:tc>
          <w:tcPr>
            <w:tcW w:w="2900" w:type="dxa"/>
            <w:shd w:val="clear" w:color="auto" w:fill="D9D9D9" w:themeFill="background1" w:themeFillShade="D9"/>
          </w:tcPr>
          <w:p w14:paraId="348C5ED1" w14:textId="3917B746" w:rsidR="00A82893" w:rsidRPr="007B6B11" w:rsidRDefault="00A82893" w:rsidP="004E02BE">
            <w:pPr>
              <w:pStyle w:val="naglowektabeli"/>
            </w:pPr>
            <w:r w:rsidRPr="007B6B11">
              <w:t>Ogólne</w:t>
            </w:r>
          </w:p>
        </w:tc>
        <w:tc>
          <w:tcPr>
            <w:tcW w:w="6422" w:type="dxa"/>
            <w:shd w:val="clear" w:color="auto" w:fill="D9D9D9" w:themeFill="background1" w:themeFillShade="D9"/>
          </w:tcPr>
          <w:p w14:paraId="081E3958" w14:textId="5DDEC2E8" w:rsidR="00A82893" w:rsidRPr="007B6B11" w:rsidRDefault="00A82893" w:rsidP="004E02BE">
            <w:pPr>
              <w:pStyle w:val="naglowektabeli"/>
            </w:pPr>
          </w:p>
        </w:tc>
      </w:tr>
      <w:tr w:rsidR="00447526" w:rsidRPr="007B6B11" w14:paraId="6428B30F" w14:textId="77777777" w:rsidTr="00A82893">
        <w:tc>
          <w:tcPr>
            <w:tcW w:w="2900" w:type="dxa"/>
          </w:tcPr>
          <w:p w14:paraId="1C0502C3" w14:textId="77777777" w:rsidR="00447526" w:rsidRPr="007B6B11" w:rsidRDefault="00447526" w:rsidP="004E02BE">
            <w:pPr>
              <w:pStyle w:val="Tabelazwyky"/>
            </w:pPr>
            <w:r w:rsidRPr="007B6B11">
              <w:t>Opis</w:t>
            </w:r>
          </w:p>
        </w:tc>
        <w:tc>
          <w:tcPr>
            <w:tcW w:w="6422" w:type="dxa"/>
          </w:tcPr>
          <w:p w14:paraId="0747AF9C" w14:textId="7722090D" w:rsidR="00447526" w:rsidRPr="007B6B11" w:rsidRDefault="00447526" w:rsidP="004E02BE">
            <w:pPr>
              <w:pStyle w:val="Tabelazwyky"/>
            </w:pPr>
            <w:r w:rsidRPr="007B6B11">
              <w:t xml:space="preserve">Struktura załącznika </w:t>
            </w:r>
            <w:r w:rsidR="00AD4325" w:rsidRPr="007B6B11">
              <w:t xml:space="preserve">A </w:t>
            </w:r>
            <w:r w:rsidRPr="007B6B11">
              <w:t xml:space="preserve">do deklaracji </w:t>
            </w:r>
            <w:r w:rsidR="00162431" w:rsidRPr="007B6B11">
              <w:t>AKC</w:t>
            </w:r>
            <w:r w:rsidRPr="007B6B11">
              <w:t xml:space="preserve">-4 </w:t>
            </w:r>
          </w:p>
        </w:tc>
      </w:tr>
      <w:tr w:rsidR="00447526" w:rsidRPr="007B6B11" w14:paraId="2645FF96" w14:textId="77777777" w:rsidTr="00A82893">
        <w:tc>
          <w:tcPr>
            <w:tcW w:w="2900" w:type="dxa"/>
          </w:tcPr>
          <w:p w14:paraId="086A39EB" w14:textId="77777777" w:rsidR="00447526" w:rsidRPr="007B6B11" w:rsidRDefault="00447526" w:rsidP="004E02BE">
            <w:pPr>
              <w:pStyle w:val="Tabelazwyky"/>
            </w:pPr>
            <w:r w:rsidRPr="007B6B11">
              <w:t>Proces biznesowy</w:t>
            </w:r>
          </w:p>
        </w:tc>
        <w:tc>
          <w:tcPr>
            <w:tcW w:w="6422" w:type="dxa"/>
          </w:tcPr>
          <w:p w14:paraId="6E3C9C53" w14:textId="77777777" w:rsidR="00447526" w:rsidRPr="007B6B11" w:rsidRDefault="00447526" w:rsidP="004E02BE">
            <w:pPr>
              <w:pStyle w:val="Tabelazwyky"/>
            </w:pPr>
          </w:p>
        </w:tc>
      </w:tr>
      <w:tr w:rsidR="00447526" w:rsidRPr="007B6B11" w14:paraId="7A81FD67" w14:textId="77777777" w:rsidTr="00A82893">
        <w:tc>
          <w:tcPr>
            <w:tcW w:w="2900" w:type="dxa"/>
          </w:tcPr>
          <w:p w14:paraId="666AD277" w14:textId="77777777" w:rsidR="00447526" w:rsidRPr="007B6B11" w:rsidRDefault="00447526" w:rsidP="004E02BE">
            <w:pPr>
              <w:pStyle w:val="Tabelazwyky"/>
            </w:pPr>
            <w:r w:rsidRPr="007B6B11">
              <w:t>Wersja deklaracji</w:t>
            </w:r>
          </w:p>
        </w:tc>
        <w:tc>
          <w:tcPr>
            <w:tcW w:w="6422" w:type="dxa"/>
          </w:tcPr>
          <w:p w14:paraId="2B19092E" w14:textId="08F3D055" w:rsidR="00447526" w:rsidRPr="007B6B11" w:rsidRDefault="00AD4325" w:rsidP="004E02BE">
            <w:pPr>
              <w:pStyle w:val="Tabelazwyky"/>
            </w:pPr>
            <w:r w:rsidRPr="007B6B11">
              <w:t>5</w:t>
            </w:r>
            <w:r w:rsidR="00752F03" w:rsidRPr="007B6B11">
              <w:t>_0</w:t>
            </w:r>
          </w:p>
        </w:tc>
      </w:tr>
      <w:tr w:rsidR="00447526" w:rsidRPr="007B6B11" w14:paraId="4842C4BA" w14:textId="77777777" w:rsidTr="00A82893">
        <w:tc>
          <w:tcPr>
            <w:tcW w:w="2900" w:type="dxa"/>
          </w:tcPr>
          <w:p w14:paraId="67E3547F" w14:textId="77777777" w:rsidR="00447526" w:rsidRPr="007B6B11" w:rsidRDefault="00447526" w:rsidP="004E02BE">
            <w:pPr>
              <w:pStyle w:val="Tabelazwyky"/>
            </w:pPr>
            <w:r w:rsidRPr="007B6B11">
              <w:t>Zależności od innych deklaracji</w:t>
            </w:r>
          </w:p>
        </w:tc>
        <w:tc>
          <w:tcPr>
            <w:tcW w:w="6422" w:type="dxa"/>
          </w:tcPr>
          <w:p w14:paraId="172D848D" w14:textId="77777777" w:rsidR="00447526" w:rsidRPr="007B6B11" w:rsidRDefault="00447526" w:rsidP="004E02BE">
            <w:pPr>
              <w:pStyle w:val="Tabelazwyky"/>
            </w:pPr>
          </w:p>
        </w:tc>
      </w:tr>
      <w:tr w:rsidR="00447526" w:rsidRPr="007B6B11" w14:paraId="0D03645A" w14:textId="77777777" w:rsidTr="00A82893">
        <w:tc>
          <w:tcPr>
            <w:tcW w:w="2900" w:type="dxa"/>
          </w:tcPr>
          <w:p w14:paraId="4481F38E" w14:textId="77777777" w:rsidR="00447526" w:rsidRPr="007B6B11" w:rsidRDefault="00447526" w:rsidP="004E02BE">
            <w:pPr>
              <w:pStyle w:val="Tabelazwyky"/>
            </w:pPr>
            <w:r w:rsidRPr="007B6B11">
              <w:t xml:space="preserve">Technologia </w:t>
            </w:r>
          </w:p>
        </w:tc>
        <w:tc>
          <w:tcPr>
            <w:tcW w:w="6422" w:type="dxa"/>
          </w:tcPr>
          <w:p w14:paraId="48695C36" w14:textId="77777777" w:rsidR="00447526" w:rsidRPr="007B6B11" w:rsidRDefault="00447526" w:rsidP="004E02BE">
            <w:pPr>
              <w:pStyle w:val="Tabelazwyky"/>
            </w:pPr>
            <w:r w:rsidRPr="007B6B11">
              <w:t>XML</w:t>
            </w:r>
          </w:p>
        </w:tc>
      </w:tr>
      <w:tr w:rsidR="00447526" w:rsidRPr="007B6B11" w14:paraId="6B1D498A" w14:textId="77777777" w:rsidTr="00A82893">
        <w:tc>
          <w:tcPr>
            <w:tcW w:w="2900" w:type="dxa"/>
          </w:tcPr>
          <w:p w14:paraId="562D9747" w14:textId="77777777" w:rsidR="00447526" w:rsidRPr="007B6B11" w:rsidRDefault="00447526" w:rsidP="004E02BE">
            <w:pPr>
              <w:pStyle w:val="Tabelazwyky"/>
            </w:pPr>
            <w:r w:rsidRPr="007B6B11">
              <w:t>Reguły biznesowe</w:t>
            </w:r>
          </w:p>
        </w:tc>
        <w:tc>
          <w:tcPr>
            <w:tcW w:w="6422" w:type="dxa"/>
          </w:tcPr>
          <w:p w14:paraId="2E115CAE" w14:textId="77777777" w:rsidR="00447526" w:rsidRPr="007B6B11" w:rsidRDefault="00447526" w:rsidP="004E02BE">
            <w:pPr>
              <w:pStyle w:val="Tabelazwyky"/>
            </w:pPr>
          </w:p>
        </w:tc>
      </w:tr>
      <w:tr w:rsidR="00447526" w:rsidRPr="007B6B11" w14:paraId="325726C1" w14:textId="77777777" w:rsidTr="00A82893">
        <w:tc>
          <w:tcPr>
            <w:tcW w:w="2900" w:type="dxa"/>
          </w:tcPr>
          <w:p w14:paraId="5D9B142A" w14:textId="77777777" w:rsidR="00447526" w:rsidRPr="007B6B11" w:rsidRDefault="00447526" w:rsidP="004E02BE">
            <w:pPr>
              <w:pStyle w:val="Tabelazwyky"/>
            </w:pPr>
            <w:r w:rsidRPr="007B6B11">
              <w:t>Wykorzystane standardy</w:t>
            </w:r>
          </w:p>
        </w:tc>
        <w:tc>
          <w:tcPr>
            <w:tcW w:w="6422" w:type="dxa"/>
          </w:tcPr>
          <w:p w14:paraId="216171CA" w14:textId="77777777" w:rsidR="00447526" w:rsidRPr="007B6B11" w:rsidRDefault="00447526" w:rsidP="004E02BE">
            <w:pPr>
              <w:pStyle w:val="Tabelazwyky"/>
            </w:pPr>
            <w:r w:rsidRPr="007B6B11">
              <w:t>XML</w:t>
            </w:r>
          </w:p>
        </w:tc>
      </w:tr>
      <w:tr w:rsidR="00447526" w:rsidRPr="007B6B11" w14:paraId="1AA5C1EA" w14:textId="77777777" w:rsidTr="00A82893">
        <w:tc>
          <w:tcPr>
            <w:tcW w:w="2900" w:type="dxa"/>
          </w:tcPr>
          <w:p w14:paraId="547681D2" w14:textId="77777777" w:rsidR="00447526" w:rsidRPr="007B6B11" w:rsidRDefault="00447526" w:rsidP="004E02BE">
            <w:pPr>
              <w:pStyle w:val="Tabelazwyky"/>
            </w:pPr>
            <w:r w:rsidRPr="007B6B11">
              <w:t>Namespaces</w:t>
            </w:r>
          </w:p>
        </w:tc>
        <w:tc>
          <w:tcPr>
            <w:tcW w:w="6422" w:type="dxa"/>
          </w:tcPr>
          <w:p w14:paraId="615F289C" w14:textId="29B01968" w:rsidR="00447526" w:rsidRPr="007B6B11" w:rsidRDefault="00752F03" w:rsidP="004E02BE">
            <w:pPr>
              <w:pStyle w:val="Tabelazwyky"/>
            </w:pPr>
            <w:r w:rsidRPr="007B6B11">
              <w:t>http://www.e-clo.pl/ZEFIR2/eZefir2/xsd/v</w:t>
            </w:r>
            <w:r w:rsidR="00D40021" w:rsidRPr="007B6B11">
              <w:t>9</w:t>
            </w:r>
            <w:r w:rsidRPr="007B6B11">
              <w:t>_0/Types.xsd</w:t>
            </w:r>
          </w:p>
        </w:tc>
      </w:tr>
      <w:tr w:rsidR="00447526" w:rsidRPr="007B6B11" w14:paraId="36F6DE8A" w14:textId="77777777" w:rsidTr="00A82893">
        <w:tc>
          <w:tcPr>
            <w:tcW w:w="2900" w:type="dxa"/>
          </w:tcPr>
          <w:p w14:paraId="640CEE4B" w14:textId="77777777" w:rsidR="00447526" w:rsidRPr="007B6B11" w:rsidRDefault="00447526" w:rsidP="004E02BE">
            <w:pPr>
              <w:pStyle w:val="Tabelazwyky"/>
            </w:pPr>
            <w:r w:rsidRPr="007B6B11">
              <w:t xml:space="preserve">Definicja struktur </w:t>
            </w:r>
          </w:p>
        </w:tc>
        <w:tc>
          <w:tcPr>
            <w:tcW w:w="6422" w:type="dxa"/>
          </w:tcPr>
          <w:p w14:paraId="5F1EAD9A" w14:textId="7E7330E2" w:rsidR="00447526" w:rsidRPr="007B6B11" w:rsidRDefault="00A82893" w:rsidP="004E02BE">
            <w:pPr>
              <w:pStyle w:val="Tabelazwyky"/>
            </w:pPr>
            <w:r w:rsidRPr="007B6B11">
              <w:t>AKC</w:t>
            </w:r>
            <w:r w:rsidR="00447526" w:rsidRPr="007B6B11">
              <w:t>_4</w:t>
            </w:r>
            <w:r w:rsidRPr="007B6B11">
              <w:t>A</w:t>
            </w:r>
            <w:r w:rsidR="00447526" w:rsidRPr="007B6B11">
              <w:t>.xsd</w:t>
            </w:r>
          </w:p>
        </w:tc>
      </w:tr>
    </w:tbl>
    <w:p w14:paraId="431066F8" w14:textId="4DB8C988" w:rsidR="00394BC2" w:rsidRDefault="00394BC2" w:rsidP="004E02BE">
      <w:pPr>
        <w:pStyle w:val="Nagwek3"/>
        <w:spacing w:line="276" w:lineRule="auto"/>
      </w:pPr>
      <w:bookmarkStart w:id="169" w:name="_Toc183171879"/>
      <w:r w:rsidRPr="00394BC2">
        <w:t>Struktura załącznika AKC-4A do deklaracji AKC-4/AKC-4zo</w:t>
      </w:r>
      <w:bookmarkEnd w:id="169"/>
    </w:p>
    <w:p w14:paraId="5C107245" w14:textId="39D2CA61" w:rsidR="00394BC2" w:rsidRPr="00394BC2" w:rsidRDefault="00394BC2" w:rsidP="004E02BE">
      <w:pPr>
        <w:pStyle w:val="Z2PodpisRysunkuTabeli"/>
        <w:numPr>
          <w:ilvl w:val="0"/>
          <w:numId w:val="13"/>
        </w:numPr>
        <w:spacing w:before="0"/>
        <w:rPr>
          <w:rFonts w:ascii="Consolas" w:hAnsi="Consolas"/>
        </w:rPr>
      </w:pPr>
      <w:r w:rsidRPr="00394BC2">
        <w:rPr>
          <w:rFonts w:ascii="Consolas" w:hAnsi="Consolas"/>
        </w:rPr>
        <w:t>AKC4AType</w:t>
      </w:r>
    </w:p>
    <w:p w14:paraId="7DFC9E0D" w14:textId="66AAAF59" w:rsidR="00394BC2" w:rsidRPr="00394BC2" w:rsidRDefault="00394BC2" w:rsidP="004E02BE">
      <w:pPr>
        <w:pStyle w:val="Z2PodpisRysunkuTabeli"/>
        <w:numPr>
          <w:ilvl w:val="0"/>
          <w:numId w:val="13"/>
        </w:numPr>
        <w:spacing w:before="0"/>
        <w:rPr>
          <w:rFonts w:ascii="Consolas" w:hAnsi="Consolas"/>
        </w:rPr>
      </w:pPr>
      <w:r w:rsidRPr="00394BC2">
        <w:rPr>
          <w:rFonts w:ascii="Consolas" w:hAnsi="Consolas"/>
        </w:rPr>
        <w:t>HeaderType</w:t>
      </w:r>
    </w:p>
    <w:p w14:paraId="5F484285" w14:textId="3D15C771" w:rsidR="00394BC2" w:rsidRPr="00394BC2" w:rsidRDefault="00394BC2" w:rsidP="004E02BE">
      <w:pPr>
        <w:pStyle w:val="Z2PodpisRysunkuTabeli"/>
        <w:numPr>
          <w:ilvl w:val="0"/>
          <w:numId w:val="13"/>
        </w:numPr>
        <w:spacing w:before="0"/>
        <w:rPr>
          <w:rFonts w:ascii="Consolas" w:hAnsi="Consolas"/>
        </w:rPr>
      </w:pPr>
      <w:r w:rsidRPr="00394BC2">
        <w:rPr>
          <w:rFonts w:ascii="Consolas" w:hAnsi="Consolas"/>
        </w:rPr>
        <w:t>WarehouseType</w:t>
      </w:r>
    </w:p>
    <w:p w14:paraId="722CD46F" w14:textId="0791194A" w:rsidR="00394BC2" w:rsidRPr="00394BC2" w:rsidRDefault="00394BC2" w:rsidP="004E02BE">
      <w:pPr>
        <w:pStyle w:val="Z2PodpisRysunkuTabeli"/>
        <w:numPr>
          <w:ilvl w:val="0"/>
          <w:numId w:val="13"/>
        </w:numPr>
        <w:spacing w:before="0"/>
        <w:rPr>
          <w:rFonts w:ascii="Consolas" w:hAnsi="Consolas"/>
        </w:rPr>
      </w:pPr>
      <w:r w:rsidRPr="00394BC2">
        <w:rPr>
          <w:rFonts w:ascii="Consolas" w:hAnsi="Consolas"/>
        </w:rPr>
        <w:t>CalculOfAmountOfExciseDutyType</w:t>
      </w:r>
    </w:p>
    <w:p w14:paraId="3CDEAAA6" w14:textId="6483DA30" w:rsidR="00394BC2" w:rsidRPr="00394BC2" w:rsidRDefault="00394BC2" w:rsidP="004E02BE">
      <w:pPr>
        <w:pStyle w:val="Z2PodpisRysunkuTabeli"/>
        <w:numPr>
          <w:ilvl w:val="0"/>
          <w:numId w:val="13"/>
        </w:numPr>
        <w:spacing w:before="0"/>
        <w:rPr>
          <w:rFonts w:ascii="Consolas" w:hAnsi="Consolas"/>
        </w:rPr>
      </w:pPr>
      <w:r w:rsidRPr="00394BC2">
        <w:rPr>
          <w:rFonts w:ascii="Consolas" w:hAnsi="Consolas"/>
        </w:rPr>
        <w:t>CleareanceExciseDutyType</w:t>
      </w:r>
    </w:p>
    <w:p w14:paraId="454573C0" w14:textId="31564705" w:rsidR="00394BC2" w:rsidRPr="00394BC2" w:rsidRDefault="00394BC2" w:rsidP="004E02BE">
      <w:pPr>
        <w:pStyle w:val="Z2PodpisRysunkuTabeli"/>
        <w:numPr>
          <w:ilvl w:val="0"/>
          <w:numId w:val="13"/>
        </w:numPr>
        <w:spacing w:before="0"/>
        <w:rPr>
          <w:rFonts w:ascii="Consolas" w:hAnsi="Consolas"/>
        </w:rPr>
      </w:pPr>
      <w:r w:rsidRPr="00394BC2">
        <w:rPr>
          <w:rFonts w:ascii="Consolas" w:hAnsi="Consolas"/>
        </w:rPr>
        <w:t>ItemsType</w:t>
      </w:r>
    </w:p>
    <w:p w14:paraId="1476779A" w14:textId="55EF4DA7" w:rsidR="00394BC2" w:rsidRPr="00394BC2" w:rsidRDefault="00394BC2" w:rsidP="004E02BE">
      <w:pPr>
        <w:pStyle w:val="Z2PodpisRysunkuTabeli"/>
        <w:numPr>
          <w:ilvl w:val="0"/>
          <w:numId w:val="13"/>
        </w:numPr>
        <w:spacing w:before="0"/>
        <w:rPr>
          <w:rFonts w:ascii="Consolas" w:hAnsi="Consolas"/>
        </w:rPr>
      </w:pPr>
      <w:r w:rsidRPr="00394BC2">
        <w:rPr>
          <w:rFonts w:ascii="Consolas" w:hAnsi="Consolas"/>
        </w:rPr>
        <w:t>ItemType</w:t>
      </w:r>
    </w:p>
    <w:p w14:paraId="1FD7032C" w14:textId="5882DA68" w:rsidR="00394BC2" w:rsidRPr="00394BC2" w:rsidRDefault="00394BC2" w:rsidP="004E02BE">
      <w:pPr>
        <w:pStyle w:val="Z2PodpisRysunkuTabeli"/>
        <w:numPr>
          <w:ilvl w:val="0"/>
          <w:numId w:val="13"/>
        </w:numPr>
        <w:spacing w:before="0"/>
        <w:rPr>
          <w:rFonts w:ascii="Consolas" w:hAnsi="Consolas"/>
        </w:rPr>
      </w:pPr>
      <w:r w:rsidRPr="00394BC2">
        <w:rPr>
          <w:rFonts w:ascii="Consolas" w:hAnsi="Consolas"/>
        </w:rPr>
        <w:t>DailyPaymentInformationType</w:t>
      </w:r>
    </w:p>
    <w:p w14:paraId="16A1799E" w14:textId="256B7B39" w:rsidR="00394BC2" w:rsidRPr="00394BC2" w:rsidRDefault="00394BC2" w:rsidP="004E02BE">
      <w:pPr>
        <w:pStyle w:val="Z2PodpisRysunkuTabeli"/>
        <w:numPr>
          <w:ilvl w:val="0"/>
          <w:numId w:val="13"/>
        </w:numPr>
        <w:spacing w:before="0"/>
        <w:rPr>
          <w:rFonts w:ascii="Consolas" w:hAnsi="Consolas"/>
        </w:rPr>
      </w:pPr>
      <w:r w:rsidRPr="00394BC2">
        <w:rPr>
          <w:rFonts w:ascii="Consolas" w:hAnsi="Consolas"/>
        </w:rPr>
        <w:t>ZDailyAmount</w:t>
      </w:r>
    </w:p>
    <w:p w14:paraId="3E24BFF0" w14:textId="2762F3B4" w:rsidR="009F6307" w:rsidRPr="007B6B11" w:rsidRDefault="00394BC2" w:rsidP="004E02BE">
      <w:pPr>
        <w:pStyle w:val="Z2PodpisRysunkuTabeli"/>
        <w:numPr>
          <w:ilvl w:val="0"/>
          <w:numId w:val="13"/>
        </w:numPr>
        <w:spacing w:before="0"/>
      </w:pPr>
      <w:r w:rsidRPr="00394BC2">
        <w:rPr>
          <w:rFonts w:ascii="Consolas" w:hAnsi="Consolas"/>
        </w:rPr>
        <w:t>version</w:t>
      </w:r>
    </w:p>
    <w:p w14:paraId="519EB06D" w14:textId="2A9C55A0" w:rsidR="00880463" w:rsidRPr="007B6B11" w:rsidRDefault="00880463" w:rsidP="004E02BE">
      <w:pPr>
        <w:pStyle w:val="Z2PodpisRysunkuTabeli"/>
      </w:pPr>
      <w:bookmarkStart w:id="170" w:name="_Toc183171985"/>
      <w:r w:rsidRPr="007B6B11">
        <w:t xml:space="preserve">Tabela </w:t>
      </w:r>
      <w:r w:rsidR="00E354C5">
        <w:fldChar w:fldCharType="begin"/>
      </w:r>
      <w:r w:rsidR="00E354C5">
        <w:instrText xml:space="preserve"> SEQ Tabela \* ARABIC </w:instrText>
      </w:r>
      <w:r w:rsidR="00E354C5">
        <w:fldChar w:fldCharType="separate"/>
      </w:r>
      <w:r w:rsidR="006D48AD">
        <w:rPr>
          <w:noProof/>
        </w:rPr>
        <w:t>17</w:t>
      </w:r>
      <w:r w:rsidR="00E354C5">
        <w:fldChar w:fldCharType="end"/>
      </w:r>
      <w:r w:rsidRPr="007B6B11">
        <w:t>. Struktura załącznika AKC-4A</w:t>
      </w:r>
      <w:bookmarkEnd w:id="170"/>
    </w:p>
    <w:tbl>
      <w:tblPr>
        <w:tblStyle w:val="Tabela-Siatka"/>
        <w:tblW w:w="0" w:type="auto"/>
        <w:tblLook w:val="01E0" w:firstRow="1" w:lastRow="1" w:firstColumn="1" w:lastColumn="1" w:noHBand="0" w:noVBand="0"/>
      </w:tblPr>
      <w:tblGrid>
        <w:gridCol w:w="1727"/>
        <w:gridCol w:w="3254"/>
        <w:gridCol w:w="828"/>
        <w:gridCol w:w="2049"/>
        <w:gridCol w:w="1196"/>
      </w:tblGrid>
      <w:tr w:rsidR="005A3600" w:rsidRPr="007B6B11" w14:paraId="0FA3586C" w14:textId="77777777" w:rsidTr="004F6B2A">
        <w:trPr>
          <w:trHeight w:val="213"/>
          <w:tblHeader/>
        </w:trPr>
        <w:tc>
          <w:tcPr>
            <w:tcW w:w="1727" w:type="dxa"/>
            <w:shd w:val="clear" w:color="auto" w:fill="D9D9D9" w:themeFill="background1" w:themeFillShade="D9"/>
          </w:tcPr>
          <w:p w14:paraId="07E12153" w14:textId="77777777" w:rsidR="005A3600" w:rsidRPr="007B6B11" w:rsidRDefault="005A3600" w:rsidP="004E02BE">
            <w:pPr>
              <w:pStyle w:val="naglowektabeli"/>
            </w:pPr>
            <w:r w:rsidRPr="007B6B11">
              <w:t xml:space="preserve">Nazwa </w:t>
            </w:r>
          </w:p>
        </w:tc>
        <w:tc>
          <w:tcPr>
            <w:tcW w:w="3254" w:type="dxa"/>
            <w:shd w:val="clear" w:color="auto" w:fill="D9D9D9" w:themeFill="background1" w:themeFillShade="D9"/>
          </w:tcPr>
          <w:p w14:paraId="62C82FE9" w14:textId="77777777" w:rsidR="005A3600" w:rsidRPr="007B6B11" w:rsidRDefault="005A3600" w:rsidP="004E02BE">
            <w:pPr>
              <w:pStyle w:val="naglowektabeli"/>
            </w:pPr>
            <w:r w:rsidRPr="007B6B11">
              <w:t>Opis</w:t>
            </w:r>
          </w:p>
        </w:tc>
        <w:tc>
          <w:tcPr>
            <w:tcW w:w="828" w:type="dxa"/>
            <w:shd w:val="clear" w:color="auto" w:fill="D9D9D9" w:themeFill="background1" w:themeFillShade="D9"/>
          </w:tcPr>
          <w:p w14:paraId="34E2F7C7" w14:textId="77777777" w:rsidR="005A3600" w:rsidRPr="007B6B11" w:rsidRDefault="005A3600" w:rsidP="004E02BE">
            <w:pPr>
              <w:pStyle w:val="naglowektabeli"/>
            </w:pPr>
            <w:r w:rsidRPr="007B6B11">
              <w:t>Nr pola</w:t>
            </w:r>
          </w:p>
        </w:tc>
        <w:tc>
          <w:tcPr>
            <w:tcW w:w="2049" w:type="dxa"/>
            <w:shd w:val="clear" w:color="auto" w:fill="D9D9D9" w:themeFill="background1" w:themeFillShade="D9"/>
          </w:tcPr>
          <w:p w14:paraId="024869FC" w14:textId="77777777" w:rsidR="005A3600" w:rsidRPr="007B6B11" w:rsidRDefault="005A3600" w:rsidP="004E02BE">
            <w:pPr>
              <w:pStyle w:val="naglowektabeli"/>
            </w:pPr>
            <w:r w:rsidRPr="007B6B11">
              <w:t>Typ</w:t>
            </w:r>
          </w:p>
        </w:tc>
        <w:tc>
          <w:tcPr>
            <w:tcW w:w="1196" w:type="dxa"/>
            <w:shd w:val="clear" w:color="auto" w:fill="D9D9D9" w:themeFill="background1" w:themeFillShade="D9"/>
          </w:tcPr>
          <w:p w14:paraId="2F16901C" w14:textId="77777777" w:rsidR="005A3600" w:rsidRPr="007B6B11" w:rsidRDefault="005A3600" w:rsidP="004E02BE">
            <w:pPr>
              <w:pStyle w:val="naglowektabeli"/>
            </w:pPr>
            <w:r w:rsidRPr="007B6B11">
              <w:t>Liczebność</w:t>
            </w:r>
          </w:p>
        </w:tc>
      </w:tr>
      <w:tr w:rsidR="003459FA" w:rsidRPr="007B6B11" w14:paraId="5DD6A967" w14:textId="77777777" w:rsidTr="00AD4EEE">
        <w:trPr>
          <w:trHeight w:val="213"/>
        </w:trPr>
        <w:tc>
          <w:tcPr>
            <w:tcW w:w="1727" w:type="dxa"/>
          </w:tcPr>
          <w:p w14:paraId="0883CDFA" w14:textId="77777777" w:rsidR="003459FA" w:rsidRPr="007B6B11" w:rsidRDefault="003459FA" w:rsidP="004E02BE">
            <w:pPr>
              <w:pStyle w:val="Tabelazwyky"/>
            </w:pPr>
            <w:r w:rsidRPr="007B6B11">
              <w:t>Header</w:t>
            </w:r>
          </w:p>
        </w:tc>
        <w:tc>
          <w:tcPr>
            <w:tcW w:w="3254" w:type="dxa"/>
          </w:tcPr>
          <w:p w14:paraId="43819FC6" w14:textId="77777777" w:rsidR="003459FA" w:rsidRPr="007B6B11" w:rsidRDefault="003459FA" w:rsidP="004E02BE">
            <w:pPr>
              <w:pStyle w:val="Tabelazwyky"/>
            </w:pPr>
            <w:r w:rsidRPr="007B6B11">
              <w:t>Nagłówek</w:t>
            </w:r>
          </w:p>
        </w:tc>
        <w:tc>
          <w:tcPr>
            <w:tcW w:w="828" w:type="dxa"/>
          </w:tcPr>
          <w:p w14:paraId="5EDB525C" w14:textId="77777777" w:rsidR="003459FA" w:rsidRPr="007B6B11" w:rsidRDefault="003459FA" w:rsidP="004E02BE">
            <w:pPr>
              <w:pStyle w:val="Tabelazwyky"/>
            </w:pPr>
            <w:r w:rsidRPr="007B6B11">
              <w:t>-</w:t>
            </w:r>
          </w:p>
        </w:tc>
        <w:tc>
          <w:tcPr>
            <w:tcW w:w="2049" w:type="dxa"/>
          </w:tcPr>
          <w:p w14:paraId="1EF36EB0" w14:textId="1AAD24E1" w:rsidR="003459FA" w:rsidRPr="007B6B11" w:rsidRDefault="003459FA" w:rsidP="004E02BE">
            <w:pPr>
              <w:pStyle w:val="Tabelazwyky"/>
            </w:pPr>
            <w:r w:rsidRPr="007B6B11">
              <w:t>HeaderType</w:t>
            </w:r>
          </w:p>
        </w:tc>
        <w:tc>
          <w:tcPr>
            <w:tcW w:w="1196" w:type="dxa"/>
          </w:tcPr>
          <w:p w14:paraId="7BEA128D" w14:textId="77777777" w:rsidR="003459FA" w:rsidRPr="007B6B11" w:rsidRDefault="003459FA" w:rsidP="004E02BE">
            <w:pPr>
              <w:pStyle w:val="Tabelazwyky"/>
            </w:pPr>
            <w:r w:rsidRPr="007B6B11">
              <w:t>1..1</w:t>
            </w:r>
          </w:p>
        </w:tc>
      </w:tr>
      <w:tr w:rsidR="005A3600" w:rsidRPr="007B6B11" w14:paraId="318311B9" w14:textId="77777777" w:rsidTr="00AD4EEE">
        <w:trPr>
          <w:trHeight w:val="213"/>
        </w:trPr>
        <w:tc>
          <w:tcPr>
            <w:tcW w:w="1727" w:type="dxa"/>
          </w:tcPr>
          <w:p w14:paraId="0F2DA9C4" w14:textId="77777777" w:rsidR="005A3600" w:rsidRPr="007B6B11" w:rsidRDefault="005A3600" w:rsidP="004E02BE">
            <w:pPr>
              <w:pStyle w:val="Tabelazwyky"/>
            </w:pPr>
            <w:r w:rsidRPr="007B6B11">
              <w:t>version</w:t>
            </w:r>
          </w:p>
        </w:tc>
        <w:tc>
          <w:tcPr>
            <w:tcW w:w="3254" w:type="dxa"/>
          </w:tcPr>
          <w:p w14:paraId="1D8ACC49" w14:textId="77777777" w:rsidR="005A3600" w:rsidRPr="007B6B11" w:rsidRDefault="005A3600" w:rsidP="004E02BE">
            <w:pPr>
              <w:pStyle w:val="Tabelazwyky"/>
            </w:pPr>
            <w:r w:rsidRPr="007B6B11">
              <w:t xml:space="preserve">Wersja schematu, z którą zgodny jest komunikat. Oznaczenie wersji schematu, z którą zgodny jest komunikat. </w:t>
            </w:r>
          </w:p>
          <w:p w14:paraId="65D67368" w14:textId="70CBD712" w:rsidR="005A3600" w:rsidRPr="007B6B11" w:rsidRDefault="005A3600" w:rsidP="004E02BE">
            <w:pPr>
              <w:pStyle w:val="Tabelazwyky"/>
            </w:pPr>
            <w:r w:rsidRPr="007B6B11">
              <w:t>Format: V_R, gdzie V - co najmniej jedna cyfra oznaczająca główną wersję, R - co najmniej jedna cyfra oznaczającą wersję pośrednią.</w:t>
            </w:r>
          </w:p>
        </w:tc>
        <w:tc>
          <w:tcPr>
            <w:tcW w:w="828" w:type="dxa"/>
          </w:tcPr>
          <w:p w14:paraId="6F164740" w14:textId="77777777" w:rsidR="005A3600" w:rsidRPr="007B6B11" w:rsidRDefault="005A3600" w:rsidP="004E02BE">
            <w:pPr>
              <w:pStyle w:val="Tabelazwyky"/>
            </w:pPr>
            <w:r w:rsidRPr="007B6B11">
              <w:t>-</w:t>
            </w:r>
          </w:p>
        </w:tc>
        <w:tc>
          <w:tcPr>
            <w:tcW w:w="2049" w:type="dxa"/>
          </w:tcPr>
          <w:p w14:paraId="44B866B9" w14:textId="4C3A0B42" w:rsidR="005A3600" w:rsidRPr="007B6B11" w:rsidRDefault="005A3600" w:rsidP="004E02BE">
            <w:pPr>
              <w:pStyle w:val="Tabelazwyky"/>
            </w:pPr>
            <w:r w:rsidRPr="007B6B11">
              <w:t>ZVersion</w:t>
            </w:r>
          </w:p>
        </w:tc>
        <w:tc>
          <w:tcPr>
            <w:tcW w:w="1196" w:type="dxa"/>
          </w:tcPr>
          <w:p w14:paraId="7149A670" w14:textId="77777777" w:rsidR="005A3600" w:rsidRPr="007B6B11" w:rsidRDefault="005A3600" w:rsidP="004E02BE">
            <w:pPr>
              <w:pStyle w:val="Tabelazwyky"/>
            </w:pPr>
            <w:r w:rsidRPr="007B6B11">
              <w:t>1..1</w:t>
            </w:r>
          </w:p>
        </w:tc>
      </w:tr>
    </w:tbl>
    <w:p w14:paraId="17D89488" w14:textId="77777777" w:rsidR="00DB2454" w:rsidRDefault="00DB2454">
      <w:pPr>
        <w:spacing w:before="0" w:after="0" w:line="240" w:lineRule="auto"/>
        <w:rPr>
          <w:bCs/>
          <w:sz w:val="22"/>
          <w:szCs w:val="20"/>
        </w:rPr>
      </w:pPr>
      <w:bookmarkStart w:id="171" w:name="_Toc97503861"/>
      <w:r>
        <w:br w:type="page"/>
      </w:r>
    </w:p>
    <w:p w14:paraId="58B5BA00" w14:textId="64722817" w:rsidR="00DC2CEF" w:rsidRPr="007B6B11" w:rsidRDefault="00DC2CEF" w:rsidP="004E02BE">
      <w:pPr>
        <w:pStyle w:val="Z2PodpisRysunkuTabeli"/>
      </w:pPr>
      <w:bookmarkStart w:id="172" w:name="_Toc183172113"/>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7</w:t>
      </w:r>
      <w:r w:rsidR="00E354C5">
        <w:rPr>
          <w:noProof/>
        </w:rPr>
        <w:fldChar w:fldCharType="end"/>
      </w:r>
      <w:r w:rsidRPr="007B6B11">
        <w:t>. Struktura załącznika AKC-4A.</w:t>
      </w:r>
      <w:bookmarkEnd w:id="171"/>
      <w:bookmarkEnd w:id="172"/>
    </w:p>
    <w:p w14:paraId="4CCF0F2D" w14:textId="20736B47" w:rsidR="00896820" w:rsidRPr="007B6B11" w:rsidRDefault="00CC781F" w:rsidP="004E02BE">
      <w:r w:rsidRPr="007B6B11">
        <w:rPr>
          <w:noProof/>
        </w:rPr>
        <w:drawing>
          <wp:inline distT="0" distB="0" distL="0" distR="0" wp14:anchorId="3DC5E4A7" wp14:editId="760F0F36">
            <wp:extent cx="5755640" cy="1881505"/>
            <wp:effectExtent l="19050" t="19050" r="16510" b="23495"/>
            <wp:docPr id="66" name="Obraz 66" descr="Rysunek przedstawia strukturę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Obraz 66" descr="Rysunek przedstawia strukturę  załącznika AKC-4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5640" cy="1881505"/>
                    </a:xfrm>
                    <a:prstGeom prst="rect">
                      <a:avLst/>
                    </a:prstGeom>
                    <a:noFill/>
                    <a:ln>
                      <a:solidFill>
                        <a:schemeClr val="tx1"/>
                      </a:solidFill>
                    </a:ln>
                  </pic:spPr>
                </pic:pic>
              </a:graphicData>
            </a:graphic>
          </wp:inline>
        </w:drawing>
      </w:r>
    </w:p>
    <w:p w14:paraId="7B52068E" w14:textId="6D459B94" w:rsidR="00880463" w:rsidRPr="007B6B11" w:rsidRDefault="00880463" w:rsidP="004E02BE">
      <w:pPr>
        <w:pStyle w:val="Z2PodpisRysunkuTabeli"/>
      </w:pPr>
      <w:bookmarkStart w:id="173" w:name="_Toc183171986"/>
      <w:r w:rsidRPr="007B6B11">
        <w:t xml:space="preserve">Tabela </w:t>
      </w:r>
      <w:r w:rsidR="00E354C5">
        <w:fldChar w:fldCharType="begin"/>
      </w:r>
      <w:r w:rsidR="00E354C5">
        <w:instrText xml:space="preserve"> SEQ Tabela \* ARABIC </w:instrText>
      </w:r>
      <w:r w:rsidR="00E354C5">
        <w:fldChar w:fldCharType="separate"/>
      </w:r>
      <w:r w:rsidR="006D48AD">
        <w:rPr>
          <w:noProof/>
        </w:rPr>
        <w:t>18</w:t>
      </w:r>
      <w:r w:rsidR="00E354C5">
        <w:fldChar w:fldCharType="end"/>
      </w:r>
      <w:r w:rsidRPr="007B6B11">
        <w:t>. Struktura &lt;HeaderType&gt;, nagłówka załącznika AKC-4A</w:t>
      </w:r>
      <w:bookmarkEnd w:id="173"/>
    </w:p>
    <w:tbl>
      <w:tblPr>
        <w:tblStyle w:val="Tabela-Siatka"/>
        <w:tblW w:w="9209" w:type="dxa"/>
        <w:tblLayout w:type="fixed"/>
        <w:tblLook w:val="01E0" w:firstRow="1" w:lastRow="1" w:firstColumn="1" w:lastColumn="1" w:noHBand="0" w:noVBand="0"/>
      </w:tblPr>
      <w:tblGrid>
        <w:gridCol w:w="1838"/>
        <w:gridCol w:w="3310"/>
        <w:gridCol w:w="840"/>
        <w:gridCol w:w="2087"/>
        <w:gridCol w:w="1134"/>
      </w:tblGrid>
      <w:tr w:rsidR="00233174" w:rsidRPr="007B6B11" w14:paraId="38924194" w14:textId="77777777" w:rsidTr="00DC2CEF">
        <w:trPr>
          <w:trHeight w:val="213"/>
          <w:tblHeader/>
        </w:trPr>
        <w:tc>
          <w:tcPr>
            <w:tcW w:w="1838" w:type="dxa"/>
            <w:shd w:val="clear" w:color="auto" w:fill="D9D9D9" w:themeFill="background1" w:themeFillShade="D9"/>
          </w:tcPr>
          <w:p w14:paraId="0EB14EE0" w14:textId="77777777" w:rsidR="00233174" w:rsidRPr="007B6B11" w:rsidRDefault="00233174" w:rsidP="004E02BE">
            <w:pPr>
              <w:pStyle w:val="naglowektabeli"/>
            </w:pPr>
            <w:r w:rsidRPr="007B6B11">
              <w:t xml:space="preserve">Nazwa </w:t>
            </w:r>
          </w:p>
        </w:tc>
        <w:tc>
          <w:tcPr>
            <w:tcW w:w="3310" w:type="dxa"/>
            <w:shd w:val="clear" w:color="auto" w:fill="D9D9D9" w:themeFill="background1" w:themeFillShade="D9"/>
          </w:tcPr>
          <w:p w14:paraId="432BB36D" w14:textId="77777777" w:rsidR="00233174" w:rsidRPr="007B6B11" w:rsidRDefault="00233174" w:rsidP="004E02BE">
            <w:pPr>
              <w:pStyle w:val="naglowektabeli"/>
            </w:pPr>
            <w:r w:rsidRPr="007B6B11">
              <w:t>Opis</w:t>
            </w:r>
          </w:p>
        </w:tc>
        <w:tc>
          <w:tcPr>
            <w:tcW w:w="840" w:type="dxa"/>
            <w:shd w:val="clear" w:color="auto" w:fill="D9D9D9" w:themeFill="background1" w:themeFillShade="D9"/>
          </w:tcPr>
          <w:p w14:paraId="7E8F4472" w14:textId="77777777" w:rsidR="00233174" w:rsidRPr="007B6B11" w:rsidRDefault="00233174" w:rsidP="004E02BE">
            <w:pPr>
              <w:pStyle w:val="naglowektabeli"/>
            </w:pPr>
            <w:r w:rsidRPr="007B6B11">
              <w:t>Nr pola</w:t>
            </w:r>
          </w:p>
        </w:tc>
        <w:tc>
          <w:tcPr>
            <w:tcW w:w="2087" w:type="dxa"/>
            <w:shd w:val="clear" w:color="auto" w:fill="D9D9D9" w:themeFill="background1" w:themeFillShade="D9"/>
          </w:tcPr>
          <w:p w14:paraId="5941C02D" w14:textId="77777777" w:rsidR="00233174" w:rsidRPr="007B6B11" w:rsidRDefault="00233174" w:rsidP="004E02BE">
            <w:pPr>
              <w:pStyle w:val="naglowektabeli"/>
            </w:pPr>
            <w:r w:rsidRPr="007B6B11">
              <w:t>Typ, reguły</w:t>
            </w:r>
          </w:p>
        </w:tc>
        <w:tc>
          <w:tcPr>
            <w:tcW w:w="1134" w:type="dxa"/>
            <w:shd w:val="clear" w:color="auto" w:fill="D9D9D9" w:themeFill="background1" w:themeFillShade="D9"/>
          </w:tcPr>
          <w:p w14:paraId="4A765471" w14:textId="77777777" w:rsidR="00233174" w:rsidRPr="007B6B11" w:rsidRDefault="00233174" w:rsidP="004E02BE">
            <w:pPr>
              <w:pStyle w:val="naglowektabeli"/>
            </w:pPr>
            <w:r w:rsidRPr="007B6B11">
              <w:t>Liczebność</w:t>
            </w:r>
          </w:p>
        </w:tc>
      </w:tr>
      <w:tr w:rsidR="00233174" w:rsidRPr="007B6B11" w14:paraId="19CC7331" w14:textId="77777777" w:rsidTr="00D408FF">
        <w:trPr>
          <w:trHeight w:val="213"/>
        </w:trPr>
        <w:tc>
          <w:tcPr>
            <w:tcW w:w="1838" w:type="dxa"/>
          </w:tcPr>
          <w:p w14:paraId="5DEA8C07" w14:textId="77777777" w:rsidR="00233174" w:rsidRPr="007B6B11" w:rsidRDefault="00233174" w:rsidP="004E02BE">
            <w:pPr>
              <w:pStyle w:val="Tabelazwyky"/>
            </w:pPr>
            <w:r w:rsidRPr="007B6B11">
              <w:t>identifier</w:t>
            </w:r>
          </w:p>
        </w:tc>
        <w:tc>
          <w:tcPr>
            <w:tcW w:w="3310" w:type="dxa"/>
          </w:tcPr>
          <w:p w14:paraId="0A0ACA67" w14:textId="77777777" w:rsidR="00233174" w:rsidRPr="007B6B11" w:rsidRDefault="00D07D96" w:rsidP="004E02BE">
            <w:pPr>
              <w:pStyle w:val="Tabelazwyky"/>
            </w:pPr>
            <w:r w:rsidRPr="007B6B11">
              <w:t>Identyfikator podatkowy NIP/ numer PESEL Podatnika.</w:t>
            </w:r>
          </w:p>
        </w:tc>
        <w:tc>
          <w:tcPr>
            <w:tcW w:w="840" w:type="dxa"/>
          </w:tcPr>
          <w:p w14:paraId="5B038D6F" w14:textId="77777777" w:rsidR="00233174" w:rsidRPr="007B6B11" w:rsidRDefault="00235CBC" w:rsidP="004E02BE">
            <w:pPr>
              <w:pStyle w:val="Tabelazwyky"/>
            </w:pPr>
            <w:r w:rsidRPr="007B6B11">
              <w:t>1</w:t>
            </w:r>
          </w:p>
        </w:tc>
        <w:tc>
          <w:tcPr>
            <w:tcW w:w="2087" w:type="dxa"/>
          </w:tcPr>
          <w:p w14:paraId="3255C81F" w14:textId="77777777" w:rsidR="00233174" w:rsidRPr="007B6B11" w:rsidRDefault="00233174" w:rsidP="004E02BE">
            <w:pPr>
              <w:pStyle w:val="Tabelazwyky"/>
            </w:pPr>
            <w:r w:rsidRPr="007B6B11">
              <w:t>ZIdentification</w:t>
            </w:r>
          </w:p>
        </w:tc>
        <w:tc>
          <w:tcPr>
            <w:tcW w:w="1134" w:type="dxa"/>
          </w:tcPr>
          <w:p w14:paraId="1FEB1D36" w14:textId="77777777" w:rsidR="00233174" w:rsidRPr="007B6B11" w:rsidRDefault="00D07D96" w:rsidP="004E02BE">
            <w:pPr>
              <w:pStyle w:val="Tabelazwyky"/>
            </w:pPr>
            <w:r w:rsidRPr="007B6B11">
              <w:t>1</w:t>
            </w:r>
            <w:r w:rsidR="00233174" w:rsidRPr="007B6B11">
              <w:t>..1</w:t>
            </w:r>
          </w:p>
        </w:tc>
      </w:tr>
      <w:tr w:rsidR="00C27C5F" w:rsidRPr="007B6B11" w14:paraId="1B61DE7C" w14:textId="77777777" w:rsidTr="00D408FF">
        <w:trPr>
          <w:trHeight w:val="213"/>
        </w:trPr>
        <w:tc>
          <w:tcPr>
            <w:tcW w:w="1838" w:type="dxa"/>
          </w:tcPr>
          <w:p w14:paraId="536BD8B8" w14:textId="77777777" w:rsidR="00C27C5F" w:rsidRPr="007B6B11" w:rsidRDefault="00C27C5F" w:rsidP="004E02BE">
            <w:pPr>
              <w:pStyle w:val="Tabelazwyky"/>
            </w:pPr>
            <w:r w:rsidRPr="007B6B11">
              <w:t>period</w:t>
            </w:r>
          </w:p>
        </w:tc>
        <w:tc>
          <w:tcPr>
            <w:tcW w:w="3310" w:type="dxa"/>
          </w:tcPr>
          <w:p w14:paraId="6B65F457" w14:textId="77777777" w:rsidR="00C27C5F" w:rsidRPr="007B6B11" w:rsidRDefault="00C27C5F" w:rsidP="004E02BE">
            <w:pPr>
              <w:pStyle w:val="Tabelazwyky"/>
            </w:pPr>
            <w:r w:rsidRPr="007B6B11">
              <w:t>Data w formacie miesiąc/ rok za jaki została złożona deklaracja.</w:t>
            </w:r>
          </w:p>
        </w:tc>
        <w:tc>
          <w:tcPr>
            <w:tcW w:w="840" w:type="dxa"/>
          </w:tcPr>
          <w:p w14:paraId="415BA438" w14:textId="77777777" w:rsidR="00C27C5F" w:rsidRPr="007B6B11" w:rsidRDefault="00C27C5F" w:rsidP="004E02BE">
            <w:pPr>
              <w:pStyle w:val="Tabelazwyky"/>
            </w:pPr>
            <w:r w:rsidRPr="007B6B11">
              <w:t>2, 3</w:t>
            </w:r>
          </w:p>
        </w:tc>
        <w:tc>
          <w:tcPr>
            <w:tcW w:w="2087" w:type="dxa"/>
          </w:tcPr>
          <w:p w14:paraId="7B8D7B63" w14:textId="77777777" w:rsidR="00C27C5F" w:rsidRPr="007B6B11" w:rsidRDefault="00C27C5F" w:rsidP="004E02BE">
            <w:pPr>
              <w:pStyle w:val="Tabelazwyky"/>
            </w:pPr>
            <w:r w:rsidRPr="007B6B11">
              <w:t>ZPeriod</w:t>
            </w:r>
          </w:p>
          <w:p w14:paraId="6B60C544" w14:textId="741497E8" w:rsidR="00C27C5F" w:rsidRPr="007B6B11" w:rsidRDefault="00C27C5F" w:rsidP="004E02BE">
            <w:pPr>
              <w:pStyle w:val="Tabelazwyky"/>
            </w:pPr>
            <w:r w:rsidRPr="007B6B11">
              <w:t>Patrz reguła R1; R</w:t>
            </w:r>
            <w:r w:rsidR="00DF41B5" w:rsidRPr="007B6B11">
              <w:t>2</w:t>
            </w:r>
          </w:p>
        </w:tc>
        <w:tc>
          <w:tcPr>
            <w:tcW w:w="1134" w:type="dxa"/>
          </w:tcPr>
          <w:p w14:paraId="7A7CA8BA" w14:textId="77777777" w:rsidR="00C27C5F" w:rsidRPr="007B6B11" w:rsidRDefault="00C27C5F" w:rsidP="004E02BE">
            <w:pPr>
              <w:pStyle w:val="Tabelazwyky"/>
            </w:pPr>
            <w:r w:rsidRPr="007B6B11">
              <w:t>1..1</w:t>
            </w:r>
          </w:p>
        </w:tc>
      </w:tr>
      <w:tr w:rsidR="00233174" w:rsidRPr="007B6B11" w14:paraId="0EBA10D7" w14:textId="77777777" w:rsidTr="00D408FF">
        <w:trPr>
          <w:trHeight w:val="213"/>
        </w:trPr>
        <w:tc>
          <w:tcPr>
            <w:tcW w:w="1838" w:type="dxa"/>
          </w:tcPr>
          <w:p w14:paraId="14A0F8B7" w14:textId="77777777" w:rsidR="00233174" w:rsidRPr="007B6B11" w:rsidRDefault="00233174" w:rsidP="004E02BE">
            <w:pPr>
              <w:pStyle w:val="Tabelazwyky"/>
            </w:pPr>
            <w:r w:rsidRPr="007B6B11">
              <w:t>formNo</w:t>
            </w:r>
          </w:p>
        </w:tc>
        <w:tc>
          <w:tcPr>
            <w:tcW w:w="3310" w:type="dxa"/>
          </w:tcPr>
          <w:p w14:paraId="7E724AC2" w14:textId="77777777" w:rsidR="00233174" w:rsidRPr="007B6B11" w:rsidRDefault="00D07D96" w:rsidP="004E02BE">
            <w:pPr>
              <w:pStyle w:val="Tabelazwyky"/>
            </w:pPr>
            <w:r w:rsidRPr="007B6B11">
              <w:t>Numer formularza. Podatnik może załączyć wiele formularzy tego samego typu.</w:t>
            </w:r>
          </w:p>
        </w:tc>
        <w:tc>
          <w:tcPr>
            <w:tcW w:w="840" w:type="dxa"/>
          </w:tcPr>
          <w:p w14:paraId="01AB0338" w14:textId="355ED3B8" w:rsidR="00233174" w:rsidRPr="007B6B11" w:rsidRDefault="008446E1" w:rsidP="004E02BE">
            <w:pPr>
              <w:pStyle w:val="Tabelazwyky"/>
            </w:pPr>
            <w:r w:rsidRPr="007B6B11">
              <w:t>-</w:t>
            </w:r>
          </w:p>
        </w:tc>
        <w:tc>
          <w:tcPr>
            <w:tcW w:w="2087" w:type="dxa"/>
          </w:tcPr>
          <w:p w14:paraId="18A72FDF" w14:textId="77777777" w:rsidR="00233174" w:rsidRPr="007B6B11" w:rsidRDefault="001A3203" w:rsidP="004E02BE">
            <w:pPr>
              <w:pStyle w:val="Tabelazwyky"/>
            </w:pPr>
            <w:r w:rsidRPr="007B6B11">
              <w:t>ZFormNo</w:t>
            </w:r>
          </w:p>
          <w:p w14:paraId="60E43E27" w14:textId="49B367EA" w:rsidR="00233174" w:rsidRPr="007B6B11" w:rsidRDefault="00945689" w:rsidP="004E02BE">
            <w:pPr>
              <w:pStyle w:val="Tabelazwyky"/>
            </w:pPr>
            <w:r w:rsidRPr="007B6B11">
              <w:t xml:space="preserve">Patrz reguła </w:t>
            </w:r>
            <w:r w:rsidR="00EE49A8" w:rsidRPr="007B6B11">
              <w:t>R3</w:t>
            </w:r>
            <w:r w:rsidRPr="007B6B11">
              <w:fldChar w:fldCharType="begin"/>
            </w:r>
            <w:r w:rsidRPr="007B6B11">
              <w:instrText xml:space="preserve"> REF </w:instrText>
            </w:r>
            <w:r w:rsidR="00233174" w:rsidRPr="007B6B11">
              <w:instrText>R</w:instrText>
            </w:r>
            <w:r w:rsidRPr="007B6B11">
              <w:instrText>a</w:instrText>
            </w:r>
            <w:r w:rsidR="00135EBE" w:rsidRPr="007B6B11">
              <w:instrText>2</w:instrText>
            </w:r>
            <w:r w:rsidRPr="007B6B11">
              <w:instrText xml:space="preserve"> \h </w:instrText>
            </w:r>
            <w:r w:rsidR="00915132" w:rsidRPr="007B6B11">
              <w:instrText xml:space="preserve"> \* MERGEFORMAT </w:instrText>
            </w:r>
            <w:r w:rsidRPr="007B6B11">
              <w:fldChar w:fldCharType="separate"/>
            </w:r>
            <w:r w:rsidR="006D48AD">
              <w:rPr>
                <w:b/>
                <w:bCs/>
              </w:rPr>
              <w:t>Błąd! Nie można odnaleźć źródła odwołania.</w:t>
            </w:r>
            <w:r w:rsidRPr="007B6B11">
              <w:fldChar w:fldCharType="end"/>
            </w:r>
          </w:p>
        </w:tc>
        <w:tc>
          <w:tcPr>
            <w:tcW w:w="1134" w:type="dxa"/>
          </w:tcPr>
          <w:p w14:paraId="2F313B3B" w14:textId="77777777" w:rsidR="00233174" w:rsidRPr="007B6B11" w:rsidRDefault="00233174" w:rsidP="004E02BE">
            <w:pPr>
              <w:pStyle w:val="Tabelazwyky"/>
            </w:pPr>
            <w:r w:rsidRPr="007B6B11">
              <w:t>1..1</w:t>
            </w:r>
          </w:p>
        </w:tc>
      </w:tr>
      <w:tr w:rsidR="003459FA" w:rsidRPr="007B6B11" w14:paraId="57E46F43" w14:textId="77777777" w:rsidTr="00D408FF">
        <w:trPr>
          <w:trHeight w:val="213"/>
        </w:trPr>
        <w:tc>
          <w:tcPr>
            <w:tcW w:w="1838" w:type="dxa"/>
          </w:tcPr>
          <w:p w14:paraId="1324C9BF" w14:textId="77777777" w:rsidR="003459FA" w:rsidRPr="007B6B11" w:rsidRDefault="003459FA" w:rsidP="004E02BE">
            <w:pPr>
              <w:pStyle w:val="Tabelazwyky"/>
            </w:pPr>
            <w:r w:rsidRPr="007B6B11">
              <w:t>Warehouse</w:t>
            </w:r>
          </w:p>
        </w:tc>
        <w:tc>
          <w:tcPr>
            <w:tcW w:w="3310" w:type="dxa"/>
          </w:tcPr>
          <w:p w14:paraId="64D29E30" w14:textId="77777777" w:rsidR="003459FA" w:rsidRPr="007B6B11" w:rsidRDefault="003459FA" w:rsidP="004E02BE">
            <w:pPr>
              <w:pStyle w:val="Tabelazwyky"/>
            </w:pPr>
            <w:r w:rsidRPr="007B6B11">
              <w:t>Dane o składzie podatkowym i o zarejestrowanym odbiorcy</w:t>
            </w:r>
            <w:r w:rsidR="003F49B9" w:rsidRPr="007B6B11">
              <w:t>(B)</w:t>
            </w:r>
          </w:p>
          <w:p w14:paraId="6F4E5551" w14:textId="7D9B09B6" w:rsidR="003F49B9" w:rsidRPr="007B6B11" w:rsidRDefault="003F49B9" w:rsidP="004E02BE">
            <w:pPr>
              <w:pStyle w:val="Tabelazwyky"/>
            </w:pPr>
            <w:r w:rsidRPr="007B6B11">
              <w:t>Numer akcyzowy i adres składu podatkowego(B1)</w:t>
            </w:r>
          </w:p>
          <w:p w14:paraId="055C5C5D" w14:textId="573CDA97" w:rsidR="003F49B9" w:rsidRPr="007B6B11" w:rsidRDefault="003F49B9" w:rsidP="004E02BE">
            <w:pPr>
              <w:pStyle w:val="Tabelazwyky"/>
            </w:pPr>
            <w:r w:rsidRPr="007B6B11">
              <w:t>Numer akcyzowy zarejestrowanego odbiorcy(B2)</w:t>
            </w:r>
          </w:p>
        </w:tc>
        <w:tc>
          <w:tcPr>
            <w:tcW w:w="840" w:type="dxa"/>
          </w:tcPr>
          <w:p w14:paraId="43500333" w14:textId="77777777" w:rsidR="003459FA" w:rsidRPr="007B6B11" w:rsidRDefault="003459FA" w:rsidP="004E02BE">
            <w:pPr>
              <w:pStyle w:val="Tabelazwyky"/>
            </w:pPr>
            <w:r w:rsidRPr="007B6B11">
              <w:t>B</w:t>
            </w:r>
          </w:p>
        </w:tc>
        <w:tc>
          <w:tcPr>
            <w:tcW w:w="2087" w:type="dxa"/>
          </w:tcPr>
          <w:p w14:paraId="6F9783D5" w14:textId="33177807" w:rsidR="003459FA" w:rsidRPr="007B6B11" w:rsidRDefault="003459FA" w:rsidP="004E02BE">
            <w:pPr>
              <w:pStyle w:val="Tabelazwyky"/>
            </w:pPr>
            <w:r w:rsidRPr="007B6B11">
              <w:t>WarehouseType</w:t>
            </w:r>
          </w:p>
        </w:tc>
        <w:tc>
          <w:tcPr>
            <w:tcW w:w="1134" w:type="dxa"/>
          </w:tcPr>
          <w:p w14:paraId="22A96716" w14:textId="77777777" w:rsidR="003459FA" w:rsidRPr="007B6B11" w:rsidRDefault="003459FA" w:rsidP="004E02BE">
            <w:pPr>
              <w:pStyle w:val="Tabelazwyky"/>
            </w:pPr>
            <w:r w:rsidRPr="007B6B11">
              <w:t>0..1</w:t>
            </w:r>
          </w:p>
        </w:tc>
      </w:tr>
      <w:tr w:rsidR="00B74D6B" w:rsidRPr="007B6B11" w14:paraId="3F0C5B2C" w14:textId="77777777" w:rsidTr="00D408FF">
        <w:trPr>
          <w:trHeight w:val="213"/>
        </w:trPr>
        <w:tc>
          <w:tcPr>
            <w:tcW w:w="1838" w:type="dxa"/>
          </w:tcPr>
          <w:p w14:paraId="2C462736" w14:textId="77777777" w:rsidR="00B74D6B" w:rsidRPr="007B6B11" w:rsidRDefault="00B74D6B" w:rsidP="004E02BE">
            <w:pPr>
              <w:pStyle w:val="Tabelazwyky"/>
            </w:pPr>
            <w:r w:rsidRPr="007B6B11">
              <w:t>CalculOfAmountOfExciseDuty</w:t>
            </w:r>
          </w:p>
        </w:tc>
        <w:tc>
          <w:tcPr>
            <w:tcW w:w="3310" w:type="dxa"/>
          </w:tcPr>
          <w:p w14:paraId="1A5B08C1" w14:textId="77777777" w:rsidR="00B74D6B" w:rsidRPr="007B6B11" w:rsidRDefault="00B74D6B" w:rsidP="004E02BE">
            <w:pPr>
              <w:pStyle w:val="Tabelazwyky"/>
            </w:pPr>
            <w:r w:rsidRPr="007B6B11">
              <w:t>Obliczenie wysokości podatku akcyzowego</w:t>
            </w:r>
          </w:p>
        </w:tc>
        <w:tc>
          <w:tcPr>
            <w:tcW w:w="840" w:type="dxa"/>
          </w:tcPr>
          <w:p w14:paraId="316B8831" w14:textId="77777777" w:rsidR="00B74D6B" w:rsidRPr="007B6B11" w:rsidRDefault="00B74D6B" w:rsidP="004E02BE">
            <w:pPr>
              <w:pStyle w:val="Tabelazwyky"/>
            </w:pPr>
            <w:r w:rsidRPr="007B6B11">
              <w:t>C</w:t>
            </w:r>
          </w:p>
        </w:tc>
        <w:tc>
          <w:tcPr>
            <w:tcW w:w="2087" w:type="dxa"/>
          </w:tcPr>
          <w:p w14:paraId="05547C7F" w14:textId="77777777" w:rsidR="00B74D6B" w:rsidRPr="007B6B11" w:rsidRDefault="00B74D6B" w:rsidP="004E02BE">
            <w:pPr>
              <w:pStyle w:val="Tabelazwyky"/>
            </w:pPr>
            <w:r w:rsidRPr="007B6B11">
              <w:t>ZCalculOfAmountOfExciseDutyType</w:t>
            </w:r>
          </w:p>
        </w:tc>
        <w:tc>
          <w:tcPr>
            <w:tcW w:w="1134" w:type="dxa"/>
          </w:tcPr>
          <w:p w14:paraId="1538CC90" w14:textId="77777777" w:rsidR="00B74D6B" w:rsidRPr="007B6B11" w:rsidRDefault="00B74D6B" w:rsidP="004E02BE">
            <w:pPr>
              <w:pStyle w:val="Tabelazwyky"/>
            </w:pPr>
            <w:r w:rsidRPr="007B6B11">
              <w:t>1..1</w:t>
            </w:r>
          </w:p>
        </w:tc>
      </w:tr>
      <w:tr w:rsidR="00B74D6B" w:rsidRPr="007B6B11" w14:paraId="6ABC9535" w14:textId="77777777" w:rsidTr="00D408FF">
        <w:trPr>
          <w:trHeight w:val="213"/>
        </w:trPr>
        <w:tc>
          <w:tcPr>
            <w:tcW w:w="1838" w:type="dxa"/>
          </w:tcPr>
          <w:p w14:paraId="58127CED" w14:textId="77777777" w:rsidR="00B74D6B" w:rsidRPr="007B6B11" w:rsidRDefault="00B74D6B" w:rsidP="004E02BE">
            <w:pPr>
              <w:pStyle w:val="Tabelazwyky"/>
            </w:pPr>
            <w:r w:rsidRPr="007B6B11">
              <w:t>CleareanceExciseDuty</w:t>
            </w:r>
          </w:p>
        </w:tc>
        <w:tc>
          <w:tcPr>
            <w:tcW w:w="3310" w:type="dxa"/>
          </w:tcPr>
          <w:p w14:paraId="584F770C" w14:textId="77777777" w:rsidR="00B74D6B" w:rsidRPr="007B6B11" w:rsidRDefault="00B74D6B" w:rsidP="004E02BE">
            <w:pPr>
              <w:pStyle w:val="Tabelazwyky"/>
            </w:pPr>
            <w:r w:rsidRPr="007B6B11">
              <w:t>Rozliczenie podatku akcyzowego</w:t>
            </w:r>
          </w:p>
        </w:tc>
        <w:tc>
          <w:tcPr>
            <w:tcW w:w="840" w:type="dxa"/>
          </w:tcPr>
          <w:p w14:paraId="7B96F739" w14:textId="77777777" w:rsidR="00B74D6B" w:rsidRPr="007B6B11" w:rsidRDefault="00B74D6B" w:rsidP="004E02BE">
            <w:pPr>
              <w:pStyle w:val="Tabelazwyky"/>
            </w:pPr>
            <w:r w:rsidRPr="007B6B11">
              <w:t>D</w:t>
            </w:r>
          </w:p>
        </w:tc>
        <w:tc>
          <w:tcPr>
            <w:tcW w:w="2087" w:type="dxa"/>
          </w:tcPr>
          <w:p w14:paraId="69974D2D" w14:textId="77777777" w:rsidR="00B74D6B" w:rsidRPr="007B6B11" w:rsidRDefault="00B74D6B" w:rsidP="004E02BE">
            <w:pPr>
              <w:pStyle w:val="Tabelazwyky"/>
            </w:pPr>
            <w:r w:rsidRPr="007B6B11">
              <w:t>CleareanceExciseDutyType</w:t>
            </w:r>
          </w:p>
        </w:tc>
        <w:tc>
          <w:tcPr>
            <w:tcW w:w="1134" w:type="dxa"/>
          </w:tcPr>
          <w:p w14:paraId="6C78A0C5" w14:textId="77777777" w:rsidR="00B74D6B" w:rsidRPr="007B6B11" w:rsidRDefault="00B74D6B" w:rsidP="004E02BE">
            <w:pPr>
              <w:pStyle w:val="Tabelazwyky"/>
            </w:pPr>
            <w:r w:rsidRPr="007B6B11">
              <w:t>1..1</w:t>
            </w:r>
          </w:p>
        </w:tc>
      </w:tr>
      <w:tr w:rsidR="00B74D6B" w:rsidRPr="007B6B11" w14:paraId="4A2AEC29" w14:textId="77777777" w:rsidTr="00D408FF">
        <w:trPr>
          <w:trHeight w:val="213"/>
        </w:trPr>
        <w:tc>
          <w:tcPr>
            <w:tcW w:w="1838" w:type="dxa"/>
          </w:tcPr>
          <w:p w14:paraId="5FB504F8" w14:textId="77777777" w:rsidR="00B74D6B" w:rsidRPr="007B6B11" w:rsidRDefault="00B74D6B" w:rsidP="004E02BE">
            <w:pPr>
              <w:pStyle w:val="Tabelazwyky"/>
            </w:pPr>
            <w:r w:rsidRPr="007B6B11">
              <w:t>Items</w:t>
            </w:r>
          </w:p>
        </w:tc>
        <w:tc>
          <w:tcPr>
            <w:tcW w:w="3310" w:type="dxa"/>
          </w:tcPr>
          <w:p w14:paraId="3E8C7B74" w14:textId="77777777" w:rsidR="00B74D6B" w:rsidRPr="007B6B11" w:rsidRDefault="00B74D6B" w:rsidP="004E02BE">
            <w:pPr>
              <w:pStyle w:val="Tabelazwyky"/>
            </w:pPr>
            <w:r w:rsidRPr="007B6B11">
              <w:t>Obliczenie wysokości podatku akcyzowego od poszczególnych wyrobów</w:t>
            </w:r>
          </w:p>
        </w:tc>
        <w:tc>
          <w:tcPr>
            <w:tcW w:w="840" w:type="dxa"/>
          </w:tcPr>
          <w:p w14:paraId="2E68F76B" w14:textId="77777777" w:rsidR="00B74D6B" w:rsidRPr="007B6B11" w:rsidRDefault="00B74D6B" w:rsidP="004E02BE">
            <w:pPr>
              <w:pStyle w:val="Tabelazwyky"/>
            </w:pPr>
            <w:r w:rsidRPr="007B6B11">
              <w:t>F</w:t>
            </w:r>
          </w:p>
        </w:tc>
        <w:tc>
          <w:tcPr>
            <w:tcW w:w="2087" w:type="dxa"/>
          </w:tcPr>
          <w:p w14:paraId="0BE89B64" w14:textId="77777777" w:rsidR="00B74D6B" w:rsidRPr="007B6B11" w:rsidRDefault="00B74D6B" w:rsidP="004E02BE">
            <w:pPr>
              <w:pStyle w:val="Tabelazwyky"/>
            </w:pPr>
            <w:r w:rsidRPr="007B6B11">
              <w:t>ItemsType</w:t>
            </w:r>
          </w:p>
        </w:tc>
        <w:tc>
          <w:tcPr>
            <w:tcW w:w="1134" w:type="dxa"/>
          </w:tcPr>
          <w:p w14:paraId="759E04CC" w14:textId="4A1BF556" w:rsidR="00B74D6B" w:rsidRPr="007B6B11" w:rsidRDefault="00483478" w:rsidP="004E02BE">
            <w:pPr>
              <w:pStyle w:val="Tabelazwyky"/>
            </w:pPr>
            <w:r w:rsidRPr="007B6B11">
              <w:t>1</w:t>
            </w:r>
            <w:r w:rsidR="00B74D6B" w:rsidRPr="007B6B11">
              <w:t>..1</w:t>
            </w:r>
          </w:p>
        </w:tc>
      </w:tr>
      <w:tr w:rsidR="00233174" w:rsidRPr="007B6B11" w14:paraId="24AA8983" w14:textId="77777777" w:rsidTr="00D408FF">
        <w:trPr>
          <w:trHeight w:val="213"/>
        </w:trPr>
        <w:tc>
          <w:tcPr>
            <w:tcW w:w="1838" w:type="dxa"/>
          </w:tcPr>
          <w:p w14:paraId="4B1403B2" w14:textId="77777777" w:rsidR="00233174" w:rsidRPr="007B6B11" w:rsidRDefault="00233174" w:rsidP="004E02BE">
            <w:pPr>
              <w:pStyle w:val="Tabelazwyky"/>
            </w:pPr>
            <w:r w:rsidRPr="007B6B11">
              <w:t>DailyPaymentInformation</w:t>
            </w:r>
          </w:p>
        </w:tc>
        <w:tc>
          <w:tcPr>
            <w:tcW w:w="3310" w:type="dxa"/>
          </w:tcPr>
          <w:p w14:paraId="59DEAFDC" w14:textId="527A1F57" w:rsidR="00233174" w:rsidRPr="007B6B11" w:rsidRDefault="00880463" w:rsidP="004E02BE">
            <w:pPr>
              <w:pStyle w:val="Tabelazwyky"/>
            </w:pPr>
            <w:r w:rsidRPr="007B6B11">
              <w:t>Informacja o</w:t>
            </w:r>
            <w:r w:rsidR="00DE3AD6" w:rsidRPr="007B6B11">
              <w:t xml:space="preserve"> wpłat</w:t>
            </w:r>
            <w:r w:rsidRPr="007B6B11">
              <w:t>ach</w:t>
            </w:r>
            <w:r w:rsidR="00DE3AD6" w:rsidRPr="007B6B11">
              <w:t xml:space="preserve"> dziennych</w:t>
            </w:r>
          </w:p>
        </w:tc>
        <w:tc>
          <w:tcPr>
            <w:tcW w:w="840" w:type="dxa"/>
          </w:tcPr>
          <w:p w14:paraId="4F0D6FDA" w14:textId="77777777" w:rsidR="00233174" w:rsidRPr="007B6B11" w:rsidRDefault="008B7841" w:rsidP="004E02BE">
            <w:pPr>
              <w:pStyle w:val="Tabelazwyky"/>
            </w:pPr>
            <w:r w:rsidRPr="007B6B11">
              <w:t>E</w:t>
            </w:r>
          </w:p>
        </w:tc>
        <w:tc>
          <w:tcPr>
            <w:tcW w:w="2087" w:type="dxa"/>
          </w:tcPr>
          <w:p w14:paraId="470E7B1C" w14:textId="1E4E9CBF" w:rsidR="003459FA" w:rsidRPr="007B6B11" w:rsidRDefault="003459FA" w:rsidP="004E02BE">
            <w:pPr>
              <w:pStyle w:val="Tabelazwyky"/>
            </w:pPr>
            <w:r w:rsidRPr="007B6B11">
              <w:t xml:space="preserve">DailyPaymentInformationType </w:t>
            </w:r>
          </w:p>
          <w:p w14:paraId="07EED8CD" w14:textId="0F7876EC" w:rsidR="00135EBE" w:rsidRPr="007B6B11" w:rsidRDefault="00945689" w:rsidP="004E02BE">
            <w:pPr>
              <w:pStyle w:val="Tabelazwyky"/>
            </w:pPr>
            <w:r w:rsidRPr="007B6B11">
              <w:t>Patrz reguła</w:t>
            </w:r>
            <w:r w:rsidR="00C27C5F" w:rsidRPr="007B6B11">
              <w:t xml:space="preserve"> R</w:t>
            </w:r>
            <w:r w:rsidR="009F0700" w:rsidRPr="007B6B11">
              <w:t>5</w:t>
            </w:r>
          </w:p>
        </w:tc>
        <w:tc>
          <w:tcPr>
            <w:tcW w:w="1134" w:type="dxa"/>
          </w:tcPr>
          <w:p w14:paraId="70FFE96A" w14:textId="77777777" w:rsidR="00233174" w:rsidRPr="007B6B11" w:rsidRDefault="00C6122F" w:rsidP="004E02BE">
            <w:pPr>
              <w:pStyle w:val="Tabelazwyky"/>
            </w:pPr>
            <w:r w:rsidRPr="007B6B11">
              <w:t>0</w:t>
            </w:r>
            <w:r w:rsidR="00233174" w:rsidRPr="007B6B11">
              <w:t>..1</w:t>
            </w:r>
          </w:p>
        </w:tc>
      </w:tr>
    </w:tbl>
    <w:p w14:paraId="6C0A4AC7" w14:textId="77777777" w:rsidR="00DB2454" w:rsidRDefault="00DB2454">
      <w:pPr>
        <w:spacing w:before="0" w:after="0" w:line="240" w:lineRule="auto"/>
        <w:rPr>
          <w:bCs/>
          <w:sz w:val="22"/>
          <w:szCs w:val="20"/>
        </w:rPr>
      </w:pPr>
      <w:bookmarkStart w:id="174" w:name="_Toc97503862"/>
      <w:r>
        <w:br w:type="page"/>
      </w:r>
    </w:p>
    <w:p w14:paraId="18BF5E9D" w14:textId="5EBC0976" w:rsidR="00DC2CEF" w:rsidRPr="007B6B11" w:rsidRDefault="00DC2CEF" w:rsidP="004E02BE">
      <w:pPr>
        <w:pStyle w:val="Z2PodpisRysunkuTabeli"/>
      </w:pPr>
      <w:bookmarkStart w:id="175" w:name="_Toc183172114"/>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8</w:t>
      </w:r>
      <w:r w:rsidR="00E354C5">
        <w:rPr>
          <w:noProof/>
        </w:rPr>
        <w:fldChar w:fldCharType="end"/>
      </w:r>
      <w:r w:rsidRPr="007B6B11">
        <w:t>. Struktura &lt;HeaderType&gt;, nagłówka załącznika AKC-4A.</w:t>
      </w:r>
      <w:bookmarkEnd w:id="174"/>
      <w:bookmarkEnd w:id="175"/>
    </w:p>
    <w:p w14:paraId="20A24A6E" w14:textId="67464516" w:rsidR="00EF704E" w:rsidRPr="007B6B11" w:rsidRDefault="00EF704E" w:rsidP="004E02BE">
      <w:r w:rsidRPr="007B6B11">
        <w:rPr>
          <w:noProof/>
        </w:rPr>
        <w:drawing>
          <wp:inline distT="0" distB="0" distL="0" distR="0" wp14:anchorId="441597BC" wp14:editId="11A468CE">
            <wp:extent cx="5749925" cy="4730115"/>
            <wp:effectExtent l="19050" t="19050" r="22225" b="13335"/>
            <wp:docPr id="67" name="Obraz 67" descr="Rysunek przedstawia strukturę  &lt;HeaderType&gt;, nagłówk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Obraz 67" descr="Rysunek przedstawia strukturę  &lt;HeaderType&gt;, nagłówka załącznika AKC-4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49925" cy="4730115"/>
                    </a:xfrm>
                    <a:prstGeom prst="rect">
                      <a:avLst/>
                    </a:prstGeom>
                    <a:noFill/>
                    <a:ln>
                      <a:solidFill>
                        <a:schemeClr val="tx1"/>
                      </a:solidFill>
                    </a:ln>
                  </pic:spPr>
                </pic:pic>
              </a:graphicData>
            </a:graphic>
          </wp:inline>
        </w:drawing>
      </w:r>
    </w:p>
    <w:p w14:paraId="31EA90FC" w14:textId="6244ECE4" w:rsidR="009330BB" w:rsidRPr="007B6B11" w:rsidRDefault="009330BB" w:rsidP="004E02BE">
      <w:pPr>
        <w:pStyle w:val="Z2PodpisRysunkuTabeli"/>
      </w:pPr>
      <w:bookmarkStart w:id="176" w:name="_Toc183171987"/>
      <w:r w:rsidRPr="007B6B11">
        <w:t xml:space="preserve">Tabela </w:t>
      </w:r>
      <w:r w:rsidR="00E354C5">
        <w:fldChar w:fldCharType="begin"/>
      </w:r>
      <w:r w:rsidR="00E354C5">
        <w:instrText xml:space="preserve"> SEQ Tabela \* ARABIC </w:instrText>
      </w:r>
      <w:r w:rsidR="00E354C5">
        <w:fldChar w:fldCharType="separate"/>
      </w:r>
      <w:r w:rsidR="006D48AD">
        <w:rPr>
          <w:noProof/>
        </w:rPr>
        <w:t>19</w:t>
      </w:r>
      <w:r w:rsidR="00E354C5">
        <w:fldChar w:fldCharType="end"/>
      </w:r>
      <w:r w:rsidRPr="007B6B11">
        <w:t>. Struktura &lt; WarehouseType &gt;, Dane o składzie podatkowym i o zarejestrowanym odbiorcy załącznika AKC-4A</w:t>
      </w:r>
      <w:bookmarkEnd w:id="176"/>
    </w:p>
    <w:tbl>
      <w:tblPr>
        <w:tblStyle w:val="Tabela-Siatka"/>
        <w:tblW w:w="9225" w:type="dxa"/>
        <w:tblLook w:val="01E0" w:firstRow="1" w:lastRow="1" w:firstColumn="1" w:lastColumn="1" w:noHBand="0" w:noVBand="0"/>
      </w:tblPr>
      <w:tblGrid>
        <w:gridCol w:w="1788"/>
        <w:gridCol w:w="3360"/>
        <w:gridCol w:w="840"/>
        <w:gridCol w:w="2040"/>
        <w:gridCol w:w="1197"/>
      </w:tblGrid>
      <w:tr w:rsidR="00233174" w:rsidRPr="007B6B11" w14:paraId="09F5C777" w14:textId="77777777" w:rsidTr="00DC2CEF">
        <w:trPr>
          <w:trHeight w:val="213"/>
          <w:tblHeader/>
        </w:trPr>
        <w:tc>
          <w:tcPr>
            <w:tcW w:w="1788" w:type="dxa"/>
            <w:shd w:val="clear" w:color="auto" w:fill="D9D9D9" w:themeFill="background1" w:themeFillShade="D9"/>
          </w:tcPr>
          <w:p w14:paraId="2AA46FA2" w14:textId="77777777" w:rsidR="00233174" w:rsidRPr="007B6B11" w:rsidRDefault="00233174" w:rsidP="004E02BE">
            <w:pPr>
              <w:pStyle w:val="naglowektabeli"/>
            </w:pPr>
            <w:r w:rsidRPr="007B6B11">
              <w:t xml:space="preserve">Nazwa </w:t>
            </w:r>
          </w:p>
        </w:tc>
        <w:tc>
          <w:tcPr>
            <w:tcW w:w="3360" w:type="dxa"/>
            <w:shd w:val="clear" w:color="auto" w:fill="D9D9D9" w:themeFill="background1" w:themeFillShade="D9"/>
          </w:tcPr>
          <w:p w14:paraId="015B6FA6" w14:textId="77777777" w:rsidR="00233174" w:rsidRPr="007B6B11" w:rsidRDefault="00233174" w:rsidP="004E02BE">
            <w:pPr>
              <w:pStyle w:val="naglowektabeli"/>
            </w:pPr>
            <w:r w:rsidRPr="007B6B11">
              <w:t>Opis</w:t>
            </w:r>
          </w:p>
        </w:tc>
        <w:tc>
          <w:tcPr>
            <w:tcW w:w="840" w:type="dxa"/>
            <w:shd w:val="clear" w:color="auto" w:fill="D9D9D9" w:themeFill="background1" w:themeFillShade="D9"/>
          </w:tcPr>
          <w:p w14:paraId="2BD6E5F5" w14:textId="77777777" w:rsidR="00233174" w:rsidRPr="007B6B11" w:rsidRDefault="00233174" w:rsidP="004E02BE">
            <w:pPr>
              <w:pStyle w:val="naglowektabeli"/>
            </w:pPr>
            <w:r w:rsidRPr="007B6B11">
              <w:t>Nr pola</w:t>
            </w:r>
          </w:p>
        </w:tc>
        <w:tc>
          <w:tcPr>
            <w:tcW w:w="2040" w:type="dxa"/>
            <w:shd w:val="clear" w:color="auto" w:fill="D9D9D9" w:themeFill="background1" w:themeFillShade="D9"/>
          </w:tcPr>
          <w:p w14:paraId="6E40B9C0" w14:textId="77777777" w:rsidR="00233174" w:rsidRPr="007B6B11" w:rsidRDefault="00233174" w:rsidP="004E02BE">
            <w:pPr>
              <w:pStyle w:val="naglowektabeli"/>
            </w:pPr>
            <w:r w:rsidRPr="007B6B11">
              <w:t>Typ, reguły</w:t>
            </w:r>
          </w:p>
        </w:tc>
        <w:tc>
          <w:tcPr>
            <w:tcW w:w="1197" w:type="dxa"/>
            <w:shd w:val="clear" w:color="auto" w:fill="D9D9D9" w:themeFill="background1" w:themeFillShade="D9"/>
          </w:tcPr>
          <w:p w14:paraId="4422E69C" w14:textId="77777777" w:rsidR="00233174" w:rsidRPr="007B6B11" w:rsidRDefault="00233174" w:rsidP="004E02BE">
            <w:pPr>
              <w:pStyle w:val="naglowektabeli"/>
            </w:pPr>
            <w:r w:rsidRPr="007B6B11">
              <w:t>Liczebność</w:t>
            </w:r>
          </w:p>
        </w:tc>
      </w:tr>
      <w:tr w:rsidR="00233174" w:rsidRPr="007B6B11" w14:paraId="259E983B" w14:textId="77777777" w:rsidTr="006B144F">
        <w:trPr>
          <w:trHeight w:val="213"/>
        </w:trPr>
        <w:tc>
          <w:tcPr>
            <w:tcW w:w="1788" w:type="dxa"/>
          </w:tcPr>
          <w:p w14:paraId="34F1DD13" w14:textId="77777777" w:rsidR="00233174" w:rsidRPr="007B6B11" w:rsidRDefault="00233174" w:rsidP="004E02BE">
            <w:pPr>
              <w:pStyle w:val="Tabelazwyky"/>
            </w:pPr>
            <w:r w:rsidRPr="007B6B11">
              <w:t>operatorNo</w:t>
            </w:r>
          </w:p>
        </w:tc>
        <w:tc>
          <w:tcPr>
            <w:tcW w:w="3360" w:type="dxa"/>
          </w:tcPr>
          <w:p w14:paraId="3DBAE843" w14:textId="57537EFF" w:rsidR="00233174" w:rsidRPr="007B6B11" w:rsidRDefault="00DE3AD6" w:rsidP="004E02BE">
            <w:pPr>
              <w:pStyle w:val="Tabelazwyky"/>
            </w:pPr>
            <w:r w:rsidRPr="007B6B11">
              <w:t>Numer akcyzowy składu (wypełnia podatnik prowadzący skład podatkowy).</w:t>
            </w:r>
          </w:p>
        </w:tc>
        <w:tc>
          <w:tcPr>
            <w:tcW w:w="840" w:type="dxa"/>
          </w:tcPr>
          <w:p w14:paraId="466D1B52" w14:textId="740A7BA2" w:rsidR="00233174" w:rsidRPr="007B6B11" w:rsidRDefault="002E3DCA" w:rsidP="004E02BE">
            <w:pPr>
              <w:pStyle w:val="Tabelazwyky"/>
            </w:pPr>
            <w:r w:rsidRPr="007B6B11">
              <w:t>6</w:t>
            </w:r>
          </w:p>
        </w:tc>
        <w:tc>
          <w:tcPr>
            <w:tcW w:w="2040" w:type="dxa"/>
          </w:tcPr>
          <w:p w14:paraId="62BDEF7B" w14:textId="77777777" w:rsidR="00233174" w:rsidRPr="007B6B11" w:rsidRDefault="00044099" w:rsidP="004E02BE">
            <w:pPr>
              <w:pStyle w:val="Tabelazwyky"/>
            </w:pPr>
            <w:r w:rsidRPr="007B6B11">
              <w:t>string</w:t>
            </w:r>
            <w:r w:rsidR="00233174" w:rsidRPr="007B6B11">
              <w:t>(13)</w:t>
            </w:r>
          </w:p>
          <w:p w14:paraId="2B992198" w14:textId="3E7A0A4D" w:rsidR="00233174" w:rsidRPr="007B6B11" w:rsidRDefault="00945689" w:rsidP="004E02BE">
            <w:pPr>
              <w:pStyle w:val="Tabelazwyky"/>
            </w:pPr>
            <w:r w:rsidRPr="007B6B11">
              <w:t>Patrz reguła</w:t>
            </w:r>
            <w:r w:rsidR="002E3DCA" w:rsidRPr="007B6B11">
              <w:t xml:space="preserve"> R</w:t>
            </w:r>
            <w:r w:rsidR="009F0700" w:rsidRPr="007B6B11">
              <w:t>6</w:t>
            </w:r>
          </w:p>
        </w:tc>
        <w:tc>
          <w:tcPr>
            <w:tcW w:w="1197" w:type="dxa"/>
          </w:tcPr>
          <w:p w14:paraId="2CAA8AE1" w14:textId="77777777" w:rsidR="00233174" w:rsidRPr="007B6B11" w:rsidRDefault="00233174" w:rsidP="004E02BE">
            <w:pPr>
              <w:pStyle w:val="Tabelazwyky"/>
            </w:pPr>
            <w:r w:rsidRPr="007B6B11">
              <w:t>0..1</w:t>
            </w:r>
          </w:p>
        </w:tc>
      </w:tr>
      <w:tr w:rsidR="00233174" w:rsidRPr="007B6B11" w14:paraId="6206079D" w14:textId="77777777" w:rsidTr="006B144F">
        <w:trPr>
          <w:trHeight w:val="213"/>
        </w:trPr>
        <w:tc>
          <w:tcPr>
            <w:tcW w:w="1788" w:type="dxa"/>
          </w:tcPr>
          <w:p w14:paraId="5042D5A4" w14:textId="77777777" w:rsidR="00233174" w:rsidRPr="007B6B11" w:rsidRDefault="00233174" w:rsidP="004E02BE">
            <w:pPr>
              <w:pStyle w:val="Tabelazwyky"/>
            </w:pPr>
            <w:r w:rsidRPr="007B6B11">
              <w:t>userNo</w:t>
            </w:r>
          </w:p>
        </w:tc>
        <w:tc>
          <w:tcPr>
            <w:tcW w:w="3360" w:type="dxa"/>
          </w:tcPr>
          <w:p w14:paraId="2F0AD5FC" w14:textId="4DB0EB6F" w:rsidR="00233174" w:rsidRPr="007B6B11" w:rsidRDefault="00DE3AD6" w:rsidP="004E02BE">
            <w:pPr>
              <w:pStyle w:val="Tabelazwyky"/>
            </w:pPr>
            <w:r w:rsidRPr="007B6B11">
              <w:t xml:space="preserve">Numer akcyzowy składu. </w:t>
            </w:r>
            <w:r w:rsidR="002E3DCA" w:rsidRPr="007B6B11">
              <w:t>(wypełnia</w:t>
            </w:r>
            <w:r w:rsidRPr="007B6B11">
              <w:t xml:space="preserve"> podatnik korzystający z obcego składu podatkowego.</w:t>
            </w:r>
          </w:p>
        </w:tc>
        <w:tc>
          <w:tcPr>
            <w:tcW w:w="840" w:type="dxa"/>
          </w:tcPr>
          <w:p w14:paraId="4DC0037B" w14:textId="46AFD668" w:rsidR="00233174" w:rsidRPr="007B6B11" w:rsidRDefault="002E3DCA" w:rsidP="004E02BE">
            <w:pPr>
              <w:pStyle w:val="Tabelazwyky"/>
            </w:pPr>
            <w:r w:rsidRPr="007B6B11">
              <w:t>7</w:t>
            </w:r>
          </w:p>
        </w:tc>
        <w:tc>
          <w:tcPr>
            <w:tcW w:w="2040" w:type="dxa"/>
          </w:tcPr>
          <w:p w14:paraId="5A5264D7" w14:textId="77777777" w:rsidR="00233174" w:rsidRPr="007B6B11" w:rsidRDefault="00044099" w:rsidP="004E02BE">
            <w:pPr>
              <w:pStyle w:val="Tabelazwyky"/>
            </w:pPr>
            <w:r w:rsidRPr="007B6B11">
              <w:t>string</w:t>
            </w:r>
            <w:r w:rsidR="00233174" w:rsidRPr="007B6B11">
              <w:t>(13)</w:t>
            </w:r>
          </w:p>
          <w:p w14:paraId="25F3802C" w14:textId="2E1917CE" w:rsidR="00233174" w:rsidRPr="007B6B11" w:rsidRDefault="002E3DCA" w:rsidP="004E02BE">
            <w:pPr>
              <w:pStyle w:val="Tabelazwyky"/>
            </w:pPr>
            <w:r w:rsidRPr="007B6B11">
              <w:t>Patrz reguła R</w:t>
            </w:r>
            <w:r w:rsidR="009F0700" w:rsidRPr="007B6B11">
              <w:t>7</w:t>
            </w:r>
          </w:p>
        </w:tc>
        <w:tc>
          <w:tcPr>
            <w:tcW w:w="1197" w:type="dxa"/>
          </w:tcPr>
          <w:p w14:paraId="0988D953" w14:textId="77777777" w:rsidR="00233174" w:rsidRPr="007B6B11" w:rsidRDefault="00233174" w:rsidP="004E02BE">
            <w:pPr>
              <w:pStyle w:val="Tabelazwyky"/>
            </w:pPr>
            <w:r w:rsidRPr="007B6B11">
              <w:t>0..1</w:t>
            </w:r>
          </w:p>
        </w:tc>
      </w:tr>
      <w:tr w:rsidR="00233174" w:rsidRPr="007B6B11" w14:paraId="3A03CAD1" w14:textId="77777777" w:rsidTr="006B144F">
        <w:trPr>
          <w:trHeight w:val="213"/>
        </w:trPr>
        <w:tc>
          <w:tcPr>
            <w:tcW w:w="1788" w:type="dxa"/>
          </w:tcPr>
          <w:p w14:paraId="1C5EF04C" w14:textId="77777777" w:rsidR="00233174" w:rsidRPr="007B6B11" w:rsidRDefault="00233174" w:rsidP="004E02BE">
            <w:pPr>
              <w:pStyle w:val="Tabelazwyky"/>
            </w:pPr>
            <w:r w:rsidRPr="007B6B11">
              <w:t>address</w:t>
            </w:r>
          </w:p>
        </w:tc>
        <w:tc>
          <w:tcPr>
            <w:tcW w:w="3360" w:type="dxa"/>
          </w:tcPr>
          <w:p w14:paraId="01355A6C" w14:textId="77777777" w:rsidR="00233174" w:rsidRPr="007B6B11" w:rsidRDefault="00233174" w:rsidP="004E02BE">
            <w:pPr>
              <w:pStyle w:val="Tabelazwyky"/>
            </w:pPr>
            <w:r w:rsidRPr="007B6B11">
              <w:t>Adres składu</w:t>
            </w:r>
            <w:r w:rsidR="00DE3AD6" w:rsidRPr="007B6B11">
              <w:t>.</w:t>
            </w:r>
          </w:p>
        </w:tc>
        <w:tc>
          <w:tcPr>
            <w:tcW w:w="840" w:type="dxa"/>
          </w:tcPr>
          <w:p w14:paraId="76DA874C" w14:textId="2636F300" w:rsidR="00233174" w:rsidRPr="007B6B11" w:rsidRDefault="002E3DCA" w:rsidP="004E02BE">
            <w:pPr>
              <w:pStyle w:val="Tabelazwyky"/>
            </w:pPr>
            <w:r w:rsidRPr="007B6B11">
              <w:t>8</w:t>
            </w:r>
          </w:p>
        </w:tc>
        <w:tc>
          <w:tcPr>
            <w:tcW w:w="2040" w:type="dxa"/>
          </w:tcPr>
          <w:p w14:paraId="388552F1" w14:textId="77777777" w:rsidR="00233174" w:rsidRPr="007B6B11" w:rsidRDefault="00044099" w:rsidP="004E02BE">
            <w:pPr>
              <w:pStyle w:val="Tabelazwyky"/>
            </w:pPr>
            <w:r w:rsidRPr="007B6B11">
              <w:t>string</w:t>
            </w:r>
            <w:r w:rsidR="006F792D" w:rsidRPr="007B6B11">
              <w:t>(</w:t>
            </w:r>
            <w:r w:rsidR="00D561DA" w:rsidRPr="007B6B11">
              <w:t>512</w:t>
            </w:r>
            <w:r w:rsidR="00233174" w:rsidRPr="007B6B11">
              <w:t>)</w:t>
            </w:r>
          </w:p>
        </w:tc>
        <w:tc>
          <w:tcPr>
            <w:tcW w:w="1197" w:type="dxa"/>
          </w:tcPr>
          <w:p w14:paraId="6DCBAEF4" w14:textId="77777777" w:rsidR="00233174" w:rsidRPr="007B6B11" w:rsidRDefault="00233174" w:rsidP="004E02BE">
            <w:pPr>
              <w:pStyle w:val="Tabelazwyky"/>
            </w:pPr>
            <w:r w:rsidRPr="007B6B11">
              <w:t>0..1</w:t>
            </w:r>
          </w:p>
        </w:tc>
      </w:tr>
      <w:tr w:rsidR="00233174" w:rsidRPr="007B6B11" w14:paraId="54DAF20C" w14:textId="77777777" w:rsidTr="006B144F">
        <w:trPr>
          <w:trHeight w:val="213"/>
        </w:trPr>
        <w:tc>
          <w:tcPr>
            <w:tcW w:w="1788" w:type="dxa"/>
          </w:tcPr>
          <w:p w14:paraId="3E887749" w14:textId="77777777" w:rsidR="00233174" w:rsidRPr="007B6B11" w:rsidRDefault="00233174" w:rsidP="004E02BE">
            <w:pPr>
              <w:pStyle w:val="Tabelazwyky"/>
            </w:pPr>
            <w:r w:rsidRPr="007B6B11">
              <w:t>consumerNo</w:t>
            </w:r>
          </w:p>
        </w:tc>
        <w:tc>
          <w:tcPr>
            <w:tcW w:w="3360" w:type="dxa"/>
          </w:tcPr>
          <w:p w14:paraId="145510AD" w14:textId="46750017" w:rsidR="00233174" w:rsidRPr="007B6B11" w:rsidRDefault="00233174" w:rsidP="004E02BE">
            <w:pPr>
              <w:pStyle w:val="Tabelazwyky"/>
            </w:pPr>
            <w:r w:rsidRPr="007B6B11">
              <w:t xml:space="preserve">Numer akcyzowy zarejestrowanego odbiorcy </w:t>
            </w:r>
            <w:r w:rsidR="002E3DCA" w:rsidRPr="007B6B11">
              <w:t>(wypełnić w przypadku, gdy niniejszy formularz stanowi załącznik do formularza głównego AKC-4zo)</w:t>
            </w:r>
          </w:p>
        </w:tc>
        <w:tc>
          <w:tcPr>
            <w:tcW w:w="840" w:type="dxa"/>
          </w:tcPr>
          <w:p w14:paraId="1E6D7891" w14:textId="0F2D5FF1" w:rsidR="00233174" w:rsidRPr="007B6B11" w:rsidRDefault="002E3DCA" w:rsidP="004E02BE">
            <w:pPr>
              <w:pStyle w:val="Tabelazwyky"/>
            </w:pPr>
            <w:r w:rsidRPr="007B6B11">
              <w:t>9</w:t>
            </w:r>
          </w:p>
        </w:tc>
        <w:tc>
          <w:tcPr>
            <w:tcW w:w="2040" w:type="dxa"/>
          </w:tcPr>
          <w:p w14:paraId="68B72399" w14:textId="77777777" w:rsidR="00233174" w:rsidRPr="007B6B11" w:rsidRDefault="00044099" w:rsidP="004E02BE">
            <w:pPr>
              <w:pStyle w:val="Tabelazwyky"/>
            </w:pPr>
            <w:r w:rsidRPr="007B6B11">
              <w:t>string</w:t>
            </w:r>
            <w:r w:rsidR="00233174" w:rsidRPr="007B6B11">
              <w:t>(13)</w:t>
            </w:r>
          </w:p>
          <w:p w14:paraId="54DD8504" w14:textId="68747904" w:rsidR="00233174" w:rsidRPr="007B6B11" w:rsidRDefault="002E3DCA" w:rsidP="004E02BE">
            <w:pPr>
              <w:pStyle w:val="Tabelazwyky"/>
            </w:pPr>
            <w:r w:rsidRPr="007B6B11">
              <w:t>Patrz reguła R8</w:t>
            </w:r>
          </w:p>
        </w:tc>
        <w:tc>
          <w:tcPr>
            <w:tcW w:w="1197" w:type="dxa"/>
          </w:tcPr>
          <w:p w14:paraId="5144BB86" w14:textId="77777777" w:rsidR="00233174" w:rsidRPr="007B6B11" w:rsidRDefault="00233174" w:rsidP="004E02BE">
            <w:pPr>
              <w:pStyle w:val="Tabelazwyky"/>
            </w:pPr>
            <w:r w:rsidRPr="007B6B11">
              <w:t>0..1</w:t>
            </w:r>
          </w:p>
        </w:tc>
      </w:tr>
      <w:tr w:rsidR="00A01E32" w:rsidRPr="007B6B11" w14:paraId="09101ECD" w14:textId="77777777" w:rsidTr="006B144F">
        <w:trPr>
          <w:trHeight w:val="213"/>
        </w:trPr>
        <w:tc>
          <w:tcPr>
            <w:tcW w:w="1788" w:type="dxa"/>
          </w:tcPr>
          <w:p w14:paraId="6E84A58D" w14:textId="77777777" w:rsidR="00A01E32" w:rsidRPr="007B6B11" w:rsidRDefault="00A01E32" w:rsidP="004E02BE">
            <w:pPr>
              <w:pStyle w:val="Tabelazwyky"/>
            </w:pPr>
            <w:r w:rsidRPr="007B6B11">
              <w:t>oneTime</w:t>
            </w:r>
          </w:p>
        </w:tc>
        <w:tc>
          <w:tcPr>
            <w:tcW w:w="3360" w:type="dxa"/>
          </w:tcPr>
          <w:p w14:paraId="71D00157" w14:textId="77777777" w:rsidR="00A01E32" w:rsidRPr="007B6B11" w:rsidRDefault="00A01E32" w:rsidP="004E02BE">
            <w:pPr>
              <w:pStyle w:val="Tabelazwyky"/>
            </w:pPr>
            <w:r w:rsidRPr="007B6B11">
              <w:t>Jednorazowe</w:t>
            </w:r>
          </w:p>
        </w:tc>
        <w:tc>
          <w:tcPr>
            <w:tcW w:w="840" w:type="dxa"/>
          </w:tcPr>
          <w:p w14:paraId="53D04ED4" w14:textId="77777777" w:rsidR="00A01E32" w:rsidRPr="007B6B11" w:rsidRDefault="00A01E32" w:rsidP="004E02BE">
            <w:pPr>
              <w:pStyle w:val="Tabelazwyky"/>
            </w:pPr>
            <w:r w:rsidRPr="007B6B11">
              <w:t>-</w:t>
            </w:r>
          </w:p>
        </w:tc>
        <w:tc>
          <w:tcPr>
            <w:tcW w:w="2040" w:type="dxa"/>
          </w:tcPr>
          <w:p w14:paraId="796D0E54" w14:textId="77777777" w:rsidR="00A01E32" w:rsidRPr="007B6B11" w:rsidRDefault="00A01E32" w:rsidP="004E02BE">
            <w:pPr>
              <w:pStyle w:val="Tabelazwyky"/>
            </w:pPr>
            <w:r w:rsidRPr="007B6B11">
              <w:t>boolean</w:t>
            </w:r>
          </w:p>
        </w:tc>
        <w:tc>
          <w:tcPr>
            <w:tcW w:w="1197" w:type="dxa"/>
          </w:tcPr>
          <w:p w14:paraId="67CB9B42" w14:textId="77777777" w:rsidR="00A01E32" w:rsidRPr="007B6B11" w:rsidRDefault="00A01E32" w:rsidP="004E02BE">
            <w:pPr>
              <w:pStyle w:val="Tabelazwyky"/>
            </w:pPr>
            <w:r w:rsidRPr="007B6B11">
              <w:t>0..1</w:t>
            </w:r>
          </w:p>
        </w:tc>
      </w:tr>
    </w:tbl>
    <w:p w14:paraId="2645D0AF" w14:textId="7C39EF4A" w:rsidR="00DC2CEF" w:rsidRPr="007B6B11" w:rsidRDefault="00DC2CEF" w:rsidP="004E02BE">
      <w:pPr>
        <w:pStyle w:val="Z2PodpisRysunkuTabeli"/>
      </w:pPr>
      <w:bookmarkStart w:id="177" w:name="_Toc97503863"/>
      <w:bookmarkStart w:id="178" w:name="_Toc183172115"/>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9</w:t>
      </w:r>
      <w:r w:rsidR="00E354C5">
        <w:rPr>
          <w:noProof/>
        </w:rPr>
        <w:fldChar w:fldCharType="end"/>
      </w:r>
      <w:r w:rsidRPr="007B6B11">
        <w:t>. Struktura elementu &lt;</w:t>
      </w:r>
      <w:r w:rsidRPr="007B6B11">
        <w:rPr>
          <w:rStyle w:val="polegwne"/>
          <w:rFonts w:ascii="Lato" w:hAnsi="Lato" w:cs="Open Sans"/>
          <w:bCs w:val="0"/>
          <w:lang w:val="pl-PL"/>
        </w:rPr>
        <w:t xml:space="preserve"> WarehouseType</w:t>
      </w:r>
      <w:r w:rsidRPr="007B6B11">
        <w:t xml:space="preserve"> &gt;. </w:t>
      </w:r>
      <w:r w:rsidRPr="007B6B11">
        <w:rPr>
          <w:rFonts w:eastAsia="Times New Roman"/>
        </w:rPr>
        <w:t>Dane o składzie podatkowym i o zarejestrowanym odbiorcy dla załącznika AKC-4A</w:t>
      </w:r>
      <w:r w:rsidRPr="007B6B11">
        <w:t>.</w:t>
      </w:r>
      <w:bookmarkEnd w:id="177"/>
      <w:bookmarkEnd w:id="178"/>
    </w:p>
    <w:p w14:paraId="0E8E999E" w14:textId="30EBD718" w:rsidR="009330BB" w:rsidRPr="007B6B11" w:rsidRDefault="009330BB" w:rsidP="004E02BE">
      <w:r w:rsidRPr="007B6B11">
        <w:rPr>
          <w:noProof/>
        </w:rPr>
        <w:drawing>
          <wp:inline distT="0" distB="0" distL="0" distR="0" wp14:anchorId="62A78517" wp14:editId="4423247C">
            <wp:extent cx="2263140" cy="868680"/>
            <wp:effectExtent l="19050" t="19050" r="3810" b="7620"/>
            <wp:docPr id="11" name="Obraz 11" descr="Rysunek przedstawia strukturę  elementu &lt; WarehouseType &gt;. Dane o składzie podatkowym i o zarejestrowanym odbiorcy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descr="Rysunek przedstawia strukturę  elementu &lt; WarehouseType &gt;. Dane o składzie podatkowym i o zarejestrowanym odbiorcy dla załącznika AKC-4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3BF4DAA4" w14:textId="05F0FFEA" w:rsidR="00DB7947" w:rsidRPr="007B6B11" w:rsidRDefault="00DB7947" w:rsidP="004E02BE">
      <w:pPr>
        <w:pStyle w:val="Z2PodpisRysunkuTabeli"/>
      </w:pPr>
      <w:bookmarkStart w:id="179" w:name="_Toc183171988"/>
      <w:r w:rsidRPr="007B6B11">
        <w:t xml:space="preserve">Tabela </w:t>
      </w:r>
      <w:r w:rsidR="00E354C5">
        <w:fldChar w:fldCharType="begin"/>
      </w:r>
      <w:r w:rsidR="00E354C5">
        <w:instrText xml:space="preserve"> SEQ Tabela \* ARABIC </w:instrText>
      </w:r>
      <w:r w:rsidR="00E354C5">
        <w:fldChar w:fldCharType="separate"/>
      </w:r>
      <w:r w:rsidR="006D48AD">
        <w:rPr>
          <w:noProof/>
        </w:rPr>
        <w:t>20</w:t>
      </w:r>
      <w:r w:rsidR="00E354C5">
        <w:fldChar w:fldCharType="end"/>
      </w:r>
      <w:r w:rsidRPr="007B6B11">
        <w:t>. Struktura elementu &lt; CalculO</w:t>
      </w:r>
      <w:r w:rsidR="00EA1923" w:rsidRPr="007B6B11">
        <w:t>f</w:t>
      </w:r>
      <w:r w:rsidRPr="007B6B11">
        <w:t xml:space="preserve">AmountOfExciseDutyType&gt; - </w:t>
      </w:r>
      <w:r w:rsidR="00D746B8" w:rsidRPr="007B6B11">
        <w:t>Obliczenie wysokości podatku akcyzowego dla</w:t>
      </w:r>
      <w:r w:rsidRPr="007B6B11">
        <w:t xml:space="preserve"> załącznika AKC-4A.</w:t>
      </w:r>
      <w:bookmarkEnd w:id="179"/>
    </w:p>
    <w:tbl>
      <w:tblPr>
        <w:tblStyle w:val="Tabela-Siatka"/>
        <w:tblW w:w="9209" w:type="dxa"/>
        <w:tblLayout w:type="fixed"/>
        <w:tblLook w:val="01E0" w:firstRow="1" w:lastRow="1" w:firstColumn="1" w:lastColumn="1" w:noHBand="0" w:noVBand="0"/>
      </w:tblPr>
      <w:tblGrid>
        <w:gridCol w:w="1838"/>
        <w:gridCol w:w="3260"/>
        <w:gridCol w:w="851"/>
        <w:gridCol w:w="2126"/>
        <w:gridCol w:w="1134"/>
      </w:tblGrid>
      <w:tr w:rsidR="00042E54" w:rsidRPr="007B6B11" w14:paraId="2E4E1AC9" w14:textId="77777777" w:rsidTr="004F6B2A">
        <w:trPr>
          <w:trHeight w:val="213"/>
          <w:tblHeader/>
        </w:trPr>
        <w:tc>
          <w:tcPr>
            <w:tcW w:w="1838" w:type="dxa"/>
            <w:shd w:val="clear" w:color="auto" w:fill="D9D9D9" w:themeFill="background1" w:themeFillShade="D9"/>
          </w:tcPr>
          <w:p w14:paraId="5F886405" w14:textId="77777777" w:rsidR="00042E54" w:rsidRPr="007B6B11" w:rsidRDefault="00042E54" w:rsidP="004E02BE">
            <w:pPr>
              <w:pStyle w:val="naglowektabeli"/>
            </w:pPr>
            <w:r w:rsidRPr="007B6B11">
              <w:t xml:space="preserve">Nazwa </w:t>
            </w:r>
          </w:p>
        </w:tc>
        <w:tc>
          <w:tcPr>
            <w:tcW w:w="3260" w:type="dxa"/>
            <w:shd w:val="clear" w:color="auto" w:fill="D9D9D9" w:themeFill="background1" w:themeFillShade="D9"/>
          </w:tcPr>
          <w:p w14:paraId="0E7203C3" w14:textId="77777777" w:rsidR="00042E54" w:rsidRPr="007B6B11" w:rsidRDefault="00042E54" w:rsidP="004E02BE">
            <w:pPr>
              <w:pStyle w:val="naglowektabeli"/>
            </w:pPr>
            <w:r w:rsidRPr="007B6B11">
              <w:t>Opis</w:t>
            </w:r>
          </w:p>
        </w:tc>
        <w:tc>
          <w:tcPr>
            <w:tcW w:w="851" w:type="dxa"/>
            <w:shd w:val="clear" w:color="auto" w:fill="D9D9D9" w:themeFill="background1" w:themeFillShade="D9"/>
          </w:tcPr>
          <w:p w14:paraId="4707118D" w14:textId="77777777" w:rsidR="00042E54" w:rsidRPr="007B6B11" w:rsidRDefault="00042E54" w:rsidP="004E02BE">
            <w:pPr>
              <w:pStyle w:val="naglowektabeli"/>
            </w:pPr>
            <w:r w:rsidRPr="007B6B11">
              <w:t>Nr pola</w:t>
            </w:r>
          </w:p>
        </w:tc>
        <w:tc>
          <w:tcPr>
            <w:tcW w:w="2126" w:type="dxa"/>
            <w:shd w:val="clear" w:color="auto" w:fill="D9D9D9" w:themeFill="background1" w:themeFillShade="D9"/>
          </w:tcPr>
          <w:p w14:paraId="75393386" w14:textId="77777777" w:rsidR="00042E54" w:rsidRPr="007B6B11" w:rsidRDefault="00042E54" w:rsidP="004E02BE">
            <w:pPr>
              <w:pStyle w:val="naglowektabeli"/>
            </w:pPr>
            <w:r w:rsidRPr="007B6B11">
              <w:t>Typ, reguły</w:t>
            </w:r>
          </w:p>
        </w:tc>
        <w:tc>
          <w:tcPr>
            <w:tcW w:w="1134" w:type="dxa"/>
            <w:shd w:val="clear" w:color="auto" w:fill="D9D9D9" w:themeFill="background1" w:themeFillShade="D9"/>
          </w:tcPr>
          <w:p w14:paraId="2E7A8BB3" w14:textId="77777777" w:rsidR="00042E54" w:rsidRPr="007B6B11" w:rsidRDefault="00042E54" w:rsidP="004E02BE">
            <w:pPr>
              <w:pStyle w:val="naglowektabeli"/>
            </w:pPr>
            <w:r w:rsidRPr="007B6B11">
              <w:t>Liczebność</w:t>
            </w:r>
          </w:p>
        </w:tc>
      </w:tr>
      <w:tr w:rsidR="00042E54" w:rsidRPr="007B6B11" w14:paraId="48F76D94" w14:textId="77777777" w:rsidTr="00D408FF">
        <w:trPr>
          <w:trHeight w:val="213"/>
        </w:trPr>
        <w:tc>
          <w:tcPr>
            <w:tcW w:w="1838" w:type="dxa"/>
          </w:tcPr>
          <w:p w14:paraId="056652CF" w14:textId="77777777" w:rsidR="00042E54" w:rsidRPr="007B6B11" w:rsidRDefault="00042E54" w:rsidP="004E02BE">
            <w:pPr>
              <w:pStyle w:val="Tabelazwyky"/>
            </w:pPr>
            <w:r w:rsidRPr="007B6B11">
              <w:t>totalAmountOfTax</w:t>
            </w:r>
          </w:p>
        </w:tc>
        <w:tc>
          <w:tcPr>
            <w:tcW w:w="3260" w:type="dxa"/>
          </w:tcPr>
          <w:p w14:paraId="12EEE250" w14:textId="77777777" w:rsidR="000426A5" w:rsidRPr="007B6B11" w:rsidRDefault="00042E54" w:rsidP="004E02BE">
            <w:pPr>
              <w:pStyle w:val="Tabelazwyky"/>
            </w:pPr>
            <w:r w:rsidRPr="007B6B11">
              <w:t xml:space="preserve">Razem obliczony podatek. </w:t>
            </w:r>
          </w:p>
          <w:p w14:paraId="4183951C" w14:textId="7EC627B9" w:rsidR="00042E54" w:rsidRPr="007B6B11" w:rsidRDefault="00042E54" w:rsidP="004E02BE">
            <w:pPr>
              <w:pStyle w:val="Tabelazwyky"/>
            </w:pPr>
            <w:r w:rsidRPr="007B6B11">
              <w:t>Suma kwot z poz. 2</w:t>
            </w:r>
            <w:r w:rsidR="00D746B8" w:rsidRPr="007B6B11">
              <w:t>77</w:t>
            </w:r>
            <w:r w:rsidRPr="007B6B11">
              <w:t xml:space="preserve"> formularzy AKC-4/A.</w:t>
            </w:r>
          </w:p>
        </w:tc>
        <w:tc>
          <w:tcPr>
            <w:tcW w:w="851" w:type="dxa"/>
          </w:tcPr>
          <w:p w14:paraId="6FFC18B4" w14:textId="5ED31051" w:rsidR="00042E54" w:rsidRPr="007B6B11" w:rsidRDefault="00042E54" w:rsidP="004E02BE">
            <w:pPr>
              <w:pStyle w:val="Tabelazwyky"/>
            </w:pPr>
            <w:r w:rsidRPr="007B6B11">
              <w:t>1</w:t>
            </w:r>
            <w:r w:rsidR="00D746B8" w:rsidRPr="007B6B11">
              <w:t>0</w:t>
            </w:r>
          </w:p>
        </w:tc>
        <w:tc>
          <w:tcPr>
            <w:tcW w:w="2126" w:type="dxa"/>
          </w:tcPr>
          <w:p w14:paraId="354CA0CF" w14:textId="4E8E6A71" w:rsidR="00042E54" w:rsidRPr="007B6B11" w:rsidRDefault="00042E54" w:rsidP="004E02BE">
            <w:pPr>
              <w:pStyle w:val="Tabelazwyky"/>
            </w:pPr>
            <w:r w:rsidRPr="007B6B11">
              <w:t>ZAmount</w:t>
            </w:r>
            <w:r w:rsidR="003459FA" w:rsidRPr="007B6B11">
              <w:t>P</w:t>
            </w:r>
          </w:p>
        </w:tc>
        <w:tc>
          <w:tcPr>
            <w:tcW w:w="1134" w:type="dxa"/>
          </w:tcPr>
          <w:p w14:paraId="57C202EF" w14:textId="77777777" w:rsidR="00042E54" w:rsidRPr="007B6B11" w:rsidRDefault="00042E54" w:rsidP="004E02BE">
            <w:pPr>
              <w:pStyle w:val="Tabelazwyky"/>
            </w:pPr>
            <w:r w:rsidRPr="007B6B11">
              <w:t>1..1</w:t>
            </w:r>
          </w:p>
        </w:tc>
      </w:tr>
      <w:tr w:rsidR="00D746B8" w:rsidRPr="007B6B11" w14:paraId="04AA07B8" w14:textId="77777777" w:rsidTr="00D408FF">
        <w:trPr>
          <w:trHeight w:val="213"/>
        </w:trPr>
        <w:tc>
          <w:tcPr>
            <w:tcW w:w="1838" w:type="dxa"/>
          </w:tcPr>
          <w:p w14:paraId="12450F80" w14:textId="77777777" w:rsidR="00D746B8" w:rsidRPr="007B6B11" w:rsidRDefault="00D746B8" w:rsidP="004E02BE">
            <w:pPr>
              <w:pStyle w:val="Tabelazwyky"/>
            </w:pPr>
            <w:r w:rsidRPr="007B6B11">
              <w:t>exemption</w:t>
            </w:r>
          </w:p>
        </w:tc>
        <w:tc>
          <w:tcPr>
            <w:tcW w:w="3260" w:type="dxa"/>
          </w:tcPr>
          <w:p w14:paraId="7E706396" w14:textId="77777777" w:rsidR="00D746B8" w:rsidRPr="007B6B11" w:rsidRDefault="00D746B8" w:rsidP="004E02BE">
            <w:pPr>
              <w:pStyle w:val="Tabelazwyky"/>
            </w:pPr>
            <w:r w:rsidRPr="007B6B11">
              <w:t>Zwolnienia</w:t>
            </w:r>
          </w:p>
        </w:tc>
        <w:tc>
          <w:tcPr>
            <w:tcW w:w="851" w:type="dxa"/>
          </w:tcPr>
          <w:p w14:paraId="38A95EC7" w14:textId="4B18D199" w:rsidR="00D746B8" w:rsidRPr="007B6B11" w:rsidRDefault="000426A5" w:rsidP="004E02BE">
            <w:pPr>
              <w:pStyle w:val="Tabelazwyky"/>
            </w:pPr>
            <w:r w:rsidRPr="007B6B11">
              <w:t>11</w:t>
            </w:r>
          </w:p>
        </w:tc>
        <w:tc>
          <w:tcPr>
            <w:tcW w:w="2126" w:type="dxa"/>
          </w:tcPr>
          <w:p w14:paraId="54A5BC1A" w14:textId="77777777" w:rsidR="00D746B8" w:rsidRPr="007B6B11" w:rsidRDefault="00D746B8" w:rsidP="004E02BE">
            <w:pPr>
              <w:pStyle w:val="Tabelazwyky"/>
            </w:pPr>
            <w:r w:rsidRPr="007B6B11">
              <w:t>ZAmountP</w:t>
            </w:r>
          </w:p>
        </w:tc>
        <w:tc>
          <w:tcPr>
            <w:tcW w:w="1134" w:type="dxa"/>
          </w:tcPr>
          <w:p w14:paraId="752E1A0B" w14:textId="77777777" w:rsidR="00D746B8" w:rsidRPr="007B6B11" w:rsidRDefault="00D746B8" w:rsidP="004E02BE">
            <w:pPr>
              <w:pStyle w:val="Tabelazwyky"/>
            </w:pPr>
            <w:r w:rsidRPr="007B6B11">
              <w:t>0..1</w:t>
            </w:r>
          </w:p>
        </w:tc>
      </w:tr>
      <w:tr w:rsidR="00D746B8" w:rsidRPr="007B6B11" w14:paraId="0BF0862F" w14:textId="77777777" w:rsidTr="00D408FF">
        <w:trPr>
          <w:trHeight w:val="213"/>
        </w:trPr>
        <w:tc>
          <w:tcPr>
            <w:tcW w:w="1838" w:type="dxa"/>
          </w:tcPr>
          <w:p w14:paraId="5E4D9DF8" w14:textId="2C41727E" w:rsidR="00D746B8" w:rsidRPr="007B6B11" w:rsidRDefault="00D746B8" w:rsidP="004E02BE">
            <w:pPr>
              <w:pStyle w:val="Tabelazwyky"/>
            </w:pPr>
            <w:bookmarkStart w:id="180" w:name="reductions"/>
            <w:r w:rsidRPr="007B6B11">
              <w:t>reductions</w:t>
            </w:r>
            <w:bookmarkEnd w:id="180"/>
          </w:p>
        </w:tc>
        <w:tc>
          <w:tcPr>
            <w:tcW w:w="3260" w:type="dxa"/>
          </w:tcPr>
          <w:p w14:paraId="62B2279B" w14:textId="77777777" w:rsidR="00D746B8" w:rsidRPr="007B6B11" w:rsidRDefault="00D746B8" w:rsidP="004E02BE">
            <w:pPr>
              <w:pStyle w:val="Tabelazwyky"/>
            </w:pPr>
            <w:r w:rsidRPr="007B6B11">
              <w:t>Obniżenia</w:t>
            </w:r>
          </w:p>
        </w:tc>
        <w:tc>
          <w:tcPr>
            <w:tcW w:w="851" w:type="dxa"/>
          </w:tcPr>
          <w:p w14:paraId="67A65074" w14:textId="5D13F521" w:rsidR="00D746B8" w:rsidRPr="007B6B11" w:rsidRDefault="000426A5" w:rsidP="004E02BE">
            <w:pPr>
              <w:pStyle w:val="Tabelazwyky"/>
            </w:pPr>
            <w:r w:rsidRPr="007B6B11">
              <w:t>12</w:t>
            </w:r>
          </w:p>
        </w:tc>
        <w:tc>
          <w:tcPr>
            <w:tcW w:w="2126" w:type="dxa"/>
          </w:tcPr>
          <w:p w14:paraId="72696899" w14:textId="77777777" w:rsidR="00D746B8" w:rsidRPr="007B6B11" w:rsidRDefault="00D746B8" w:rsidP="004E02BE">
            <w:pPr>
              <w:pStyle w:val="Tabelazwyky"/>
            </w:pPr>
            <w:r w:rsidRPr="007B6B11">
              <w:t>ZAmountP</w:t>
            </w:r>
          </w:p>
        </w:tc>
        <w:tc>
          <w:tcPr>
            <w:tcW w:w="1134" w:type="dxa"/>
          </w:tcPr>
          <w:p w14:paraId="50DEBC74" w14:textId="77777777" w:rsidR="00D746B8" w:rsidRPr="007B6B11" w:rsidRDefault="00D746B8" w:rsidP="004E02BE">
            <w:pPr>
              <w:pStyle w:val="Tabelazwyky"/>
            </w:pPr>
            <w:r w:rsidRPr="007B6B11">
              <w:t>0..1</w:t>
            </w:r>
          </w:p>
        </w:tc>
      </w:tr>
      <w:tr w:rsidR="00D746B8" w:rsidRPr="007B6B11" w14:paraId="35A993EB" w14:textId="77777777" w:rsidTr="00D408FF">
        <w:trPr>
          <w:trHeight w:val="213"/>
        </w:trPr>
        <w:tc>
          <w:tcPr>
            <w:tcW w:w="1838" w:type="dxa"/>
          </w:tcPr>
          <w:p w14:paraId="25587CF6" w14:textId="77777777" w:rsidR="00D746B8" w:rsidRPr="007B6B11" w:rsidRDefault="00D746B8" w:rsidP="004E02BE">
            <w:pPr>
              <w:pStyle w:val="Tabelazwyky"/>
            </w:pPr>
            <w:r w:rsidRPr="007B6B11">
              <w:t>totalExemptionOfReductions</w:t>
            </w:r>
          </w:p>
        </w:tc>
        <w:tc>
          <w:tcPr>
            <w:tcW w:w="3260" w:type="dxa"/>
          </w:tcPr>
          <w:p w14:paraId="7332CBED" w14:textId="77777777" w:rsidR="000426A5" w:rsidRPr="007B6B11" w:rsidRDefault="00D746B8" w:rsidP="004E02BE">
            <w:pPr>
              <w:pStyle w:val="Tabelazwyky"/>
            </w:pPr>
            <w:r w:rsidRPr="007B6B11">
              <w:t>Razem Zwolnienia i obniżenia.</w:t>
            </w:r>
          </w:p>
          <w:p w14:paraId="4EBEB292" w14:textId="1ACADAA6" w:rsidR="00D746B8" w:rsidRPr="007B6B11" w:rsidRDefault="00D746B8" w:rsidP="004E02BE">
            <w:pPr>
              <w:pStyle w:val="Tabelazwyky"/>
            </w:pPr>
            <w:r w:rsidRPr="007B6B11">
              <w:t xml:space="preserve"> Suma kwot z poz. </w:t>
            </w:r>
            <w:r w:rsidR="000426A5" w:rsidRPr="007B6B11">
              <w:t>11</w:t>
            </w:r>
            <w:r w:rsidRPr="007B6B11">
              <w:t xml:space="preserve"> i </w:t>
            </w:r>
            <w:r w:rsidR="000426A5" w:rsidRPr="007B6B11">
              <w:t>12</w:t>
            </w:r>
            <w:r w:rsidRPr="007B6B11">
              <w:t xml:space="preserve"> nie może przekroczyć kwoty z poz. </w:t>
            </w:r>
            <w:r w:rsidR="000426A5" w:rsidRPr="007B6B11">
              <w:t>10</w:t>
            </w:r>
            <w:r w:rsidRPr="007B6B11">
              <w:t>.</w:t>
            </w:r>
          </w:p>
        </w:tc>
        <w:tc>
          <w:tcPr>
            <w:tcW w:w="851" w:type="dxa"/>
          </w:tcPr>
          <w:p w14:paraId="04D576A4" w14:textId="17C25E04" w:rsidR="00D746B8" w:rsidRPr="007B6B11" w:rsidRDefault="000426A5" w:rsidP="004E02BE">
            <w:pPr>
              <w:pStyle w:val="Tabelazwyky"/>
            </w:pPr>
            <w:r w:rsidRPr="007B6B11">
              <w:t>13</w:t>
            </w:r>
          </w:p>
        </w:tc>
        <w:tc>
          <w:tcPr>
            <w:tcW w:w="2126" w:type="dxa"/>
          </w:tcPr>
          <w:p w14:paraId="0C351EC3" w14:textId="77777777" w:rsidR="00D746B8" w:rsidRPr="007B6B11" w:rsidRDefault="00D746B8" w:rsidP="004E02BE">
            <w:pPr>
              <w:pStyle w:val="Tabelazwyky"/>
            </w:pPr>
            <w:r w:rsidRPr="007B6B11">
              <w:t>ZAmountP</w:t>
            </w:r>
          </w:p>
          <w:p w14:paraId="6CE9E69E" w14:textId="78E983E2" w:rsidR="00D746B8" w:rsidRPr="007B6B11" w:rsidRDefault="000426A5" w:rsidP="004E02BE">
            <w:pPr>
              <w:pStyle w:val="Tabelazwyky"/>
            </w:pPr>
            <w:r w:rsidRPr="007B6B11">
              <w:t>Patrz reguła R</w:t>
            </w:r>
            <w:r w:rsidR="00E25924" w:rsidRPr="007B6B11">
              <w:t>9</w:t>
            </w:r>
          </w:p>
        </w:tc>
        <w:tc>
          <w:tcPr>
            <w:tcW w:w="1134" w:type="dxa"/>
          </w:tcPr>
          <w:p w14:paraId="64413C0C" w14:textId="77777777" w:rsidR="00D746B8" w:rsidRPr="007B6B11" w:rsidRDefault="00D746B8" w:rsidP="004E02BE">
            <w:pPr>
              <w:pStyle w:val="Tabelazwyky"/>
            </w:pPr>
            <w:r w:rsidRPr="007B6B11">
              <w:t>0..1</w:t>
            </w:r>
          </w:p>
        </w:tc>
      </w:tr>
      <w:tr w:rsidR="00042E54" w:rsidRPr="007B6B11" w14:paraId="0F231F54" w14:textId="77777777" w:rsidTr="00D408FF">
        <w:trPr>
          <w:trHeight w:val="213"/>
        </w:trPr>
        <w:tc>
          <w:tcPr>
            <w:tcW w:w="1838" w:type="dxa"/>
          </w:tcPr>
          <w:p w14:paraId="28540FB4" w14:textId="77777777" w:rsidR="00042E54" w:rsidRPr="007B6B11" w:rsidRDefault="00042E54" w:rsidP="004E02BE">
            <w:pPr>
              <w:pStyle w:val="Tabelazwyky"/>
            </w:pPr>
            <w:r w:rsidRPr="007B6B11">
              <w:t>totalOfTax</w:t>
            </w:r>
          </w:p>
        </w:tc>
        <w:tc>
          <w:tcPr>
            <w:tcW w:w="3260" w:type="dxa"/>
          </w:tcPr>
          <w:p w14:paraId="02E15D74" w14:textId="77777777" w:rsidR="000426A5" w:rsidRPr="007B6B11" w:rsidRDefault="00042E54" w:rsidP="004E02BE">
            <w:pPr>
              <w:pStyle w:val="Tabelazwyky"/>
            </w:pPr>
            <w:r w:rsidRPr="007B6B11">
              <w:t xml:space="preserve">Ogółem podatek. </w:t>
            </w:r>
          </w:p>
          <w:p w14:paraId="3BEB2915" w14:textId="45485493" w:rsidR="00042E54" w:rsidRPr="007B6B11" w:rsidRDefault="00042E54" w:rsidP="004E02BE">
            <w:pPr>
              <w:pStyle w:val="Tabelazwyky"/>
            </w:pPr>
            <w:r w:rsidRPr="007B6B11">
              <w:t>Od kwoty z poz. 1</w:t>
            </w:r>
            <w:r w:rsidR="00D746B8" w:rsidRPr="007B6B11">
              <w:t>0</w:t>
            </w:r>
            <w:r w:rsidRPr="007B6B11">
              <w:t xml:space="preserve"> należy odjąć kwotę z poz. 1</w:t>
            </w:r>
            <w:r w:rsidR="00D746B8" w:rsidRPr="007B6B11">
              <w:t>3</w:t>
            </w:r>
            <w:r w:rsidRPr="007B6B11">
              <w:t>.</w:t>
            </w:r>
          </w:p>
        </w:tc>
        <w:tc>
          <w:tcPr>
            <w:tcW w:w="851" w:type="dxa"/>
          </w:tcPr>
          <w:p w14:paraId="4793E96A" w14:textId="34A1BFDA" w:rsidR="00042E54" w:rsidRPr="007B6B11" w:rsidRDefault="00042E54" w:rsidP="004E02BE">
            <w:pPr>
              <w:pStyle w:val="Tabelazwyky"/>
            </w:pPr>
            <w:r w:rsidRPr="007B6B11">
              <w:t>1</w:t>
            </w:r>
            <w:r w:rsidR="000426A5" w:rsidRPr="007B6B11">
              <w:t>4</w:t>
            </w:r>
          </w:p>
        </w:tc>
        <w:tc>
          <w:tcPr>
            <w:tcW w:w="2126" w:type="dxa"/>
          </w:tcPr>
          <w:p w14:paraId="1AB2821A" w14:textId="77777777" w:rsidR="00042E54" w:rsidRPr="007B6B11" w:rsidRDefault="00042E54" w:rsidP="004E02BE">
            <w:pPr>
              <w:pStyle w:val="Tabelazwyky"/>
            </w:pPr>
            <w:r w:rsidRPr="007B6B11">
              <w:t>ZAmountP</w:t>
            </w:r>
          </w:p>
          <w:p w14:paraId="106E58BC" w14:textId="7E6D6DC2" w:rsidR="009F0700" w:rsidRPr="007B6B11" w:rsidRDefault="009F0700" w:rsidP="004E02BE">
            <w:pPr>
              <w:pStyle w:val="Tabelazwyky"/>
            </w:pPr>
            <w:r w:rsidRPr="007B6B11">
              <w:t>Patrz reguła R1</w:t>
            </w:r>
            <w:r w:rsidR="00E25924" w:rsidRPr="007B6B11">
              <w:t>0</w:t>
            </w:r>
          </w:p>
        </w:tc>
        <w:tc>
          <w:tcPr>
            <w:tcW w:w="1134" w:type="dxa"/>
          </w:tcPr>
          <w:p w14:paraId="744ED3E0" w14:textId="77777777" w:rsidR="00042E54" w:rsidRPr="007B6B11" w:rsidRDefault="00042E54" w:rsidP="004E02BE">
            <w:pPr>
              <w:pStyle w:val="Tabelazwyky"/>
            </w:pPr>
            <w:r w:rsidRPr="007B6B11">
              <w:t>1..1</w:t>
            </w:r>
          </w:p>
        </w:tc>
      </w:tr>
    </w:tbl>
    <w:p w14:paraId="2CA7E751" w14:textId="576423A9" w:rsidR="00DC2CEF" w:rsidRPr="007B6B11" w:rsidRDefault="00DC2CEF" w:rsidP="004E02BE">
      <w:pPr>
        <w:pStyle w:val="Z2PodpisRysunkuTabeli"/>
      </w:pPr>
      <w:bookmarkStart w:id="181" w:name="_Toc97503864"/>
      <w:bookmarkStart w:id="182" w:name="_Toc183172116"/>
      <w:r w:rsidRPr="007B6B11">
        <w:t xml:space="preserve">Rysunek </w:t>
      </w:r>
      <w:r w:rsidR="00E354C5">
        <w:fldChar w:fldCharType="begin"/>
      </w:r>
      <w:r w:rsidR="00E354C5">
        <w:instrText xml:space="preserve"> SEQ Rysunek \* ARABIC </w:instrText>
      </w:r>
      <w:r w:rsidR="00E354C5">
        <w:fldChar w:fldCharType="separate"/>
      </w:r>
      <w:r w:rsidR="006D48AD">
        <w:rPr>
          <w:noProof/>
        </w:rPr>
        <w:t>10</w:t>
      </w:r>
      <w:r w:rsidR="00E354C5">
        <w:rPr>
          <w:noProof/>
        </w:rPr>
        <w:fldChar w:fldCharType="end"/>
      </w:r>
      <w:r w:rsidRPr="007B6B11">
        <w:t>. Struktura elementu &lt;</w:t>
      </w:r>
      <w:r w:rsidRPr="007B6B11">
        <w:rPr>
          <w:rStyle w:val="polegwne"/>
          <w:rFonts w:ascii="Lato" w:hAnsi="Lato" w:cs="Open Sans"/>
          <w:bCs w:val="0"/>
          <w:lang w:val="pl-PL"/>
        </w:rPr>
        <w:t xml:space="preserve"> CalculOfAmountOfExciseDutyType&gt; -</w:t>
      </w:r>
      <w:r w:rsidRPr="007B6B11">
        <w:t xml:space="preserve"> </w:t>
      </w:r>
      <w:r w:rsidRPr="007B6B11">
        <w:rPr>
          <w:szCs w:val="18"/>
        </w:rPr>
        <w:t>Obliczenie wysokości podatku akcyzowego dla</w:t>
      </w:r>
      <w:r w:rsidRPr="007B6B11">
        <w:t xml:space="preserve"> załącznika AKC-4A.</w:t>
      </w:r>
      <w:bookmarkEnd w:id="181"/>
      <w:bookmarkEnd w:id="182"/>
    </w:p>
    <w:p w14:paraId="4F7DB163" w14:textId="5BDCB7B7" w:rsidR="00741024" w:rsidRPr="007B6B11" w:rsidRDefault="00741024" w:rsidP="004E02BE">
      <w:pPr>
        <w:pStyle w:val="Schema-Description"/>
        <w:rPr>
          <w:rFonts w:ascii="Lato" w:hAnsi="Lato"/>
        </w:rPr>
      </w:pPr>
      <w:r w:rsidRPr="007B6B11">
        <w:rPr>
          <w:rFonts w:ascii="Lato" w:hAnsi="Lato"/>
          <w:noProof/>
        </w:rPr>
        <w:drawing>
          <wp:inline distT="0" distB="0" distL="0" distR="0" wp14:anchorId="5E10ED3E" wp14:editId="38673E33">
            <wp:extent cx="4166235" cy="1386205"/>
            <wp:effectExtent l="19050" t="19050" r="24765" b="23495"/>
            <wp:docPr id="3" name="Obraz 3" descr="Rysunek przedstawia strukturę  elementu &lt; CalculOfAmountOfExciseDutyType&gt; - Obliczenie wysokości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Rysunek przedstawia strukturę  elementu &lt; CalculOfAmountOfExciseDutyType&gt; - Obliczenie wysokości podatku akcyzowego dla załącznika AKC-4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2AB9A84F" w14:textId="36B6CF2B" w:rsidR="00042E54" w:rsidRPr="007B6B11" w:rsidRDefault="00042E54" w:rsidP="004E02BE">
      <w:pPr>
        <w:pStyle w:val="Z2PodpisRysunkuTabeli"/>
      </w:pPr>
      <w:bookmarkStart w:id="183" w:name="_Toc183171989"/>
      <w:r w:rsidRPr="007B6B11">
        <w:t xml:space="preserve">Tabela </w:t>
      </w:r>
      <w:r w:rsidR="00E354C5">
        <w:fldChar w:fldCharType="begin"/>
      </w:r>
      <w:r w:rsidR="00E354C5">
        <w:instrText xml:space="preserve"> SEQ Tabela \* ARABIC </w:instrText>
      </w:r>
      <w:r w:rsidR="00E354C5">
        <w:fldChar w:fldCharType="separate"/>
      </w:r>
      <w:r w:rsidR="006D48AD">
        <w:rPr>
          <w:noProof/>
        </w:rPr>
        <w:t>21</w:t>
      </w:r>
      <w:r w:rsidR="00E354C5">
        <w:fldChar w:fldCharType="end"/>
      </w:r>
      <w:r w:rsidRPr="007B6B11">
        <w:t>. Struktura elementu &lt; CleareanceExciseDutyType &gt; -Rozliczenie podatku akcyzowego dla załącznika AKC-4A.</w:t>
      </w:r>
      <w:bookmarkEnd w:id="18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42E54" w:rsidRPr="007B6B11" w14:paraId="42EB33F9" w14:textId="77777777" w:rsidTr="004F6B2A">
        <w:trPr>
          <w:trHeight w:val="213"/>
          <w:tblHeader/>
        </w:trPr>
        <w:tc>
          <w:tcPr>
            <w:tcW w:w="1788" w:type="dxa"/>
            <w:shd w:val="clear" w:color="auto" w:fill="D9D9D9" w:themeFill="background1" w:themeFillShade="D9"/>
          </w:tcPr>
          <w:p w14:paraId="1AD05AC6" w14:textId="77777777" w:rsidR="00042E54" w:rsidRPr="007B6B11" w:rsidRDefault="00042E54" w:rsidP="004E02BE">
            <w:pPr>
              <w:pStyle w:val="naglowektabeli"/>
            </w:pPr>
            <w:r w:rsidRPr="007B6B11">
              <w:t xml:space="preserve">Nazwa </w:t>
            </w:r>
          </w:p>
        </w:tc>
        <w:tc>
          <w:tcPr>
            <w:tcW w:w="3360" w:type="dxa"/>
            <w:shd w:val="clear" w:color="auto" w:fill="D9D9D9" w:themeFill="background1" w:themeFillShade="D9"/>
          </w:tcPr>
          <w:p w14:paraId="4637117B" w14:textId="77777777" w:rsidR="00042E54" w:rsidRPr="007B6B11" w:rsidRDefault="00042E54" w:rsidP="004E02BE">
            <w:pPr>
              <w:pStyle w:val="naglowektabeli"/>
            </w:pPr>
            <w:r w:rsidRPr="007B6B11">
              <w:t>Opis</w:t>
            </w:r>
          </w:p>
        </w:tc>
        <w:tc>
          <w:tcPr>
            <w:tcW w:w="840" w:type="dxa"/>
            <w:shd w:val="clear" w:color="auto" w:fill="D9D9D9" w:themeFill="background1" w:themeFillShade="D9"/>
          </w:tcPr>
          <w:p w14:paraId="49A67453" w14:textId="77777777" w:rsidR="00042E54" w:rsidRPr="007B6B11" w:rsidRDefault="00042E54" w:rsidP="004E02BE">
            <w:pPr>
              <w:pStyle w:val="naglowektabeli"/>
            </w:pPr>
            <w:r w:rsidRPr="007B6B11">
              <w:t>Nr pola</w:t>
            </w:r>
          </w:p>
        </w:tc>
        <w:tc>
          <w:tcPr>
            <w:tcW w:w="2095" w:type="dxa"/>
            <w:shd w:val="clear" w:color="auto" w:fill="D9D9D9" w:themeFill="background1" w:themeFillShade="D9"/>
          </w:tcPr>
          <w:p w14:paraId="11C9696D" w14:textId="77777777" w:rsidR="00042E54" w:rsidRPr="007B6B11" w:rsidRDefault="00042E54" w:rsidP="004E02BE">
            <w:pPr>
              <w:pStyle w:val="naglowektabeli"/>
            </w:pPr>
            <w:r w:rsidRPr="007B6B11">
              <w:t>Typ, reguły</w:t>
            </w:r>
          </w:p>
        </w:tc>
        <w:tc>
          <w:tcPr>
            <w:tcW w:w="1197" w:type="dxa"/>
            <w:shd w:val="clear" w:color="auto" w:fill="D9D9D9" w:themeFill="background1" w:themeFillShade="D9"/>
          </w:tcPr>
          <w:p w14:paraId="76DE22D5" w14:textId="77777777" w:rsidR="00042E54" w:rsidRPr="007B6B11" w:rsidRDefault="00042E54" w:rsidP="004E02BE">
            <w:pPr>
              <w:pStyle w:val="naglowektabeli"/>
            </w:pPr>
            <w:r w:rsidRPr="007B6B11">
              <w:t>Liczebność</w:t>
            </w:r>
          </w:p>
        </w:tc>
      </w:tr>
      <w:tr w:rsidR="00042E54" w:rsidRPr="007B6B11" w14:paraId="43B27F80" w14:textId="77777777" w:rsidTr="00042E54">
        <w:trPr>
          <w:trHeight w:val="213"/>
        </w:trPr>
        <w:tc>
          <w:tcPr>
            <w:tcW w:w="1788" w:type="dxa"/>
          </w:tcPr>
          <w:p w14:paraId="5435B531" w14:textId="77777777" w:rsidR="00042E54" w:rsidRPr="007B6B11" w:rsidRDefault="00042E54" w:rsidP="004E02BE">
            <w:pPr>
              <w:pStyle w:val="Tabelazwyky"/>
            </w:pPr>
            <w:r w:rsidRPr="007B6B11">
              <w:t>amountOfExciseStamps</w:t>
            </w:r>
          </w:p>
        </w:tc>
        <w:tc>
          <w:tcPr>
            <w:tcW w:w="3360" w:type="dxa"/>
          </w:tcPr>
          <w:p w14:paraId="2B74FB8F" w14:textId="77777777" w:rsidR="00042E54" w:rsidRPr="007B6B11" w:rsidRDefault="00042E54" w:rsidP="004E02BE">
            <w:pPr>
              <w:pStyle w:val="Tabelazwyky"/>
            </w:pPr>
            <w:r w:rsidRPr="007B6B11">
              <w:t>Kwota stanowiąca wartość podatkowych znaków akcyzy.</w:t>
            </w:r>
          </w:p>
        </w:tc>
        <w:tc>
          <w:tcPr>
            <w:tcW w:w="840" w:type="dxa"/>
          </w:tcPr>
          <w:p w14:paraId="41E35FDC" w14:textId="051F93EA" w:rsidR="00042E54" w:rsidRPr="007B6B11" w:rsidRDefault="00042E54" w:rsidP="004E02BE">
            <w:pPr>
              <w:pStyle w:val="Tabelazwyky"/>
            </w:pPr>
            <w:r w:rsidRPr="007B6B11">
              <w:t>15</w:t>
            </w:r>
          </w:p>
        </w:tc>
        <w:tc>
          <w:tcPr>
            <w:tcW w:w="2095" w:type="dxa"/>
          </w:tcPr>
          <w:p w14:paraId="4AE15CA1" w14:textId="6DB84CE9" w:rsidR="00042E54" w:rsidRPr="007B6B11" w:rsidRDefault="00042E54" w:rsidP="004E02BE">
            <w:pPr>
              <w:pStyle w:val="Tabelazwyky"/>
            </w:pPr>
            <w:r w:rsidRPr="007B6B11">
              <w:t>ZAmount</w:t>
            </w:r>
            <w:r w:rsidR="00AA38A1" w:rsidRPr="007B6B11">
              <w:t>P</w:t>
            </w:r>
          </w:p>
        </w:tc>
        <w:tc>
          <w:tcPr>
            <w:tcW w:w="1197" w:type="dxa"/>
          </w:tcPr>
          <w:p w14:paraId="42AB60EF" w14:textId="77777777" w:rsidR="00042E54" w:rsidRPr="007B6B11" w:rsidRDefault="00042E54" w:rsidP="004E02BE">
            <w:pPr>
              <w:pStyle w:val="Tabelazwyky"/>
            </w:pPr>
            <w:r w:rsidRPr="007B6B11">
              <w:t>0..1</w:t>
            </w:r>
          </w:p>
        </w:tc>
      </w:tr>
      <w:tr w:rsidR="00042E54" w:rsidRPr="007B6B11" w14:paraId="3BD01189" w14:textId="77777777" w:rsidTr="00042E54">
        <w:trPr>
          <w:trHeight w:val="213"/>
        </w:trPr>
        <w:tc>
          <w:tcPr>
            <w:tcW w:w="1788" w:type="dxa"/>
          </w:tcPr>
          <w:p w14:paraId="31D220B3" w14:textId="77777777" w:rsidR="00042E54" w:rsidRPr="007B6B11" w:rsidRDefault="00042E54" w:rsidP="004E02BE">
            <w:pPr>
              <w:pStyle w:val="Tabelazwyky"/>
            </w:pPr>
            <w:r w:rsidRPr="007B6B11">
              <w:lastRenderedPageBreak/>
              <w:t>amountOfPrePayment</w:t>
            </w:r>
          </w:p>
        </w:tc>
        <w:tc>
          <w:tcPr>
            <w:tcW w:w="3360" w:type="dxa"/>
          </w:tcPr>
          <w:p w14:paraId="61D19217" w14:textId="77777777" w:rsidR="00AA38A1" w:rsidRPr="007B6B11" w:rsidRDefault="00AA38A1" w:rsidP="004E02BE">
            <w:pPr>
              <w:pStyle w:val="Tabelazwyky"/>
            </w:pPr>
            <w:r w:rsidRPr="007B6B11">
              <w:t>Przedpłata podatku akcyzowego.</w:t>
            </w:r>
          </w:p>
          <w:p w14:paraId="653D4CA4" w14:textId="6CA1C3C3" w:rsidR="00042E54" w:rsidRPr="007B6B11" w:rsidRDefault="00042E54" w:rsidP="004E02BE">
            <w:pPr>
              <w:pStyle w:val="Tabelazwyky"/>
            </w:pPr>
            <w:r w:rsidRPr="007B6B11">
              <w:t>Suma kwot z pozycji 2</w:t>
            </w:r>
            <w:r w:rsidR="00AA38A1" w:rsidRPr="007B6B11">
              <w:t>2</w:t>
            </w:r>
            <w:r w:rsidRPr="007B6B11">
              <w:t xml:space="preserve"> i 2</w:t>
            </w:r>
            <w:r w:rsidR="00AA38A1" w:rsidRPr="007B6B11">
              <w:t xml:space="preserve">3 </w:t>
            </w:r>
            <w:r w:rsidRPr="007B6B11">
              <w:t>deklaracji AKC-PA (A) złożonej za miesiąc, którego niniejsza deklaracja dotyczy.</w:t>
            </w:r>
          </w:p>
        </w:tc>
        <w:tc>
          <w:tcPr>
            <w:tcW w:w="840" w:type="dxa"/>
          </w:tcPr>
          <w:p w14:paraId="7BB212B4" w14:textId="06D73007" w:rsidR="00042E54" w:rsidRPr="007B6B11" w:rsidRDefault="00042E54" w:rsidP="004E02BE">
            <w:pPr>
              <w:pStyle w:val="Tabelazwyky"/>
            </w:pPr>
            <w:r w:rsidRPr="007B6B11">
              <w:t>1</w:t>
            </w:r>
            <w:r w:rsidR="00AA38A1" w:rsidRPr="007B6B11">
              <w:t>6</w:t>
            </w:r>
          </w:p>
        </w:tc>
        <w:tc>
          <w:tcPr>
            <w:tcW w:w="2095" w:type="dxa"/>
          </w:tcPr>
          <w:p w14:paraId="79848F81" w14:textId="7F2D0683" w:rsidR="00042E54" w:rsidRPr="007B6B11" w:rsidRDefault="00042E54" w:rsidP="004E02BE">
            <w:pPr>
              <w:pStyle w:val="Tabelazwyky"/>
            </w:pPr>
            <w:r w:rsidRPr="007B6B11">
              <w:t>ZAmount</w:t>
            </w:r>
            <w:r w:rsidR="00AA38A1" w:rsidRPr="007B6B11">
              <w:t>P</w:t>
            </w:r>
          </w:p>
          <w:p w14:paraId="6D823B7A" w14:textId="28C76CCD" w:rsidR="00042E54" w:rsidRPr="007B6B11" w:rsidRDefault="00042E54" w:rsidP="004E02BE">
            <w:pPr>
              <w:pStyle w:val="Tabelazwyky"/>
            </w:pPr>
            <w:r w:rsidRPr="007B6B11">
              <w:t>Patrz reguła</w:t>
            </w:r>
            <w:r w:rsidR="00AA38A1" w:rsidRPr="007B6B11">
              <w:t xml:space="preserve"> R</w:t>
            </w:r>
            <w:r w:rsidR="00E25924" w:rsidRPr="007B6B11">
              <w:t>11</w:t>
            </w:r>
          </w:p>
        </w:tc>
        <w:tc>
          <w:tcPr>
            <w:tcW w:w="1197" w:type="dxa"/>
          </w:tcPr>
          <w:p w14:paraId="38309BA6" w14:textId="77777777" w:rsidR="00042E54" w:rsidRPr="007B6B11" w:rsidRDefault="00042E54" w:rsidP="004E02BE">
            <w:pPr>
              <w:pStyle w:val="Tabelazwyky"/>
            </w:pPr>
            <w:r w:rsidRPr="007B6B11">
              <w:t>0..1</w:t>
            </w:r>
          </w:p>
        </w:tc>
      </w:tr>
      <w:tr w:rsidR="00042E54" w:rsidRPr="007B6B11" w14:paraId="4B2EFFD4" w14:textId="77777777" w:rsidTr="00042E54">
        <w:trPr>
          <w:trHeight w:val="213"/>
        </w:trPr>
        <w:tc>
          <w:tcPr>
            <w:tcW w:w="1788" w:type="dxa"/>
          </w:tcPr>
          <w:p w14:paraId="383D93A1" w14:textId="77777777" w:rsidR="00042E54" w:rsidRPr="007B6B11" w:rsidRDefault="00042E54" w:rsidP="004E02BE">
            <w:pPr>
              <w:pStyle w:val="Tabelazwyky"/>
            </w:pPr>
            <w:r w:rsidRPr="007B6B11">
              <w:t>taxChargeable</w:t>
            </w:r>
          </w:p>
        </w:tc>
        <w:tc>
          <w:tcPr>
            <w:tcW w:w="3360" w:type="dxa"/>
          </w:tcPr>
          <w:p w14:paraId="4B9581D7" w14:textId="77777777" w:rsidR="00AA38A1" w:rsidRPr="007B6B11" w:rsidRDefault="00042E54" w:rsidP="004E02BE">
            <w:pPr>
              <w:pStyle w:val="Tabelazwyky"/>
            </w:pPr>
            <w:r w:rsidRPr="007B6B11">
              <w:t xml:space="preserve">Podatek należny. </w:t>
            </w:r>
          </w:p>
          <w:p w14:paraId="2D555FAE" w14:textId="10636ACD" w:rsidR="00042E54" w:rsidRPr="007B6B11" w:rsidRDefault="00AA38A1" w:rsidP="004E02BE">
            <w:pPr>
              <w:pStyle w:val="Tabelazwyky"/>
            </w:pPr>
            <w:r w:rsidRPr="007B6B11">
              <w:t>Od kwoty z poz. 14 należy odjąć sumę kwot z poz. 15 i 16; jeżeli różnica jest liczbą ujemną, należy wpisać 0.</w:t>
            </w:r>
          </w:p>
        </w:tc>
        <w:tc>
          <w:tcPr>
            <w:tcW w:w="840" w:type="dxa"/>
          </w:tcPr>
          <w:p w14:paraId="3F446808" w14:textId="06F6C13C" w:rsidR="00042E54" w:rsidRPr="007B6B11" w:rsidRDefault="00042E54" w:rsidP="004E02BE">
            <w:pPr>
              <w:pStyle w:val="Tabelazwyky"/>
            </w:pPr>
            <w:r w:rsidRPr="007B6B11">
              <w:t>1</w:t>
            </w:r>
            <w:r w:rsidR="00AA38A1" w:rsidRPr="007B6B11">
              <w:t>7</w:t>
            </w:r>
          </w:p>
        </w:tc>
        <w:tc>
          <w:tcPr>
            <w:tcW w:w="2095" w:type="dxa"/>
          </w:tcPr>
          <w:p w14:paraId="3E57E23C" w14:textId="77777777" w:rsidR="00042E54" w:rsidRPr="007B6B11" w:rsidRDefault="00042E54" w:rsidP="004E02BE">
            <w:pPr>
              <w:pStyle w:val="Tabelazwyky"/>
            </w:pPr>
            <w:r w:rsidRPr="007B6B11">
              <w:t>ZAmountP</w:t>
            </w:r>
          </w:p>
          <w:p w14:paraId="4C8EDDC8" w14:textId="1BA6B7EF" w:rsidR="00042E54" w:rsidRPr="007B6B11" w:rsidRDefault="00AA38A1" w:rsidP="004E02BE">
            <w:pPr>
              <w:pStyle w:val="Tabelazwyky"/>
            </w:pPr>
            <w:r w:rsidRPr="007B6B11">
              <w:t>Patrz reguła R1</w:t>
            </w:r>
            <w:r w:rsidR="00E25924" w:rsidRPr="007B6B11">
              <w:t>2</w:t>
            </w:r>
          </w:p>
        </w:tc>
        <w:tc>
          <w:tcPr>
            <w:tcW w:w="1197" w:type="dxa"/>
          </w:tcPr>
          <w:p w14:paraId="1FDF0E29" w14:textId="77777777" w:rsidR="00042E54" w:rsidRPr="007B6B11" w:rsidRDefault="00042E54" w:rsidP="004E02BE">
            <w:pPr>
              <w:pStyle w:val="Tabelazwyky"/>
            </w:pPr>
            <w:r w:rsidRPr="007B6B11">
              <w:t>1..1</w:t>
            </w:r>
          </w:p>
        </w:tc>
      </w:tr>
      <w:tr w:rsidR="00042E54" w:rsidRPr="007B6B11" w14:paraId="381D6F6F" w14:textId="77777777" w:rsidTr="00042E54">
        <w:trPr>
          <w:trHeight w:val="213"/>
        </w:trPr>
        <w:tc>
          <w:tcPr>
            <w:tcW w:w="1788" w:type="dxa"/>
          </w:tcPr>
          <w:p w14:paraId="6519460C" w14:textId="77777777" w:rsidR="00042E54" w:rsidRPr="007B6B11" w:rsidRDefault="00042E54" w:rsidP="004E02BE">
            <w:pPr>
              <w:pStyle w:val="Tabelazwyky"/>
            </w:pPr>
            <w:r w:rsidRPr="007B6B11">
              <w:t>surplusExcessPayment</w:t>
            </w:r>
          </w:p>
        </w:tc>
        <w:tc>
          <w:tcPr>
            <w:tcW w:w="3360" w:type="dxa"/>
          </w:tcPr>
          <w:p w14:paraId="15A138FE" w14:textId="01CD7541" w:rsidR="00042E54" w:rsidRPr="007B6B11" w:rsidRDefault="00AA38A1" w:rsidP="004E02BE">
            <w:pPr>
              <w:pStyle w:val="Tabelazwyky"/>
            </w:pPr>
            <w:r w:rsidRPr="007B6B11">
              <w:t>Nadwyżka (Nadwyżka przedpłaty – w przypadku produkcji poza składem podatkowym) Od sumy kwot z poz. 15 i 16 należy odjąć kwotę z poz. 14; jeżeli różnica jest liczbą ujemną, należy wpisać 0.</w:t>
            </w:r>
          </w:p>
        </w:tc>
        <w:tc>
          <w:tcPr>
            <w:tcW w:w="840" w:type="dxa"/>
          </w:tcPr>
          <w:p w14:paraId="65141AB3" w14:textId="4C2BB41A" w:rsidR="00042E54" w:rsidRPr="007B6B11" w:rsidRDefault="00042E54" w:rsidP="004E02BE">
            <w:pPr>
              <w:pStyle w:val="Tabelazwyky"/>
            </w:pPr>
            <w:r w:rsidRPr="007B6B11">
              <w:t>1</w:t>
            </w:r>
            <w:r w:rsidR="00AA38A1" w:rsidRPr="007B6B11">
              <w:t>8</w:t>
            </w:r>
          </w:p>
        </w:tc>
        <w:tc>
          <w:tcPr>
            <w:tcW w:w="2095" w:type="dxa"/>
          </w:tcPr>
          <w:p w14:paraId="4F51283B" w14:textId="77777777" w:rsidR="00042E54" w:rsidRPr="007B6B11" w:rsidRDefault="00042E54" w:rsidP="004E02BE">
            <w:pPr>
              <w:pStyle w:val="Tabelazwyky"/>
            </w:pPr>
            <w:r w:rsidRPr="007B6B11">
              <w:t>ZAmountP</w:t>
            </w:r>
          </w:p>
          <w:p w14:paraId="77814C27" w14:textId="0644FCA3" w:rsidR="00042E54" w:rsidRPr="007B6B11" w:rsidRDefault="00AA38A1" w:rsidP="004E02BE">
            <w:pPr>
              <w:pStyle w:val="Tabelazwyky"/>
            </w:pPr>
            <w:r w:rsidRPr="007B6B11">
              <w:t>Patrz reguła R1</w:t>
            </w:r>
            <w:r w:rsidR="00E25924" w:rsidRPr="007B6B11">
              <w:t>3</w:t>
            </w:r>
          </w:p>
        </w:tc>
        <w:tc>
          <w:tcPr>
            <w:tcW w:w="1197" w:type="dxa"/>
          </w:tcPr>
          <w:p w14:paraId="36536383" w14:textId="77777777" w:rsidR="00042E54" w:rsidRPr="007B6B11" w:rsidRDefault="00042E54" w:rsidP="004E02BE">
            <w:pPr>
              <w:pStyle w:val="Tabelazwyky"/>
            </w:pPr>
            <w:r w:rsidRPr="007B6B11">
              <w:t>1..1</w:t>
            </w:r>
          </w:p>
        </w:tc>
      </w:tr>
    </w:tbl>
    <w:p w14:paraId="2DB4AE38" w14:textId="05E25FDF" w:rsidR="00DC2CEF" w:rsidRPr="007B6B11" w:rsidRDefault="00DC2CEF" w:rsidP="004E02BE">
      <w:pPr>
        <w:pStyle w:val="Z2PodpisRysunkuTabeli"/>
      </w:pPr>
      <w:bookmarkStart w:id="184" w:name="_Toc97503865"/>
      <w:bookmarkStart w:id="185" w:name="_Toc183172117"/>
      <w:r w:rsidRPr="007B6B11">
        <w:t xml:space="preserve">Rysunek </w:t>
      </w:r>
      <w:r w:rsidR="00E354C5">
        <w:fldChar w:fldCharType="begin"/>
      </w:r>
      <w:r w:rsidR="00E354C5">
        <w:instrText xml:space="preserve"> SEQ Rysunek \* ARABIC </w:instrText>
      </w:r>
      <w:r w:rsidR="00E354C5">
        <w:fldChar w:fldCharType="separate"/>
      </w:r>
      <w:r w:rsidR="006D48AD">
        <w:rPr>
          <w:noProof/>
        </w:rPr>
        <w:t>11</w:t>
      </w:r>
      <w:r w:rsidR="00E354C5">
        <w:rPr>
          <w:noProof/>
        </w:rPr>
        <w:fldChar w:fldCharType="end"/>
      </w:r>
      <w:r w:rsidRPr="007B6B11">
        <w:t>. Struktura elementu &lt;</w:t>
      </w:r>
      <w:r w:rsidRPr="007B6B11">
        <w:rPr>
          <w:rStyle w:val="polegwne"/>
          <w:rFonts w:ascii="Lato" w:hAnsi="Lato" w:cs="Open Sans"/>
          <w:bCs w:val="0"/>
          <w:lang w:val="pl-PL"/>
        </w:rPr>
        <w:t xml:space="preserve"> CleareanceExciseDutyType</w:t>
      </w:r>
      <w:r w:rsidRPr="007B6B11">
        <w:t xml:space="preserve"> &gt; -</w:t>
      </w:r>
      <w:r w:rsidRPr="007B6B11">
        <w:rPr>
          <w:rFonts w:eastAsia="Times New Roman"/>
        </w:rPr>
        <w:t>Rozliczenie podatku akcyzowego dla załącznika AKC-4A</w:t>
      </w:r>
      <w:r w:rsidRPr="007B6B11">
        <w:t>.</w:t>
      </w:r>
      <w:bookmarkEnd w:id="184"/>
      <w:bookmarkEnd w:id="185"/>
    </w:p>
    <w:p w14:paraId="6D800F9D" w14:textId="6A6007D9" w:rsidR="002F6148" w:rsidRPr="007B6B11" w:rsidRDefault="00741024" w:rsidP="004E02BE">
      <w:r w:rsidRPr="007B6B11">
        <w:rPr>
          <w:noProof/>
        </w:rPr>
        <w:drawing>
          <wp:inline distT="0" distB="0" distL="0" distR="0" wp14:anchorId="3C9D32CF" wp14:editId="4163CCD2">
            <wp:extent cx="3886200" cy="1194435"/>
            <wp:effectExtent l="19050" t="19050" r="19050" b="24765"/>
            <wp:docPr id="4" name="Obraz 4" descr="Rysunek przedstawia strukturę  elementu &lt; CleareanceExciseDutyType &gt; -Rozliczenie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Rysunek przedstawia strukturę  elementu &lt; CleareanceExciseDutyType &gt; -Rozliczenie podatku akcyzowego dla załącznika AKC-4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7CFAEA0E" w14:textId="130BD18D" w:rsidR="00BD4758" w:rsidRPr="007B6B11" w:rsidRDefault="00BD4758" w:rsidP="004E02BE">
      <w:pPr>
        <w:pStyle w:val="Z2PodpisRysunkuTabeli"/>
      </w:pPr>
      <w:bookmarkStart w:id="186" w:name="_Toc94038285"/>
      <w:bookmarkStart w:id="187" w:name="_Toc94462934"/>
      <w:bookmarkStart w:id="188" w:name="_Toc183171990"/>
      <w:r w:rsidRPr="007B6B11">
        <w:t xml:space="preserve">Tabela </w:t>
      </w:r>
      <w:r w:rsidR="00E354C5">
        <w:fldChar w:fldCharType="begin"/>
      </w:r>
      <w:r w:rsidR="00E354C5">
        <w:instrText xml:space="preserve"> SEQ Tabela \* ARABIC </w:instrText>
      </w:r>
      <w:r w:rsidR="00E354C5">
        <w:fldChar w:fldCharType="separate"/>
      </w:r>
      <w:r w:rsidR="006D48AD">
        <w:rPr>
          <w:noProof/>
        </w:rPr>
        <w:t>22</w:t>
      </w:r>
      <w:r w:rsidR="00E354C5">
        <w:fldChar w:fldCharType="end"/>
      </w:r>
      <w:r w:rsidRPr="007B6B11">
        <w:t xml:space="preserve">. Struktura &lt;ItemsType&gt;, Obliczenie wysokości podatku akcyzowego od poszczególnych wyrobów </w:t>
      </w:r>
      <w:bookmarkEnd w:id="186"/>
      <w:bookmarkEnd w:id="187"/>
      <w:r w:rsidRPr="007B6B11">
        <w:t>(podsumowanie pozycji) załącznika AKC-4A</w:t>
      </w:r>
      <w:bookmarkEnd w:id="18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66FA6" w:rsidRPr="007B6B11" w14:paraId="17962FB1" w14:textId="77777777" w:rsidTr="004F6B2A">
        <w:trPr>
          <w:trHeight w:val="213"/>
          <w:tblHeader/>
        </w:trPr>
        <w:tc>
          <w:tcPr>
            <w:tcW w:w="1788" w:type="dxa"/>
            <w:shd w:val="clear" w:color="auto" w:fill="D9D9D9" w:themeFill="background1" w:themeFillShade="D9"/>
          </w:tcPr>
          <w:p w14:paraId="25377D82" w14:textId="77777777" w:rsidR="00666FA6" w:rsidRPr="007B6B11" w:rsidRDefault="00666FA6" w:rsidP="004E02BE">
            <w:pPr>
              <w:pStyle w:val="naglowektabeli"/>
            </w:pPr>
            <w:r w:rsidRPr="007B6B11">
              <w:t xml:space="preserve">Nazwa </w:t>
            </w:r>
          </w:p>
        </w:tc>
        <w:tc>
          <w:tcPr>
            <w:tcW w:w="3360" w:type="dxa"/>
            <w:shd w:val="clear" w:color="auto" w:fill="D9D9D9" w:themeFill="background1" w:themeFillShade="D9"/>
          </w:tcPr>
          <w:p w14:paraId="5CD6A3B0" w14:textId="77777777" w:rsidR="00666FA6" w:rsidRPr="007B6B11" w:rsidRDefault="00666FA6" w:rsidP="004E02BE">
            <w:pPr>
              <w:pStyle w:val="naglowektabeli"/>
            </w:pPr>
            <w:r w:rsidRPr="007B6B11">
              <w:t>Opis</w:t>
            </w:r>
          </w:p>
        </w:tc>
        <w:tc>
          <w:tcPr>
            <w:tcW w:w="840" w:type="dxa"/>
            <w:shd w:val="clear" w:color="auto" w:fill="D9D9D9" w:themeFill="background1" w:themeFillShade="D9"/>
          </w:tcPr>
          <w:p w14:paraId="3152915F" w14:textId="77777777" w:rsidR="00666FA6" w:rsidRPr="007B6B11" w:rsidRDefault="00666FA6" w:rsidP="004E02BE">
            <w:pPr>
              <w:pStyle w:val="naglowektabeli"/>
            </w:pPr>
            <w:r w:rsidRPr="007B6B11">
              <w:t>Nr pola</w:t>
            </w:r>
          </w:p>
        </w:tc>
        <w:tc>
          <w:tcPr>
            <w:tcW w:w="2095" w:type="dxa"/>
            <w:shd w:val="clear" w:color="auto" w:fill="D9D9D9" w:themeFill="background1" w:themeFillShade="D9"/>
          </w:tcPr>
          <w:p w14:paraId="479FBBB5" w14:textId="77777777" w:rsidR="00666FA6" w:rsidRPr="007B6B11" w:rsidRDefault="00666FA6" w:rsidP="004E02BE">
            <w:pPr>
              <w:pStyle w:val="naglowektabeli"/>
            </w:pPr>
            <w:r w:rsidRPr="007B6B11">
              <w:t>Typ, reguły</w:t>
            </w:r>
          </w:p>
        </w:tc>
        <w:tc>
          <w:tcPr>
            <w:tcW w:w="1197" w:type="dxa"/>
            <w:shd w:val="clear" w:color="auto" w:fill="D9D9D9" w:themeFill="background1" w:themeFillShade="D9"/>
          </w:tcPr>
          <w:p w14:paraId="55F0F28F" w14:textId="77777777" w:rsidR="00666FA6" w:rsidRPr="007B6B11" w:rsidRDefault="00666FA6" w:rsidP="004E02BE">
            <w:pPr>
              <w:pStyle w:val="naglowektabeli"/>
            </w:pPr>
            <w:r w:rsidRPr="007B6B11">
              <w:t>Liczebność</w:t>
            </w:r>
          </w:p>
        </w:tc>
      </w:tr>
      <w:tr w:rsidR="00666FA6" w:rsidRPr="007B6B11" w14:paraId="64EB50D9" w14:textId="77777777" w:rsidTr="00BD4758">
        <w:trPr>
          <w:trHeight w:val="213"/>
        </w:trPr>
        <w:tc>
          <w:tcPr>
            <w:tcW w:w="1788" w:type="dxa"/>
          </w:tcPr>
          <w:p w14:paraId="77B067AC" w14:textId="77777777" w:rsidR="00666FA6" w:rsidRPr="007B6B11" w:rsidRDefault="00666FA6" w:rsidP="004E02BE">
            <w:pPr>
              <w:pStyle w:val="Tabelazwyky"/>
            </w:pPr>
            <w:r w:rsidRPr="007B6B11">
              <w:t>exportNumberOfGoods</w:t>
            </w:r>
          </w:p>
        </w:tc>
        <w:tc>
          <w:tcPr>
            <w:tcW w:w="3360" w:type="dxa"/>
          </w:tcPr>
          <w:p w14:paraId="40CD1A9D" w14:textId="77777777" w:rsidR="00666FA6" w:rsidRPr="007B6B11" w:rsidRDefault="00666FA6" w:rsidP="004E02BE">
            <w:pPr>
              <w:pStyle w:val="Tabelazwyky"/>
            </w:pPr>
            <w:r w:rsidRPr="007B6B11">
              <w:t>Sprzedaż na eksport.</w:t>
            </w:r>
          </w:p>
          <w:p w14:paraId="45863189" w14:textId="008809C6" w:rsidR="00666FA6" w:rsidRPr="007B6B11" w:rsidRDefault="00666FA6" w:rsidP="004E02BE">
            <w:pPr>
              <w:pStyle w:val="Tabelazwyky"/>
            </w:pPr>
            <w:r w:rsidRPr="007B6B11">
              <w:t xml:space="preserve">Ilość wyrobów w hektolitrach  100% vol. alkoholu etylowego (z dokładnością do </w:t>
            </w:r>
            <w:r w:rsidR="00E21577" w:rsidRPr="007B6B11">
              <w:t>dwóch</w:t>
            </w:r>
            <w:r w:rsidRPr="007B6B11">
              <w:t xml:space="preserve"> miejsc po przecinku).</w:t>
            </w:r>
          </w:p>
        </w:tc>
        <w:tc>
          <w:tcPr>
            <w:tcW w:w="840" w:type="dxa"/>
          </w:tcPr>
          <w:p w14:paraId="48273EF1" w14:textId="2775C21D" w:rsidR="00666FA6" w:rsidRPr="007B6B11" w:rsidRDefault="00666FA6" w:rsidP="004E02BE">
            <w:pPr>
              <w:pStyle w:val="Tabelazwyky"/>
            </w:pPr>
            <w:r w:rsidRPr="007B6B11">
              <w:t>273</w:t>
            </w:r>
          </w:p>
        </w:tc>
        <w:tc>
          <w:tcPr>
            <w:tcW w:w="2095" w:type="dxa"/>
          </w:tcPr>
          <w:p w14:paraId="24A68C27" w14:textId="77777777" w:rsidR="00666FA6" w:rsidRPr="007B6B11" w:rsidRDefault="00666FA6" w:rsidP="004E02BE">
            <w:pPr>
              <w:pStyle w:val="Tabelazwyky"/>
            </w:pPr>
            <w:r w:rsidRPr="007B6B11">
              <w:t>ZAmountC</w:t>
            </w:r>
          </w:p>
        </w:tc>
        <w:tc>
          <w:tcPr>
            <w:tcW w:w="1197" w:type="dxa"/>
          </w:tcPr>
          <w:p w14:paraId="245B7D86" w14:textId="77777777" w:rsidR="00666FA6" w:rsidRPr="007B6B11" w:rsidRDefault="00666FA6" w:rsidP="004E02BE">
            <w:pPr>
              <w:pStyle w:val="Tabelazwyky"/>
            </w:pPr>
            <w:r w:rsidRPr="007B6B11">
              <w:t>0..1</w:t>
            </w:r>
          </w:p>
        </w:tc>
      </w:tr>
      <w:tr w:rsidR="00666FA6" w:rsidRPr="007B6B11" w14:paraId="67CCD67C" w14:textId="77777777" w:rsidTr="00BD4758">
        <w:trPr>
          <w:trHeight w:val="213"/>
        </w:trPr>
        <w:tc>
          <w:tcPr>
            <w:tcW w:w="1788" w:type="dxa"/>
          </w:tcPr>
          <w:p w14:paraId="32898680" w14:textId="77777777" w:rsidR="00666FA6" w:rsidRPr="007B6B11" w:rsidRDefault="00666FA6" w:rsidP="004E02BE">
            <w:pPr>
              <w:pStyle w:val="Tabelazwyky"/>
            </w:pPr>
            <w:r w:rsidRPr="007B6B11">
              <w:t>exportTaxRate</w:t>
            </w:r>
          </w:p>
        </w:tc>
        <w:tc>
          <w:tcPr>
            <w:tcW w:w="3360" w:type="dxa"/>
          </w:tcPr>
          <w:p w14:paraId="158805DE" w14:textId="77777777" w:rsidR="00666FA6" w:rsidRPr="007B6B11" w:rsidRDefault="00666FA6" w:rsidP="004E02BE">
            <w:pPr>
              <w:pStyle w:val="Tabelazwyky"/>
            </w:pPr>
            <w:r w:rsidRPr="007B6B11">
              <w:t>Sprzedaż na eksport.</w:t>
            </w:r>
          </w:p>
          <w:p w14:paraId="60F9A507" w14:textId="65262D1E" w:rsidR="00666FA6" w:rsidRPr="007B6B11" w:rsidRDefault="00666FA6" w:rsidP="004E02BE">
            <w:pPr>
              <w:pStyle w:val="Tabelazwyky"/>
            </w:pPr>
            <w:r w:rsidRPr="007B6B11">
              <w:t>Stawka podatku</w:t>
            </w:r>
            <w:r w:rsidR="006F1CAB" w:rsidRPr="007B6B11">
              <w:t xml:space="preserve"> (z dokładnością do </w:t>
            </w:r>
            <w:r w:rsidR="00E21577" w:rsidRPr="007B6B11">
              <w:t>dwóch</w:t>
            </w:r>
            <w:r w:rsidR="006F1CAB" w:rsidRPr="007B6B11">
              <w:t xml:space="preserve"> miejsc po przecinku)</w:t>
            </w:r>
            <w:r w:rsidRPr="007B6B11">
              <w:t>.</w:t>
            </w:r>
          </w:p>
        </w:tc>
        <w:tc>
          <w:tcPr>
            <w:tcW w:w="840" w:type="dxa"/>
          </w:tcPr>
          <w:p w14:paraId="643CF726" w14:textId="1B2090D0" w:rsidR="00666FA6" w:rsidRPr="007B6B11" w:rsidRDefault="00666FA6" w:rsidP="004E02BE">
            <w:pPr>
              <w:pStyle w:val="Tabelazwyky"/>
            </w:pPr>
            <w:r w:rsidRPr="007B6B11">
              <w:t>274</w:t>
            </w:r>
          </w:p>
        </w:tc>
        <w:tc>
          <w:tcPr>
            <w:tcW w:w="2095" w:type="dxa"/>
          </w:tcPr>
          <w:p w14:paraId="11E26571" w14:textId="77777777" w:rsidR="00666FA6" w:rsidRPr="007B6B11" w:rsidRDefault="00666FA6" w:rsidP="004E02BE">
            <w:pPr>
              <w:pStyle w:val="Tabelazwyky"/>
            </w:pPr>
            <w:r w:rsidRPr="007B6B11">
              <w:t>ZAmountC</w:t>
            </w:r>
          </w:p>
        </w:tc>
        <w:tc>
          <w:tcPr>
            <w:tcW w:w="1197" w:type="dxa"/>
          </w:tcPr>
          <w:p w14:paraId="355A6476" w14:textId="77777777" w:rsidR="00666FA6" w:rsidRPr="007B6B11" w:rsidRDefault="00666FA6" w:rsidP="004E02BE">
            <w:pPr>
              <w:pStyle w:val="Tabelazwyky"/>
            </w:pPr>
            <w:r w:rsidRPr="007B6B11">
              <w:t>0..1</w:t>
            </w:r>
          </w:p>
        </w:tc>
      </w:tr>
      <w:tr w:rsidR="00666FA6" w:rsidRPr="007B6B11" w14:paraId="4076591A" w14:textId="77777777" w:rsidTr="00BD4758">
        <w:trPr>
          <w:trHeight w:val="213"/>
        </w:trPr>
        <w:tc>
          <w:tcPr>
            <w:tcW w:w="1788" w:type="dxa"/>
          </w:tcPr>
          <w:p w14:paraId="384D4829" w14:textId="77777777" w:rsidR="00666FA6" w:rsidRPr="007B6B11" w:rsidRDefault="00666FA6" w:rsidP="004E02BE">
            <w:pPr>
              <w:pStyle w:val="Tabelazwyky"/>
            </w:pPr>
            <w:r w:rsidRPr="007B6B11">
              <w:t>exportAmountOfTax</w:t>
            </w:r>
          </w:p>
        </w:tc>
        <w:tc>
          <w:tcPr>
            <w:tcW w:w="3360" w:type="dxa"/>
          </w:tcPr>
          <w:p w14:paraId="62A7E24C" w14:textId="77777777" w:rsidR="00666FA6" w:rsidRPr="007B6B11" w:rsidRDefault="00666FA6" w:rsidP="004E02BE">
            <w:pPr>
              <w:pStyle w:val="Tabelazwyky"/>
            </w:pPr>
            <w:r w:rsidRPr="007B6B11">
              <w:t>Sprzedaż na eksport.</w:t>
            </w:r>
          </w:p>
          <w:p w14:paraId="07D62311" w14:textId="16984F6B" w:rsidR="00666FA6" w:rsidRPr="007B6B11" w:rsidRDefault="00666FA6" w:rsidP="004E02BE">
            <w:pPr>
              <w:pStyle w:val="Tabelazwyky"/>
            </w:pPr>
            <w:r w:rsidRPr="007B6B11">
              <w:t>Kwota podatku w zł.</w:t>
            </w:r>
          </w:p>
        </w:tc>
        <w:tc>
          <w:tcPr>
            <w:tcW w:w="840" w:type="dxa"/>
          </w:tcPr>
          <w:p w14:paraId="3D0BF24E" w14:textId="239687C7" w:rsidR="00666FA6" w:rsidRPr="007B6B11" w:rsidRDefault="00666FA6" w:rsidP="004E02BE">
            <w:pPr>
              <w:pStyle w:val="Tabelazwyky"/>
            </w:pPr>
            <w:r w:rsidRPr="007B6B11">
              <w:t>275</w:t>
            </w:r>
          </w:p>
        </w:tc>
        <w:tc>
          <w:tcPr>
            <w:tcW w:w="2095" w:type="dxa"/>
          </w:tcPr>
          <w:p w14:paraId="0E5B7DD8" w14:textId="5CE4F244" w:rsidR="00666FA6" w:rsidRPr="007B6B11" w:rsidRDefault="00666FA6" w:rsidP="004E02BE">
            <w:pPr>
              <w:pStyle w:val="Tabelazwyky"/>
            </w:pPr>
            <w:r w:rsidRPr="007B6B11">
              <w:t>ZAmountP</w:t>
            </w:r>
          </w:p>
        </w:tc>
        <w:tc>
          <w:tcPr>
            <w:tcW w:w="1197" w:type="dxa"/>
          </w:tcPr>
          <w:p w14:paraId="66F78356" w14:textId="77777777" w:rsidR="00666FA6" w:rsidRPr="007B6B11" w:rsidRDefault="00666FA6" w:rsidP="004E02BE">
            <w:pPr>
              <w:pStyle w:val="Tabelazwyky"/>
            </w:pPr>
            <w:r w:rsidRPr="007B6B11">
              <w:t>0..1</w:t>
            </w:r>
          </w:p>
        </w:tc>
      </w:tr>
      <w:tr w:rsidR="00666FA6" w:rsidRPr="007B6B11" w14:paraId="3431CFFA" w14:textId="77777777" w:rsidTr="00BD4758">
        <w:trPr>
          <w:trHeight w:val="213"/>
        </w:trPr>
        <w:tc>
          <w:tcPr>
            <w:tcW w:w="1788" w:type="dxa"/>
          </w:tcPr>
          <w:p w14:paraId="174512A4" w14:textId="77777777" w:rsidR="00666FA6" w:rsidRPr="007B6B11" w:rsidRDefault="00666FA6" w:rsidP="004E02BE">
            <w:pPr>
              <w:pStyle w:val="Tabelazwyky"/>
            </w:pPr>
            <w:r w:rsidRPr="007B6B11">
              <w:lastRenderedPageBreak/>
              <w:t>totalNumberOfGoods</w:t>
            </w:r>
          </w:p>
        </w:tc>
        <w:tc>
          <w:tcPr>
            <w:tcW w:w="3360" w:type="dxa"/>
          </w:tcPr>
          <w:p w14:paraId="7F3C1770" w14:textId="77777777" w:rsidR="00666FA6" w:rsidRPr="007B6B11" w:rsidRDefault="00666FA6" w:rsidP="004E02BE">
            <w:pPr>
              <w:pStyle w:val="Tabelazwyky"/>
            </w:pPr>
            <w:r w:rsidRPr="007B6B11">
              <w:t>Razem.</w:t>
            </w:r>
          </w:p>
          <w:p w14:paraId="4FE8C909" w14:textId="7AE01862" w:rsidR="00666FA6" w:rsidRPr="007B6B11" w:rsidRDefault="00666FA6" w:rsidP="004E02BE">
            <w:pPr>
              <w:pStyle w:val="Tabelazwyky"/>
            </w:pPr>
            <w:r w:rsidRPr="007B6B11">
              <w:t>Ilość wyrobów w hektolitrach 100% vol. alkoholu etylowego</w:t>
            </w:r>
            <w:r w:rsidR="006F1CAB" w:rsidRPr="007B6B11">
              <w:t xml:space="preserve"> (z dokładnością do </w:t>
            </w:r>
            <w:r w:rsidR="00E21577" w:rsidRPr="007B6B11">
              <w:t>dwóch</w:t>
            </w:r>
            <w:r w:rsidR="006F1CAB" w:rsidRPr="007B6B11">
              <w:t xml:space="preserve"> miejsc po przecinku)</w:t>
            </w:r>
            <w:r w:rsidRPr="007B6B11">
              <w:t>.</w:t>
            </w:r>
          </w:p>
        </w:tc>
        <w:tc>
          <w:tcPr>
            <w:tcW w:w="840" w:type="dxa"/>
          </w:tcPr>
          <w:p w14:paraId="30754599" w14:textId="26821093" w:rsidR="00666FA6" w:rsidRPr="007B6B11" w:rsidRDefault="00666FA6" w:rsidP="004E02BE">
            <w:pPr>
              <w:pStyle w:val="Tabelazwyky"/>
            </w:pPr>
            <w:r w:rsidRPr="007B6B11">
              <w:t>276</w:t>
            </w:r>
          </w:p>
        </w:tc>
        <w:tc>
          <w:tcPr>
            <w:tcW w:w="2095" w:type="dxa"/>
          </w:tcPr>
          <w:p w14:paraId="1DFBC491" w14:textId="77777777" w:rsidR="00666FA6" w:rsidRPr="007B6B11" w:rsidRDefault="00666FA6" w:rsidP="004E02BE">
            <w:pPr>
              <w:pStyle w:val="Tabelazwyky"/>
            </w:pPr>
            <w:r w:rsidRPr="007B6B11">
              <w:t>ZAmountC</w:t>
            </w:r>
          </w:p>
          <w:p w14:paraId="5EB0BB2D" w14:textId="48909E7B" w:rsidR="00666FA6" w:rsidRPr="007B6B11" w:rsidRDefault="00666FA6" w:rsidP="004E02BE">
            <w:pPr>
              <w:pStyle w:val="Tabelazwyky"/>
            </w:pPr>
            <w:r w:rsidRPr="007B6B11">
              <w:t>Patrz reguła R1</w:t>
            </w:r>
            <w:r w:rsidR="0086539C" w:rsidRPr="007B6B11">
              <w:t>4</w:t>
            </w:r>
          </w:p>
        </w:tc>
        <w:tc>
          <w:tcPr>
            <w:tcW w:w="1197" w:type="dxa"/>
          </w:tcPr>
          <w:p w14:paraId="3D0998A5" w14:textId="77777777" w:rsidR="00666FA6" w:rsidRPr="007B6B11" w:rsidRDefault="00666FA6" w:rsidP="004E02BE">
            <w:pPr>
              <w:pStyle w:val="Tabelazwyky"/>
            </w:pPr>
            <w:r w:rsidRPr="007B6B11">
              <w:t>1..1</w:t>
            </w:r>
          </w:p>
        </w:tc>
      </w:tr>
      <w:tr w:rsidR="00666FA6" w:rsidRPr="007B6B11" w14:paraId="5DF747E0" w14:textId="77777777" w:rsidTr="00BD4758">
        <w:trPr>
          <w:trHeight w:val="213"/>
        </w:trPr>
        <w:tc>
          <w:tcPr>
            <w:tcW w:w="1788" w:type="dxa"/>
          </w:tcPr>
          <w:p w14:paraId="76048215" w14:textId="77777777" w:rsidR="00666FA6" w:rsidRPr="007B6B11" w:rsidRDefault="00666FA6" w:rsidP="004E02BE">
            <w:pPr>
              <w:pStyle w:val="Tabelazwyky"/>
            </w:pPr>
            <w:r w:rsidRPr="007B6B11">
              <w:t>totalAmountOfTax</w:t>
            </w:r>
          </w:p>
        </w:tc>
        <w:tc>
          <w:tcPr>
            <w:tcW w:w="3360" w:type="dxa"/>
          </w:tcPr>
          <w:p w14:paraId="44EF801C" w14:textId="2F8650D5" w:rsidR="00666FA6" w:rsidRPr="007B6B11" w:rsidRDefault="00666FA6" w:rsidP="004E02BE">
            <w:pPr>
              <w:pStyle w:val="Tabelazwyky"/>
            </w:pPr>
            <w:r w:rsidRPr="007B6B11">
              <w:t>Razem.</w:t>
            </w:r>
          </w:p>
          <w:p w14:paraId="25FF5EC9" w14:textId="6A3039A6" w:rsidR="00666FA6" w:rsidRPr="007B6B11" w:rsidRDefault="00666FA6" w:rsidP="004E02BE">
            <w:pPr>
              <w:pStyle w:val="Tabelazwyky"/>
            </w:pPr>
            <w:r w:rsidRPr="007B6B11">
              <w:t>Kwota podatku w zł.</w:t>
            </w:r>
          </w:p>
        </w:tc>
        <w:tc>
          <w:tcPr>
            <w:tcW w:w="840" w:type="dxa"/>
          </w:tcPr>
          <w:p w14:paraId="50E401EF" w14:textId="27893E1C" w:rsidR="00666FA6" w:rsidRPr="007B6B11" w:rsidRDefault="00666FA6" w:rsidP="004E02BE">
            <w:pPr>
              <w:pStyle w:val="Tabelazwyky"/>
            </w:pPr>
            <w:r w:rsidRPr="007B6B11">
              <w:t>277</w:t>
            </w:r>
          </w:p>
        </w:tc>
        <w:tc>
          <w:tcPr>
            <w:tcW w:w="2095" w:type="dxa"/>
          </w:tcPr>
          <w:p w14:paraId="562B2183" w14:textId="63488014" w:rsidR="00666FA6" w:rsidRPr="007B6B11" w:rsidRDefault="00666FA6" w:rsidP="004E02BE">
            <w:pPr>
              <w:pStyle w:val="Tabelazwyky"/>
            </w:pPr>
            <w:r w:rsidRPr="007B6B11">
              <w:t>ZAmountP</w:t>
            </w:r>
          </w:p>
          <w:p w14:paraId="4FB189D0" w14:textId="3B09B4B9" w:rsidR="00666FA6" w:rsidRPr="007B6B11" w:rsidRDefault="00666FA6" w:rsidP="004E02BE">
            <w:pPr>
              <w:pStyle w:val="Tabelazwyky"/>
            </w:pPr>
            <w:r w:rsidRPr="007B6B11">
              <w:t>Patrz reguła R1</w:t>
            </w:r>
            <w:r w:rsidR="0086539C" w:rsidRPr="007B6B11">
              <w:t>5</w:t>
            </w:r>
          </w:p>
        </w:tc>
        <w:tc>
          <w:tcPr>
            <w:tcW w:w="1197" w:type="dxa"/>
          </w:tcPr>
          <w:p w14:paraId="6900C7A1" w14:textId="77777777" w:rsidR="00666FA6" w:rsidRPr="007B6B11" w:rsidRDefault="00666FA6" w:rsidP="004E02BE">
            <w:pPr>
              <w:pStyle w:val="Tabelazwyky"/>
            </w:pPr>
            <w:r w:rsidRPr="007B6B11">
              <w:t>1..1</w:t>
            </w:r>
          </w:p>
        </w:tc>
      </w:tr>
      <w:tr w:rsidR="00666FA6" w:rsidRPr="007B6B11" w14:paraId="11FEE2E8" w14:textId="77777777" w:rsidTr="00BD4758">
        <w:trPr>
          <w:trHeight w:val="213"/>
        </w:trPr>
        <w:tc>
          <w:tcPr>
            <w:tcW w:w="1788" w:type="dxa"/>
          </w:tcPr>
          <w:p w14:paraId="728D34CA" w14:textId="77777777" w:rsidR="00666FA6" w:rsidRPr="007B6B11" w:rsidRDefault="00666FA6" w:rsidP="004E02BE">
            <w:pPr>
              <w:pStyle w:val="Tabelazwyky"/>
            </w:pPr>
            <w:r w:rsidRPr="007B6B11">
              <w:t>Item</w:t>
            </w:r>
          </w:p>
        </w:tc>
        <w:tc>
          <w:tcPr>
            <w:tcW w:w="3360" w:type="dxa"/>
          </w:tcPr>
          <w:p w14:paraId="2E2F101C" w14:textId="77777777" w:rsidR="00666FA6" w:rsidRPr="007B6B11" w:rsidRDefault="00666FA6" w:rsidP="004E02BE">
            <w:pPr>
              <w:pStyle w:val="Tabelazwyky"/>
            </w:pPr>
            <w:bookmarkStart w:id="189" w:name="moje"/>
            <w:r w:rsidRPr="007B6B11">
              <w:t xml:space="preserve">Obliczenie wysokości podatku </w:t>
            </w:r>
            <w:bookmarkEnd w:id="189"/>
            <w:r w:rsidRPr="007B6B11">
              <w:t>akcyzowego od poszczególnych wyrobów.</w:t>
            </w:r>
          </w:p>
        </w:tc>
        <w:tc>
          <w:tcPr>
            <w:tcW w:w="840" w:type="dxa"/>
          </w:tcPr>
          <w:p w14:paraId="5E89DD35" w14:textId="120AEE44" w:rsidR="00666FA6" w:rsidRPr="007B6B11" w:rsidRDefault="00666FA6" w:rsidP="004E02BE">
            <w:pPr>
              <w:pStyle w:val="Tabelazwyky"/>
            </w:pPr>
            <w:r w:rsidRPr="007B6B11">
              <w:t>F</w:t>
            </w:r>
          </w:p>
        </w:tc>
        <w:tc>
          <w:tcPr>
            <w:tcW w:w="2095" w:type="dxa"/>
          </w:tcPr>
          <w:p w14:paraId="69F82EB1" w14:textId="2E9A9725" w:rsidR="00666FA6" w:rsidRPr="007B6B11" w:rsidRDefault="00666FA6" w:rsidP="004E02BE">
            <w:pPr>
              <w:pStyle w:val="Tabelazwyky"/>
            </w:pPr>
            <w:r w:rsidRPr="007B6B11">
              <w:t>ItemType</w:t>
            </w:r>
          </w:p>
        </w:tc>
        <w:tc>
          <w:tcPr>
            <w:tcW w:w="1197" w:type="dxa"/>
          </w:tcPr>
          <w:p w14:paraId="7124207A" w14:textId="7BA53902" w:rsidR="00666FA6" w:rsidRPr="007B6B11" w:rsidRDefault="00666FA6" w:rsidP="004E02BE">
            <w:pPr>
              <w:pStyle w:val="Tabelazwyky"/>
            </w:pPr>
            <w:r w:rsidRPr="007B6B11">
              <w:t>0..99</w:t>
            </w:r>
          </w:p>
        </w:tc>
      </w:tr>
    </w:tbl>
    <w:p w14:paraId="5898F4E0" w14:textId="5D3F4A53" w:rsidR="00DC2CEF" w:rsidRPr="007B6B11" w:rsidRDefault="00DC2CEF" w:rsidP="004E02BE">
      <w:pPr>
        <w:pStyle w:val="Z2PodpisRysunkuTabeli"/>
      </w:pPr>
      <w:bookmarkStart w:id="190" w:name="_Toc97503866"/>
      <w:bookmarkStart w:id="191" w:name="_Toc183172118"/>
      <w:r w:rsidRPr="007B6B11">
        <w:t xml:space="preserve">Rysunek </w:t>
      </w:r>
      <w:r w:rsidR="00E354C5">
        <w:fldChar w:fldCharType="begin"/>
      </w:r>
      <w:r w:rsidR="00E354C5">
        <w:instrText xml:space="preserve"> SEQ Rysunek \* ARABIC </w:instrText>
      </w:r>
      <w:r w:rsidR="00E354C5">
        <w:fldChar w:fldCharType="separate"/>
      </w:r>
      <w:r w:rsidR="006D48AD">
        <w:rPr>
          <w:noProof/>
        </w:rPr>
        <w:t>12</w:t>
      </w:r>
      <w:r w:rsidR="00E354C5">
        <w:rPr>
          <w:noProof/>
        </w:rPr>
        <w:fldChar w:fldCharType="end"/>
      </w:r>
      <w:r w:rsidRPr="007B6B11">
        <w:t>. Struktura &lt;Items</w:t>
      </w:r>
      <w:r w:rsidRPr="007B6B11">
        <w:rPr>
          <w:lang w:eastAsia="pl-PL"/>
        </w:rPr>
        <w:t xml:space="preserve">Type&gt;, </w:t>
      </w:r>
      <w:r w:rsidRPr="007B6B11">
        <w:rPr>
          <w:highlight w:val="white"/>
          <w:lang w:eastAsia="pl-PL"/>
        </w:rPr>
        <w:t>Obliczenie wysokości podatku akcyzowego od poszczególnych wyrobów</w:t>
      </w:r>
      <w:r w:rsidRPr="007B6B11">
        <w:rPr>
          <w:lang w:eastAsia="pl-PL"/>
        </w:rPr>
        <w:t xml:space="preserve"> (podsumowanie pozycji) </w:t>
      </w:r>
      <w:r w:rsidRPr="007B6B11">
        <w:rPr>
          <w:rFonts w:eastAsia="Times New Roman"/>
        </w:rPr>
        <w:t>załącznika AKC-4A.</w:t>
      </w:r>
      <w:bookmarkEnd w:id="190"/>
      <w:bookmarkEnd w:id="191"/>
    </w:p>
    <w:p w14:paraId="73FD0648" w14:textId="355155CF" w:rsidR="00510063" w:rsidRPr="007B6B11" w:rsidRDefault="00D76421" w:rsidP="004E02BE">
      <w:r w:rsidRPr="007B6B11">
        <w:rPr>
          <w:noProof/>
        </w:rPr>
        <w:drawing>
          <wp:inline distT="0" distB="0" distL="0" distR="0" wp14:anchorId="2A662203" wp14:editId="449CD8B3">
            <wp:extent cx="5715000" cy="2743200"/>
            <wp:effectExtent l="19050" t="19050" r="19050" b="19050"/>
            <wp:docPr id="6" name="Obraz 6" descr="Rysunek przedstawia strukturę &lt;ItemsType&gt;, Obliczenie wysokości podatku akcyzowego od poszczególnych wyrobów (podsumowani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Rysunek przedstawia strukturę &lt;ItemsType&gt;, Obliczenie wysokości podatku akcyzowego od poszczególnych wyrobów (podsumowanie pozycji) załącznika AKC-4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48E84152" w14:textId="7E96508E" w:rsidR="00BD4758" w:rsidRPr="007B6B11" w:rsidRDefault="00BD4758" w:rsidP="004E02BE">
      <w:pPr>
        <w:pStyle w:val="Z2PodpisRysunkuTabeli"/>
      </w:pPr>
      <w:bookmarkStart w:id="192" w:name="_Toc183171991"/>
      <w:r w:rsidRPr="007B6B11">
        <w:t xml:space="preserve">Tabela </w:t>
      </w:r>
      <w:r w:rsidR="00E354C5">
        <w:fldChar w:fldCharType="begin"/>
      </w:r>
      <w:r w:rsidR="00E354C5">
        <w:instrText xml:space="preserve"> SEQ Tabela \* ARABIC </w:instrText>
      </w:r>
      <w:r w:rsidR="00E354C5">
        <w:fldChar w:fldCharType="separate"/>
      </w:r>
      <w:r w:rsidR="006D48AD">
        <w:rPr>
          <w:noProof/>
        </w:rPr>
        <w:t>23</w:t>
      </w:r>
      <w:r w:rsidR="00E354C5">
        <w:fldChar w:fldCharType="end"/>
      </w:r>
      <w:r w:rsidRPr="007B6B11">
        <w:t xml:space="preserve">. Struktura &lt;ItemType&gt;, Obliczenie wysokości podatku akcyzowego od poszczególnych wyrobów (składowe pozycji) </w:t>
      </w:r>
      <w:r w:rsidR="001F49C6" w:rsidRPr="007B6B11">
        <w:t>załącznika AKC-4A.</w:t>
      </w:r>
      <w:bookmarkEnd w:id="19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7B6B11" w14:paraId="6E569AB1" w14:textId="77777777" w:rsidTr="004F6B2A">
        <w:trPr>
          <w:trHeight w:val="213"/>
          <w:tblHeader/>
        </w:trPr>
        <w:tc>
          <w:tcPr>
            <w:tcW w:w="1788" w:type="dxa"/>
            <w:shd w:val="clear" w:color="auto" w:fill="D9D9D9" w:themeFill="background1" w:themeFillShade="D9"/>
          </w:tcPr>
          <w:p w14:paraId="4990F02E" w14:textId="77777777" w:rsidR="00233174" w:rsidRPr="007B6B11" w:rsidRDefault="00233174" w:rsidP="004E02BE">
            <w:pPr>
              <w:pStyle w:val="naglowektabeli"/>
            </w:pPr>
            <w:r w:rsidRPr="007B6B11">
              <w:t xml:space="preserve">Nazwa </w:t>
            </w:r>
          </w:p>
        </w:tc>
        <w:tc>
          <w:tcPr>
            <w:tcW w:w="3360" w:type="dxa"/>
            <w:shd w:val="clear" w:color="auto" w:fill="D9D9D9" w:themeFill="background1" w:themeFillShade="D9"/>
          </w:tcPr>
          <w:p w14:paraId="585AFAE9" w14:textId="77777777" w:rsidR="00233174" w:rsidRPr="007B6B11" w:rsidRDefault="00233174" w:rsidP="004E02BE">
            <w:pPr>
              <w:pStyle w:val="naglowektabeli"/>
            </w:pPr>
            <w:r w:rsidRPr="007B6B11">
              <w:t>Opis</w:t>
            </w:r>
          </w:p>
        </w:tc>
        <w:tc>
          <w:tcPr>
            <w:tcW w:w="840" w:type="dxa"/>
            <w:shd w:val="clear" w:color="auto" w:fill="D9D9D9" w:themeFill="background1" w:themeFillShade="D9"/>
          </w:tcPr>
          <w:p w14:paraId="3558B38F" w14:textId="77777777" w:rsidR="00233174" w:rsidRPr="007B6B11" w:rsidRDefault="00F31861" w:rsidP="004E02BE">
            <w:pPr>
              <w:pStyle w:val="naglowektabeli"/>
            </w:pPr>
            <w:r w:rsidRPr="007B6B11">
              <w:t>Nr pola</w:t>
            </w:r>
          </w:p>
        </w:tc>
        <w:tc>
          <w:tcPr>
            <w:tcW w:w="2095" w:type="dxa"/>
            <w:shd w:val="clear" w:color="auto" w:fill="D9D9D9" w:themeFill="background1" w:themeFillShade="D9"/>
          </w:tcPr>
          <w:p w14:paraId="26ED328B" w14:textId="77777777" w:rsidR="00233174" w:rsidRPr="007B6B11" w:rsidRDefault="00233174" w:rsidP="004E02BE">
            <w:pPr>
              <w:pStyle w:val="naglowektabeli"/>
            </w:pPr>
            <w:r w:rsidRPr="007B6B11">
              <w:t>Typ, reguły</w:t>
            </w:r>
          </w:p>
        </w:tc>
        <w:tc>
          <w:tcPr>
            <w:tcW w:w="1197" w:type="dxa"/>
            <w:shd w:val="clear" w:color="auto" w:fill="D9D9D9" w:themeFill="background1" w:themeFillShade="D9"/>
          </w:tcPr>
          <w:p w14:paraId="74B8BDCF" w14:textId="77777777" w:rsidR="00233174" w:rsidRPr="007B6B11" w:rsidRDefault="00233174" w:rsidP="004E02BE">
            <w:pPr>
              <w:pStyle w:val="naglowektabeli"/>
            </w:pPr>
            <w:r w:rsidRPr="007B6B11">
              <w:t>Liczebność</w:t>
            </w:r>
          </w:p>
        </w:tc>
      </w:tr>
      <w:tr w:rsidR="00233174" w:rsidRPr="007B6B11" w14:paraId="23D02F0E" w14:textId="77777777" w:rsidTr="00666FA6">
        <w:trPr>
          <w:trHeight w:val="213"/>
        </w:trPr>
        <w:tc>
          <w:tcPr>
            <w:tcW w:w="1788" w:type="dxa"/>
          </w:tcPr>
          <w:p w14:paraId="0B79791B" w14:textId="77777777" w:rsidR="00233174" w:rsidRPr="007B6B11" w:rsidRDefault="00233174" w:rsidP="004E02BE">
            <w:pPr>
              <w:pStyle w:val="Tabelazwyky"/>
            </w:pPr>
            <w:r w:rsidRPr="007B6B11">
              <w:t>id</w:t>
            </w:r>
          </w:p>
        </w:tc>
        <w:tc>
          <w:tcPr>
            <w:tcW w:w="3360" w:type="dxa"/>
          </w:tcPr>
          <w:p w14:paraId="4E27BD93" w14:textId="77777777" w:rsidR="00233174" w:rsidRPr="007B6B11" w:rsidRDefault="00233174" w:rsidP="004E02BE">
            <w:pPr>
              <w:pStyle w:val="Tabelazwyky"/>
            </w:pPr>
            <w:r w:rsidRPr="007B6B11">
              <w:t>Liczba porządkowa.</w:t>
            </w:r>
          </w:p>
        </w:tc>
        <w:tc>
          <w:tcPr>
            <w:tcW w:w="840" w:type="dxa"/>
          </w:tcPr>
          <w:p w14:paraId="65A09627" w14:textId="77777777" w:rsidR="00233174" w:rsidRPr="007B6B11" w:rsidRDefault="00441677" w:rsidP="004E02BE">
            <w:pPr>
              <w:pStyle w:val="Tabelazwyky"/>
            </w:pPr>
            <w:r w:rsidRPr="007B6B11">
              <w:t>F.a</w:t>
            </w:r>
          </w:p>
        </w:tc>
        <w:tc>
          <w:tcPr>
            <w:tcW w:w="2095" w:type="dxa"/>
          </w:tcPr>
          <w:p w14:paraId="5CAD49A2" w14:textId="77777777" w:rsidR="00233174" w:rsidRPr="007B6B11" w:rsidRDefault="00E10BAB" w:rsidP="004E02BE">
            <w:pPr>
              <w:pStyle w:val="Tabelazwyky"/>
            </w:pPr>
            <w:r w:rsidRPr="007B6B11">
              <w:t>ZNumeric</w:t>
            </w:r>
          </w:p>
        </w:tc>
        <w:tc>
          <w:tcPr>
            <w:tcW w:w="1197" w:type="dxa"/>
          </w:tcPr>
          <w:p w14:paraId="7EEEA22A" w14:textId="77777777" w:rsidR="00233174" w:rsidRPr="007B6B11" w:rsidRDefault="00A25EB3" w:rsidP="004E02BE">
            <w:pPr>
              <w:pStyle w:val="Tabelazwyky"/>
            </w:pPr>
            <w:r w:rsidRPr="007B6B11">
              <w:t>1</w:t>
            </w:r>
            <w:r w:rsidR="00233174" w:rsidRPr="007B6B11">
              <w:t>..1</w:t>
            </w:r>
          </w:p>
        </w:tc>
      </w:tr>
      <w:tr w:rsidR="00233174" w:rsidRPr="007B6B11" w14:paraId="297DE066" w14:textId="77777777" w:rsidTr="00666FA6">
        <w:trPr>
          <w:trHeight w:val="213"/>
        </w:trPr>
        <w:tc>
          <w:tcPr>
            <w:tcW w:w="1788" w:type="dxa"/>
          </w:tcPr>
          <w:p w14:paraId="04A9E110" w14:textId="77777777" w:rsidR="00233174" w:rsidRPr="007B6B11" w:rsidRDefault="00233174" w:rsidP="004E02BE">
            <w:pPr>
              <w:pStyle w:val="Tabelazwyky"/>
            </w:pPr>
            <w:r w:rsidRPr="007B6B11">
              <w:t>groupOfGoodsName</w:t>
            </w:r>
          </w:p>
        </w:tc>
        <w:tc>
          <w:tcPr>
            <w:tcW w:w="3360" w:type="dxa"/>
          </w:tcPr>
          <w:p w14:paraId="042BE667" w14:textId="77777777" w:rsidR="00233174" w:rsidRPr="007B6B11" w:rsidRDefault="00233174" w:rsidP="004E02BE">
            <w:pPr>
              <w:pStyle w:val="Tabelazwyky"/>
            </w:pPr>
            <w:r w:rsidRPr="007B6B11">
              <w:t>Nazwa grupy wyrobów, dla których ustalono odrębne stawki podatkowe</w:t>
            </w:r>
          </w:p>
        </w:tc>
        <w:tc>
          <w:tcPr>
            <w:tcW w:w="840" w:type="dxa"/>
          </w:tcPr>
          <w:p w14:paraId="2332AAC0" w14:textId="77777777" w:rsidR="00233174" w:rsidRPr="007B6B11" w:rsidRDefault="005E087D" w:rsidP="004E02BE">
            <w:pPr>
              <w:pStyle w:val="Tabelazwyky"/>
            </w:pPr>
            <w:r w:rsidRPr="007B6B11">
              <w:t>F.b</w:t>
            </w:r>
          </w:p>
        </w:tc>
        <w:tc>
          <w:tcPr>
            <w:tcW w:w="2095" w:type="dxa"/>
          </w:tcPr>
          <w:p w14:paraId="69CD5D77" w14:textId="77777777" w:rsidR="00233174" w:rsidRPr="007B6B11" w:rsidRDefault="00E10BAB" w:rsidP="004E02BE">
            <w:pPr>
              <w:pStyle w:val="Tabelazwyky"/>
            </w:pPr>
            <w:r w:rsidRPr="007B6B11">
              <w:t>ZCharacter</w:t>
            </w:r>
          </w:p>
          <w:p w14:paraId="068796A5" w14:textId="449F3F70" w:rsidR="00233174" w:rsidRPr="007B6B11" w:rsidRDefault="00945689" w:rsidP="004E02BE">
            <w:pPr>
              <w:pStyle w:val="Tabelazwyky"/>
            </w:pPr>
            <w:r w:rsidRPr="007B6B11">
              <w:t xml:space="preserve">Patrz reguła </w:t>
            </w:r>
            <w:r w:rsidR="00FA3F54" w:rsidRPr="007B6B11">
              <w:t>R1</w:t>
            </w:r>
            <w:r w:rsidR="0086539C" w:rsidRPr="007B6B11">
              <w:t>6</w:t>
            </w:r>
            <w:r w:rsidR="00292451" w:rsidRPr="007B6B11">
              <w:t>.</w:t>
            </w:r>
          </w:p>
        </w:tc>
        <w:tc>
          <w:tcPr>
            <w:tcW w:w="1197" w:type="dxa"/>
          </w:tcPr>
          <w:p w14:paraId="1AAAE773" w14:textId="77777777" w:rsidR="00233174" w:rsidRPr="007B6B11" w:rsidRDefault="00A25EB3" w:rsidP="004E02BE">
            <w:pPr>
              <w:pStyle w:val="Tabelazwyky"/>
            </w:pPr>
            <w:r w:rsidRPr="007B6B11">
              <w:t>1</w:t>
            </w:r>
            <w:r w:rsidR="00233174" w:rsidRPr="007B6B11">
              <w:t>..1</w:t>
            </w:r>
          </w:p>
        </w:tc>
      </w:tr>
      <w:tr w:rsidR="00233174" w:rsidRPr="007B6B11" w14:paraId="1A68F153" w14:textId="77777777" w:rsidTr="00666FA6">
        <w:trPr>
          <w:trHeight w:val="213"/>
        </w:trPr>
        <w:tc>
          <w:tcPr>
            <w:tcW w:w="1788" w:type="dxa"/>
          </w:tcPr>
          <w:p w14:paraId="5D1676AE" w14:textId="77777777" w:rsidR="00233174" w:rsidRPr="007B6B11" w:rsidRDefault="00233174" w:rsidP="004E02BE">
            <w:pPr>
              <w:pStyle w:val="Tabelazwyky"/>
            </w:pPr>
            <w:r w:rsidRPr="007B6B11">
              <w:t>shortages</w:t>
            </w:r>
          </w:p>
        </w:tc>
        <w:tc>
          <w:tcPr>
            <w:tcW w:w="3360" w:type="dxa"/>
          </w:tcPr>
          <w:p w14:paraId="41D3D1F2" w14:textId="77777777" w:rsidR="00233174" w:rsidRPr="007B6B11" w:rsidRDefault="00233174" w:rsidP="004E02BE">
            <w:pPr>
              <w:pStyle w:val="Tabelazwyky"/>
            </w:pPr>
            <w:r w:rsidRPr="007B6B11">
              <w:t xml:space="preserve">Możliwość oznaczenia w przypadku wykazywania ubytków wyrobów akcyzowych (przekraczających normy dopuszczalnych ubytków) </w:t>
            </w:r>
            <w:r w:rsidRPr="007B6B11">
              <w:lastRenderedPageBreak/>
              <w:t>lub całkowitego zniszczenia wyrobów.</w:t>
            </w:r>
          </w:p>
        </w:tc>
        <w:tc>
          <w:tcPr>
            <w:tcW w:w="840" w:type="dxa"/>
          </w:tcPr>
          <w:p w14:paraId="7629F77E" w14:textId="0B5A6C3B" w:rsidR="00233174" w:rsidRPr="007B6B11" w:rsidRDefault="00FA3F54" w:rsidP="004E02BE">
            <w:pPr>
              <w:pStyle w:val="Tabelazwyky"/>
            </w:pPr>
            <w:r w:rsidRPr="007B6B11">
              <w:lastRenderedPageBreak/>
              <w:t>F.b</w:t>
            </w:r>
          </w:p>
        </w:tc>
        <w:tc>
          <w:tcPr>
            <w:tcW w:w="2095" w:type="dxa"/>
          </w:tcPr>
          <w:p w14:paraId="4308A106" w14:textId="77777777" w:rsidR="00233174" w:rsidRPr="007B6B11" w:rsidRDefault="00B72973" w:rsidP="004E02BE">
            <w:pPr>
              <w:pStyle w:val="Tabelazwyky"/>
            </w:pPr>
            <w:r w:rsidRPr="007B6B11">
              <w:t>ZShortages</w:t>
            </w:r>
          </w:p>
          <w:p w14:paraId="3D162D96" w14:textId="3D906EBA" w:rsidR="00233174" w:rsidRPr="007B6B11" w:rsidRDefault="00945689" w:rsidP="004E02BE">
            <w:pPr>
              <w:pStyle w:val="Tabelazwyky"/>
            </w:pPr>
            <w:r w:rsidRPr="007B6B11">
              <w:t xml:space="preserve">Patrz reguła </w:t>
            </w:r>
            <w:r w:rsidR="00FA3F54" w:rsidRPr="007B6B11">
              <w:t>R</w:t>
            </w:r>
            <w:r w:rsidR="006C3333" w:rsidRPr="007B6B11">
              <w:t>1</w:t>
            </w:r>
            <w:r w:rsidR="0086539C" w:rsidRPr="007B6B11">
              <w:t>7</w:t>
            </w:r>
          </w:p>
        </w:tc>
        <w:tc>
          <w:tcPr>
            <w:tcW w:w="1197" w:type="dxa"/>
          </w:tcPr>
          <w:p w14:paraId="16DF9522" w14:textId="77777777" w:rsidR="00233174" w:rsidRPr="007B6B11" w:rsidRDefault="00233174" w:rsidP="004E02BE">
            <w:pPr>
              <w:pStyle w:val="Tabelazwyky"/>
            </w:pPr>
            <w:r w:rsidRPr="007B6B11">
              <w:t>0..1</w:t>
            </w:r>
          </w:p>
        </w:tc>
      </w:tr>
      <w:tr w:rsidR="00233174" w:rsidRPr="007B6B11" w14:paraId="537F7237" w14:textId="77777777" w:rsidTr="00666FA6">
        <w:trPr>
          <w:trHeight w:val="213"/>
        </w:trPr>
        <w:tc>
          <w:tcPr>
            <w:tcW w:w="1788" w:type="dxa"/>
          </w:tcPr>
          <w:p w14:paraId="46FECAEE" w14:textId="77777777" w:rsidR="00233174" w:rsidRPr="007B6B11" w:rsidRDefault="00233174" w:rsidP="004E02BE">
            <w:pPr>
              <w:pStyle w:val="Tabelazwyky"/>
            </w:pPr>
            <w:r w:rsidRPr="007B6B11">
              <w:t>codeCN</w:t>
            </w:r>
          </w:p>
        </w:tc>
        <w:tc>
          <w:tcPr>
            <w:tcW w:w="3360" w:type="dxa"/>
          </w:tcPr>
          <w:p w14:paraId="37BBD4C4" w14:textId="77777777" w:rsidR="00233174" w:rsidRPr="007B6B11" w:rsidRDefault="001318B6" w:rsidP="004E02BE">
            <w:pPr>
              <w:pStyle w:val="Tabelazwyky"/>
            </w:pPr>
            <w:r w:rsidRPr="007B6B11">
              <w:t>Ośmiocyfrowy kod CN.</w:t>
            </w:r>
          </w:p>
        </w:tc>
        <w:tc>
          <w:tcPr>
            <w:tcW w:w="840" w:type="dxa"/>
          </w:tcPr>
          <w:p w14:paraId="3BDE47E8" w14:textId="77777777" w:rsidR="00233174" w:rsidRPr="007B6B11" w:rsidRDefault="00AB7883" w:rsidP="004E02BE">
            <w:pPr>
              <w:pStyle w:val="Tabelazwyky"/>
            </w:pPr>
            <w:r w:rsidRPr="007B6B11">
              <w:t>F.c</w:t>
            </w:r>
          </w:p>
        </w:tc>
        <w:tc>
          <w:tcPr>
            <w:tcW w:w="2095" w:type="dxa"/>
          </w:tcPr>
          <w:p w14:paraId="59796DEA" w14:textId="77777777" w:rsidR="00233174" w:rsidRPr="007B6B11" w:rsidRDefault="004C0A94" w:rsidP="004E02BE">
            <w:pPr>
              <w:pStyle w:val="Tabelazwyky"/>
            </w:pPr>
            <w:r w:rsidRPr="007B6B11">
              <w:t>ZCodeCN</w:t>
            </w:r>
          </w:p>
        </w:tc>
        <w:tc>
          <w:tcPr>
            <w:tcW w:w="1197" w:type="dxa"/>
          </w:tcPr>
          <w:p w14:paraId="227A93A9" w14:textId="77777777" w:rsidR="00233174" w:rsidRPr="007B6B11" w:rsidRDefault="00A25EB3" w:rsidP="004E02BE">
            <w:pPr>
              <w:pStyle w:val="Tabelazwyky"/>
            </w:pPr>
            <w:r w:rsidRPr="007B6B11">
              <w:t>1</w:t>
            </w:r>
            <w:r w:rsidR="00233174" w:rsidRPr="007B6B11">
              <w:t>..1</w:t>
            </w:r>
          </w:p>
        </w:tc>
      </w:tr>
      <w:tr w:rsidR="00233174" w:rsidRPr="007B6B11" w14:paraId="08187BFC" w14:textId="77777777" w:rsidTr="00666FA6">
        <w:trPr>
          <w:trHeight w:val="213"/>
        </w:trPr>
        <w:tc>
          <w:tcPr>
            <w:tcW w:w="1788" w:type="dxa"/>
          </w:tcPr>
          <w:p w14:paraId="5B4D8E2E" w14:textId="77777777" w:rsidR="00233174" w:rsidRPr="007B6B11" w:rsidRDefault="00233174" w:rsidP="004E02BE">
            <w:pPr>
              <w:pStyle w:val="Tabelazwyky"/>
            </w:pPr>
            <w:r w:rsidRPr="007B6B11">
              <w:t>numberOfGoods</w:t>
            </w:r>
          </w:p>
        </w:tc>
        <w:tc>
          <w:tcPr>
            <w:tcW w:w="3360" w:type="dxa"/>
          </w:tcPr>
          <w:p w14:paraId="4954719F" w14:textId="77777777" w:rsidR="00233174" w:rsidRPr="007B6B11" w:rsidRDefault="00233174" w:rsidP="004E02BE">
            <w:pPr>
              <w:pStyle w:val="Tabelazwyky"/>
            </w:pPr>
            <w:r w:rsidRPr="007B6B11">
              <w:t>Ilość wyrobów w hektolitrach przeliczone na 100% vol. alkoholu etylowego (z dokładnością do dwóch miejsc po przecinku)</w:t>
            </w:r>
          </w:p>
        </w:tc>
        <w:tc>
          <w:tcPr>
            <w:tcW w:w="840" w:type="dxa"/>
          </w:tcPr>
          <w:p w14:paraId="4797C4B7" w14:textId="77777777" w:rsidR="00233174" w:rsidRPr="007B6B11" w:rsidRDefault="00AB7883" w:rsidP="004E02BE">
            <w:pPr>
              <w:pStyle w:val="Tabelazwyky"/>
            </w:pPr>
            <w:r w:rsidRPr="007B6B11">
              <w:t>F.d</w:t>
            </w:r>
          </w:p>
        </w:tc>
        <w:tc>
          <w:tcPr>
            <w:tcW w:w="2095" w:type="dxa"/>
          </w:tcPr>
          <w:p w14:paraId="24628629" w14:textId="77777777" w:rsidR="00233174" w:rsidRPr="007B6B11" w:rsidRDefault="00233174" w:rsidP="004E02BE">
            <w:pPr>
              <w:pStyle w:val="Tabelazwyky"/>
            </w:pPr>
            <w:r w:rsidRPr="007B6B11">
              <w:t>ZAmountC</w:t>
            </w:r>
          </w:p>
        </w:tc>
        <w:tc>
          <w:tcPr>
            <w:tcW w:w="1197" w:type="dxa"/>
          </w:tcPr>
          <w:p w14:paraId="72C19906" w14:textId="77777777" w:rsidR="00233174" w:rsidRPr="007B6B11" w:rsidRDefault="00A25EB3" w:rsidP="004E02BE">
            <w:pPr>
              <w:pStyle w:val="Tabelazwyky"/>
            </w:pPr>
            <w:r w:rsidRPr="007B6B11">
              <w:t>1</w:t>
            </w:r>
            <w:r w:rsidR="00233174" w:rsidRPr="007B6B11">
              <w:t>..1</w:t>
            </w:r>
          </w:p>
        </w:tc>
      </w:tr>
      <w:tr w:rsidR="00233174" w:rsidRPr="007B6B11" w14:paraId="2D6CF8F6" w14:textId="77777777" w:rsidTr="00666FA6">
        <w:trPr>
          <w:trHeight w:val="213"/>
        </w:trPr>
        <w:tc>
          <w:tcPr>
            <w:tcW w:w="1788" w:type="dxa"/>
          </w:tcPr>
          <w:p w14:paraId="2E592F51" w14:textId="77777777" w:rsidR="00233174" w:rsidRPr="007B6B11" w:rsidRDefault="00233174" w:rsidP="004E02BE">
            <w:pPr>
              <w:pStyle w:val="Tabelazwyky"/>
            </w:pPr>
            <w:r w:rsidRPr="007B6B11">
              <w:t>taxRate</w:t>
            </w:r>
          </w:p>
        </w:tc>
        <w:tc>
          <w:tcPr>
            <w:tcW w:w="3360" w:type="dxa"/>
          </w:tcPr>
          <w:p w14:paraId="2E78F5D1" w14:textId="52B6C957" w:rsidR="00233174" w:rsidRPr="007B6B11" w:rsidRDefault="00233174" w:rsidP="004E02BE">
            <w:pPr>
              <w:pStyle w:val="Tabelazwyky"/>
            </w:pPr>
            <w:r w:rsidRPr="007B6B11">
              <w:t>Stawka podatku</w:t>
            </w:r>
            <w:r w:rsidR="00B87115" w:rsidRPr="007B6B11">
              <w:t xml:space="preserve"> (z dokładnością do dwóch miejsc po przecinku)</w:t>
            </w:r>
            <w:r w:rsidR="001318B6" w:rsidRPr="007B6B11">
              <w:t>.</w:t>
            </w:r>
          </w:p>
        </w:tc>
        <w:tc>
          <w:tcPr>
            <w:tcW w:w="840" w:type="dxa"/>
          </w:tcPr>
          <w:p w14:paraId="717B2006" w14:textId="77777777" w:rsidR="00233174" w:rsidRPr="007B6B11" w:rsidRDefault="00AB7883" w:rsidP="004E02BE">
            <w:pPr>
              <w:pStyle w:val="Tabelazwyky"/>
            </w:pPr>
            <w:r w:rsidRPr="007B6B11">
              <w:t>F.e</w:t>
            </w:r>
          </w:p>
        </w:tc>
        <w:tc>
          <w:tcPr>
            <w:tcW w:w="2095" w:type="dxa"/>
          </w:tcPr>
          <w:p w14:paraId="1B8882DD" w14:textId="77777777" w:rsidR="00233174" w:rsidRPr="007B6B11" w:rsidRDefault="00233174" w:rsidP="004E02BE">
            <w:pPr>
              <w:pStyle w:val="Tabelazwyky"/>
            </w:pPr>
            <w:r w:rsidRPr="007B6B11">
              <w:t>ZAmountC</w:t>
            </w:r>
          </w:p>
        </w:tc>
        <w:tc>
          <w:tcPr>
            <w:tcW w:w="1197" w:type="dxa"/>
          </w:tcPr>
          <w:p w14:paraId="5F11155A" w14:textId="77777777" w:rsidR="00233174" w:rsidRPr="007B6B11" w:rsidRDefault="00A25EB3" w:rsidP="004E02BE">
            <w:pPr>
              <w:pStyle w:val="Tabelazwyky"/>
            </w:pPr>
            <w:r w:rsidRPr="007B6B11">
              <w:t>1</w:t>
            </w:r>
            <w:r w:rsidR="00233174" w:rsidRPr="007B6B11">
              <w:t>..1</w:t>
            </w:r>
          </w:p>
        </w:tc>
      </w:tr>
      <w:tr w:rsidR="005A3EC2" w:rsidRPr="007B6B11" w14:paraId="7B943172" w14:textId="77777777" w:rsidTr="00666FA6">
        <w:trPr>
          <w:trHeight w:val="213"/>
        </w:trPr>
        <w:tc>
          <w:tcPr>
            <w:tcW w:w="1788" w:type="dxa"/>
          </w:tcPr>
          <w:p w14:paraId="4897B1FC" w14:textId="77777777" w:rsidR="005A3EC2" w:rsidRPr="007B6B11" w:rsidRDefault="005A3EC2" w:rsidP="004E02BE">
            <w:pPr>
              <w:pStyle w:val="Tabelazwyky"/>
            </w:pPr>
            <w:r w:rsidRPr="007B6B11">
              <w:t>fromIsztar</w:t>
            </w:r>
          </w:p>
        </w:tc>
        <w:tc>
          <w:tcPr>
            <w:tcW w:w="3360" w:type="dxa"/>
          </w:tcPr>
          <w:p w14:paraId="7E93E85C" w14:textId="77777777" w:rsidR="005A3EC2" w:rsidRPr="007B6B11" w:rsidRDefault="005A3EC2" w:rsidP="004E02BE">
            <w:pPr>
              <w:pStyle w:val="Tabelazwyky"/>
            </w:pPr>
            <w:r w:rsidRPr="007B6B11">
              <w:t xml:space="preserve">Czy stawka podatku akcyzowego </w:t>
            </w:r>
            <w:r w:rsidR="0013039B" w:rsidRPr="007B6B11">
              <w:t>jest pobrana</w:t>
            </w:r>
            <w:r w:rsidRPr="007B6B11">
              <w:t xml:space="preserve"> z Systemu ISZTAR.</w:t>
            </w:r>
          </w:p>
        </w:tc>
        <w:tc>
          <w:tcPr>
            <w:tcW w:w="840" w:type="dxa"/>
          </w:tcPr>
          <w:p w14:paraId="0B460D22" w14:textId="77777777" w:rsidR="005A3EC2" w:rsidRPr="007B6B11" w:rsidRDefault="005A3EC2" w:rsidP="004E02BE">
            <w:pPr>
              <w:pStyle w:val="Tabelazwyky"/>
            </w:pPr>
            <w:r w:rsidRPr="007B6B11">
              <w:t>-</w:t>
            </w:r>
          </w:p>
        </w:tc>
        <w:tc>
          <w:tcPr>
            <w:tcW w:w="2095" w:type="dxa"/>
          </w:tcPr>
          <w:p w14:paraId="197280A2" w14:textId="77777777" w:rsidR="005A3EC2" w:rsidRPr="007B6B11" w:rsidRDefault="005A3EC2" w:rsidP="004E02BE">
            <w:pPr>
              <w:pStyle w:val="Tabelazwyky"/>
            </w:pPr>
            <w:r w:rsidRPr="007B6B11">
              <w:t>boolean</w:t>
            </w:r>
          </w:p>
        </w:tc>
        <w:tc>
          <w:tcPr>
            <w:tcW w:w="1197" w:type="dxa"/>
          </w:tcPr>
          <w:p w14:paraId="58BD91EE" w14:textId="77777777" w:rsidR="005A3EC2" w:rsidRPr="007B6B11" w:rsidRDefault="005A3EC2" w:rsidP="004E02BE">
            <w:pPr>
              <w:pStyle w:val="Tabelazwyky"/>
            </w:pPr>
            <w:r w:rsidRPr="007B6B11">
              <w:t>0..1</w:t>
            </w:r>
          </w:p>
        </w:tc>
      </w:tr>
      <w:tr w:rsidR="00233174" w:rsidRPr="007B6B11" w14:paraId="265CA3B9" w14:textId="77777777" w:rsidTr="00666FA6">
        <w:trPr>
          <w:trHeight w:val="213"/>
        </w:trPr>
        <w:tc>
          <w:tcPr>
            <w:tcW w:w="1788" w:type="dxa"/>
          </w:tcPr>
          <w:p w14:paraId="7F39E862" w14:textId="77777777" w:rsidR="00233174" w:rsidRPr="007B6B11" w:rsidRDefault="00233174" w:rsidP="004E02BE">
            <w:pPr>
              <w:pStyle w:val="Tabelazwyky"/>
            </w:pPr>
            <w:r w:rsidRPr="007B6B11">
              <w:t>amountOfTax</w:t>
            </w:r>
          </w:p>
        </w:tc>
        <w:tc>
          <w:tcPr>
            <w:tcW w:w="3360" w:type="dxa"/>
          </w:tcPr>
          <w:p w14:paraId="6B94EF1C" w14:textId="6DBB8C00" w:rsidR="00233174" w:rsidRPr="007B6B11" w:rsidRDefault="006C3333" w:rsidP="004E02BE">
            <w:pPr>
              <w:pStyle w:val="Tabelazwyky"/>
            </w:pPr>
            <w:r w:rsidRPr="007B6B11">
              <w:t>Podatek akcyzowy</w:t>
            </w:r>
          </w:p>
        </w:tc>
        <w:tc>
          <w:tcPr>
            <w:tcW w:w="840" w:type="dxa"/>
          </w:tcPr>
          <w:p w14:paraId="4BA5FA96" w14:textId="77777777" w:rsidR="00233174" w:rsidRPr="007B6B11" w:rsidRDefault="00AB7883" w:rsidP="004E02BE">
            <w:pPr>
              <w:pStyle w:val="Tabelazwyky"/>
            </w:pPr>
            <w:r w:rsidRPr="007B6B11">
              <w:t>F.f</w:t>
            </w:r>
          </w:p>
        </w:tc>
        <w:tc>
          <w:tcPr>
            <w:tcW w:w="2095" w:type="dxa"/>
          </w:tcPr>
          <w:p w14:paraId="398B183F" w14:textId="63FD4D08" w:rsidR="00233174" w:rsidRPr="007B6B11" w:rsidRDefault="00233174" w:rsidP="004E02BE">
            <w:pPr>
              <w:pStyle w:val="Tabelazwyky"/>
            </w:pPr>
            <w:r w:rsidRPr="007B6B11">
              <w:t>ZAmount</w:t>
            </w:r>
            <w:r w:rsidR="00FA3F54" w:rsidRPr="007B6B11">
              <w:t>P</w:t>
            </w:r>
          </w:p>
          <w:p w14:paraId="282DF4DE" w14:textId="0BA9FB76" w:rsidR="00FA3F54" w:rsidRPr="007B6B11" w:rsidRDefault="00945689" w:rsidP="004E02BE">
            <w:pPr>
              <w:pStyle w:val="Tabelazwyky"/>
            </w:pPr>
            <w:r w:rsidRPr="007B6B11">
              <w:t>Patrz reguła</w:t>
            </w:r>
            <w:r w:rsidR="00FA3F54" w:rsidRPr="007B6B11">
              <w:t xml:space="preserve"> R1</w:t>
            </w:r>
            <w:r w:rsidR="0086539C" w:rsidRPr="007B6B11">
              <w:t>8</w:t>
            </w:r>
          </w:p>
          <w:p w14:paraId="0617A32C" w14:textId="07810F1D" w:rsidR="00233174" w:rsidRPr="007B6B11" w:rsidRDefault="00233174" w:rsidP="004E02BE">
            <w:pPr>
              <w:pStyle w:val="Tabelazwyky"/>
            </w:pPr>
            <w:r w:rsidRPr="007B6B11">
              <w:tab/>
            </w:r>
          </w:p>
        </w:tc>
        <w:tc>
          <w:tcPr>
            <w:tcW w:w="1197" w:type="dxa"/>
          </w:tcPr>
          <w:p w14:paraId="53DB7D24" w14:textId="77777777" w:rsidR="00233174" w:rsidRPr="007B6B11" w:rsidRDefault="00A25EB3" w:rsidP="004E02BE">
            <w:pPr>
              <w:pStyle w:val="Tabelazwyky"/>
            </w:pPr>
            <w:r w:rsidRPr="007B6B11">
              <w:t>1</w:t>
            </w:r>
            <w:r w:rsidR="00233174" w:rsidRPr="007B6B11">
              <w:t>..1</w:t>
            </w:r>
          </w:p>
        </w:tc>
      </w:tr>
      <w:tr w:rsidR="00666FA6" w:rsidRPr="007B6B11" w14:paraId="1F1BDAF9" w14:textId="77777777" w:rsidTr="00666FA6">
        <w:tblPrEx>
          <w:tblLook w:val="04A0" w:firstRow="1" w:lastRow="0" w:firstColumn="1" w:lastColumn="0" w:noHBand="0" w:noVBand="1"/>
        </w:tblPrEx>
        <w:trPr>
          <w:trHeight w:val="570"/>
        </w:trPr>
        <w:tc>
          <w:tcPr>
            <w:tcW w:w="1788" w:type="dxa"/>
          </w:tcPr>
          <w:p w14:paraId="34B82F84" w14:textId="77777777" w:rsidR="00666FA6" w:rsidRPr="007B6B11" w:rsidRDefault="00666FA6" w:rsidP="004E02BE">
            <w:pPr>
              <w:pStyle w:val="Tabelazwyky"/>
            </w:pPr>
            <w:r w:rsidRPr="007B6B11">
              <w:t>exemptionFromExciseDuty</w:t>
            </w:r>
          </w:p>
        </w:tc>
        <w:tc>
          <w:tcPr>
            <w:tcW w:w="3360" w:type="dxa"/>
          </w:tcPr>
          <w:p w14:paraId="1903BDA3" w14:textId="77777777" w:rsidR="00666FA6" w:rsidRPr="007B6B11" w:rsidRDefault="00666FA6" w:rsidP="004E02BE">
            <w:pPr>
              <w:pStyle w:val="Tabelazwyky"/>
            </w:pPr>
            <w:r w:rsidRPr="007B6B11">
              <w:t>Zwolnienie od podatku akcyzowego.</w:t>
            </w:r>
          </w:p>
        </w:tc>
        <w:tc>
          <w:tcPr>
            <w:tcW w:w="840" w:type="dxa"/>
          </w:tcPr>
          <w:p w14:paraId="3F8ED228" w14:textId="05E212AC" w:rsidR="00666FA6" w:rsidRPr="007B6B11" w:rsidRDefault="00B87115" w:rsidP="004E02BE">
            <w:pPr>
              <w:pStyle w:val="Tabelazwyky"/>
            </w:pPr>
            <w:r w:rsidRPr="007B6B11">
              <w:t>F</w:t>
            </w:r>
            <w:r w:rsidR="00666FA6" w:rsidRPr="007B6B11">
              <w:t>.</w:t>
            </w:r>
            <w:r w:rsidRPr="007B6B11">
              <w:t>g</w:t>
            </w:r>
          </w:p>
        </w:tc>
        <w:tc>
          <w:tcPr>
            <w:tcW w:w="2095" w:type="dxa"/>
          </w:tcPr>
          <w:p w14:paraId="65212E5B" w14:textId="77777777" w:rsidR="00666FA6" w:rsidRPr="007B6B11" w:rsidRDefault="00666FA6" w:rsidP="004E02BE">
            <w:pPr>
              <w:pStyle w:val="Tabelazwyky"/>
            </w:pPr>
            <w:r w:rsidRPr="007B6B11">
              <w:t>boolean</w:t>
            </w:r>
          </w:p>
        </w:tc>
        <w:tc>
          <w:tcPr>
            <w:tcW w:w="1197" w:type="dxa"/>
          </w:tcPr>
          <w:p w14:paraId="44FC537E" w14:textId="77777777" w:rsidR="00666FA6" w:rsidRPr="007B6B11" w:rsidRDefault="00666FA6" w:rsidP="004E02BE">
            <w:pPr>
              <w:pStyle w:val="Tabelazwyky"/>
            </w:pPr>
            <w:r w:rsidRPr="007B6B11">
              <w:t>1..1</w:t>
            </w:r>
          </w:p>
        </w:tc>
      </w:tr>
    </w:tbl>
    <w:p w14:paraId="74C12BE1" w14:textId="4F67C173" w:rsidR="00DC2CEF" w:rsidRPr="007B6B11" w:rsidRDefault="00DC2CEF" w:rsidP="004E02BE">
      <w:pPr>
        <w:pStyle w:val="Z2PodpisRysunkuTabeli"/>
      </w:pPr>
      <w:bookmarkStart w:id="193" w:name="_Toc97503867"/>
      <w:bookmarkStart w:id="194" w:name="_Toc183172119"/>
      <w:r w:rsidRPr="007B6B11">
        <w:t xml:space="preserve">Rysunek </w:t>
      </w:r>
      <w:r w:rsidR="00E354C5">
        <w:fldChar w:fldCharType="begin"/>
      </w:r>
      <w:r w:rsidR="00E354C5">
        <w:instrText xml:space="preserve"> SEQ Rysunek \* ARABIC </w:instrText>
      </w:r>
      <w:r w:rsidR="00E354C5">
        <w:fldChar w:fldCharType="separate"/>
      </w:r>
      <w:r w:rsidR="006D48AD">
        <w:rPr>
          <w:noProof/>
        </w:rPr>
        <w:t>13</w:t>
      </w:r>
      <w:r w:rsidR="00E354C5">
        <w:rPr>
          <w:noProof/>
        </w:rPr>
        <w:fldChar w:fldCharType="end"/>
      </w:r>
      <w:r w:rsidRPr="007B6B11">
        <w:t>. Struktura &lt;Item</w:t>
      </w:r>
      <w:r w:rsidRPr="007B6B11">
        <w:rPr>
          <w:lang w:eastAsia="pl-PL"/>
        </w:rPr>
        <w:t xml:space="preserve">Type&gt;, </w:t>
      </w:r>
      <w:r w:rsidRPr="007B6B11">
        <w:rPr>
          <w:highlight w:val="white"/>
          <w:lang w:eastAsia="pl-PL"/>
        </w:rPr>
        <w:t>Obliczenie wysokości podatku akcyzowego od poszczególnych wyrobów</w:t>
      </w:r>
      <w:r w:rsidRPr="007B6B11">
        <w:rPr>
          <w:lang w:eastAsia="pl-PL"/>
        </w:rPr>
        <w:t xml:space="preserve"> (składowe pozycji) </w:t>
      </w:r>
      <w:r w:rsidRPr="007B6B11">
        <w:rPr>
          <w:rFonts w:eastAsia="Times New Roman"/>
        </w:rPr>
        <w:t>załącznika AKC-4A.</w:t>
      </w:r>
      <w:bookmarkEnd w:id="193"/>
      <w:bookmarkEnd w:id="194"/>
    </w:p>
    <w:p w14:paraId="5AB28054" w14:textId="308EA165" w:rsidR="003C458F" w:rsidRPr="007B6B11" w:rsidRDefault="003C458F" w:rsidP="004E02BE">
      <w:r w:rsidRPr="007B6B11">
        <w:rPr>
          <w:noProof/>
        </w:rPr>
        <w:drawing>
          <wp:inline distT="0" distB="0" distL="0" distR="0" wp14:anchorId="6AD267D8" wp14:editId="55989614">
            <wp:extent cx="4151630" cy="2204720"/>
            <wp:effectExtent l="19050" t="19050" r="20320" b="24130"/>
            <wp:docPr id="7" name="Obraz 7" descr="Rysunek przedstawia strukturę  &lt;ItemType&gt;, Obliczenie wysokości podatku akcyzowego od poszczególnych wyrobów (składow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descr="Rysunek przedstawia strukturę  &lt;ItemType&gt;, Obliczenie wysokości podatku akcyzowego od poszczególnych wyrobów (składowe pozycji) załącznika AKC-4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2F8F63E6" w14:textId="7C5593A2" w:rsidR="00666FA6" w:rsidRPr="007B6B11" w:rsidRDefault="00666FA6" w:rsidP="004E02BE">
      <w:pPr>
        <w:pStyle w:val="Z2PodpisRysunkuTabeli"/>
      </w:pPr>
      <w:bookmarkStart w:id="195" w:name="_Toc183171992"/>
      <w:r w:rsidRPr="007B6B11">
        <w:t xml:space="preserve">Tabela </w:t>
      </w:r>
      <w:r w:rsidR="00E354C5">
        <w:fldChar w:fldCharType="begin"/>
      </w:r>
      <w:r w:rsidR="00E354C5">
        <w:instrText xml:space="preserve"> SEQ Tabela \* ARABIC </w:instrText>
      </w:r>
      <w:r w:rsidR="00E354C5">
        <w:fldChar w:fldCharType="separate"/>
      </w:r>
      <w:r w:rsidR="006D48AD">
        <w:rPr>
          <w:noProof/>
        </w:rPr>
        <w:t>24</w:t>
      </w:r>
      <w:r w:rsidR="00E354C5">
        <w:fldChar w:fldCharType="end"/>
      </w:r>
      <w:r w:rsidRPr="007B6B11">
        <w:t>. Struktura elementu &lt; DailyPaymentInformationType &gt; - Suma kwot wpłat dziennych dla załącznika AKC-4A</w:t>
      </w:r>
      <w:bookmarkEnd w:id="19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7B6B11" w14:paraId="29F25796" w14:textId="77777777" w:rsidTr="004F6B2A">
        <w:trPr>
          <w:trHeight w:val="213"/>
          <w:tblHeader/>
        </w:trPr>
        <w:tc>
          <w:tcPr>
            <w:tcW w:w="1788" w:type="dxa"/>
            <w:shd w:val="clear" w:color="auto" w:fill="D9D9D9" w:themeFill="background1" w:themeFillShade="D9"/>
          </w:tcPr>
          <w:p w14:paraId="446DA4FD" w14:textId="77777777" w:rsidR="00233174" w:rsidRPr="007B6B11" w:rsidRDefault="00233174" w:rsidP="004E02BE">
            <w:pPr>
              <w:pStyle w:val="naglowektabeli"/>
            </w:pPr>
            <w:r w:rsidRPr="007B6B11">
              <w:t xml:space="preserve">Nazwa </w:t>
            </w:r>
          </w:p>
        </w:tc>
        <w:tc>
          <w:tcPr>
            <w:tcW w:w="3360" w:type="dxa"/>
            <w:shd w:val="clear" w:color="auto" w:fill="D9D9D9" w:themeFill="background1" w:themeFillShade="D9"/>
          </w:tcPr>
          <w:p w14:paraId="3D5F628A" w14:textId="77777777" w:rsidR="00233174" w:rsidRPr="007B6B11" w:rsidRDefault="00233174" w:rsidP="004E02BE">
            <w:pPr>
              <w:pStyle w:val="naglowektabeli"/>
            </w:pPr>
            <w:r w:rsidRPr="007B6B11">
              <w:t>Opis</w:t>
            </w:r>
          </w:p>
        </w:tc>
        <w:tc>
          <w:tcPr>
            <w:tcW w:w="840" w:type="dxa"/>
            <w:shd w:val="clear" w:color="auto" w:fill="D9D9D9" w:themeFill="background1" w:themeFillShade="D9"/>
          </w:tcPr>
          <w:p w14:paraId="0F541FCD" w14:textId="77777777" w:rsidR="00233174" w:rsidRPr="007B6B11" w:rsidRDefault="00D67046" w:rsidP="004E02BE">
            <w:pPr>
              <w:pStyle w:val="naglowektabeli"/>
            </w:pPr>
            <w:r w:rsidRPr="007B6B11">
              <w:t>Nr pola</w:t>
            </w:r>
          </w:p>
        </w:tc>
        <w:tc>
          <w:tcPr>
            <w:tcW w:w="2095" w:type="dxa"/>
            <w:shd w:val="clear" w:color="auto" w:fill="D9D9D9" w:themeFill="background1" w:themeFillShade="D9"/>
          </w:tcPr>
          <w:p w14:paraId="2954C2E2" w14:textId="77777777" w:rsidR="00233174" w:rsidRPr="007B6B11" w:rsidRDefault="00233174" w:rsidP="004E02BE">
            <w:pPr>
              <w:pStyle w:val="naglowektabeli"/>
            </w:pPr>
            <w:r w:rsidRPr="007B6B11">
              <w:t>Typ, reguły</w:t>
            </w:r>
          </w:p>
        </w:tc>
        <w:tc>
          <w:tcPr>
            <w:tcW w:w="1197" w:type="dxa"/>
            <w:shd w:val="clear" w:color="auto" w:fill="D9D9D9" w:themeFill="background1" w:themeFillShade="D9"/>
          </w:tcPr>
          <w:p w14:paraId="33C50F8D" w14:textId="77777777" w:rsidR="00233174" w:rsidRPr="007B6B11" w:rsidRDefault="00233174" w:rsidP="004E02BE">
            <w:pPr>
              <w:pStyle w:val="naglowektabeli"/>
            </w:pPr>
            <w:r w:rsidRPr="007B6B11">
              <w:t>Liczebność</w:t>
            </w:r>
          </w:p>
        </w:tc>
      </w:tr>
      <w:tr w:rsidR="00233174" w:rsidRPr="007B6B11" w14:paraId="3C713F87" w14:textId="77777777" w:rsidTr="00666FA6">
        <w:trPr>
          <w:trHeight w:val="213"/>
        </w:trPr>
        <w:tc>
          <w:tcPr>
            <w:tcW w:w="1788" w:type="dxa"/>
          </w:tcPr>
          <w:p w14:paraId="5116D448" w14:textId="77777777" w:rsidR="00233174" w:rsidRPr="007B6B11" w:rsidRDefault="00233174" w:rsidP="004E02BE">
            <w:pPr>
              <w:pStyle w:val="Tabelazwyky"/>
            </w:pPr>
            <w:r w:rsidRPr="007B6B11">
              <w:t>totalDueAmountOfDailyPaym</w:t>
            </w:r>
          </w:p>
        </w:tc>
        <w:tc>
          <w:tcPr>
            <w:tcW w:w="3360" w:type="dxa"/>
          </w:tcPr>
          <w:p w14:paraId="161B3A62" w14:textId="77777777" w:rsidR="003A0287" w:rsidRPr="007B6B11" w:rsidRDefault="001318B6" w:rsidP="004E02BE">
            <w:pPr>
              <w:pStyle w:val="Tabelazwyky"/>
            </w:pPr>
            <w:r w:rsidRPr="007B6B11">
              <w:t>Razem kwota należnych wpłat dziennych</w:t>
            </w:r>
            <w:r w:rsidR="003A0287" w:rsidRPr="007B6B11">
              <w:t>.</w:t>
            </w:r>
          </w:p>
          <w:p w14:paraId="73DAB03C" w14:textId="0A8E49B4" w:rsidR="00233174" w:rsidRPr="007B6B11" w:rsidRDefault="00F74637" w:rsidP="004E02BE">
            <w:pPr>
              <w:pStyle w:val="Tabelazwyky"/>
            </w:pPr>
            <w:r w:rsidRPr="007B6B11">
              <w:t>(s</w:t>
            </w:r>
            <w:r w:rsidR="001318B6" w:rsidRPr="007B6B11">
              <w:t xml:space="preserve">uma kwot z kolumny </w:t>
            </w:r>
            <w:r w:rsidR="003A0287" w:rsidRPr="007B6B11">
              <w:t>E.c</w:t>
            </w:r>
            <w:r w:rsidRPr="007B6B11">
              <w:t>)</w:t>
            </w:r>
            <w:r w:rsidR="001318B6" w:rsidRPr="007B6B11">
              <w:t>.</w:t>
            </w:r>
          </w:p>
        </w:tc>
        <w:tc>
          <w:tcPr>
            <w:tcW w:w="840" w:type="dxa"/>
          </w:tcPr>
          <w:p w14:paraId="27A7E516" w14:textId="3DF081F1" w:rsidR="00233174" w:rsidRPr="007B6B11" w:rsidRDefault="00AB7883" w:rsidP="004E02BE">
            <w:pPr>
              <w:pStyle w:val="Tabelazwyky"/>
            </w:pPr>
            <w:r w:rsidRPr="007B6B11">
              <w:t>17</w:t>
            </w:r>
            <w:r w:rsidR="003A0287" w:rsidRPr="007B6B11">
              <w:t>4</w:t>
            </w:r>
          </w:p>
        </w:tc>
        <w:tc>
          <w:tcPr>
            <w:tcW w:w="2095" w:type="dxa"/>
          </w:tcPr>
          <w:p w14:paraId="6F0C370F" w14:textId="3320BCA2" w:rsidR="00233174" w:rsidRPr="007B6B11" w:rsidRDefault="00233174" w:rsidP="004E02BE">
            <w:pPr>
              <w:pStyle w:val="Tabelazwyky"/>
            </w:pPr>
            <w:r w:rsidRPr="007B6B11">
              <w:t>ZAmount</w:t>
            </w:r>
            <w:r w:rsidR="00D241AD" w:rsidRPr="007B6B11">
              <w:t>P</w:t>
            </w:r>
          </w:p>
          <w:p w14:paraId="42A931E3" w14:textId="542888C0" w:rsidR="00233174" w:rsidRPr="007B6B11" w:rsidRDefault="00945689" w:rsidP="004E02BE">
            <w:pPr>
              <w:pStyle w:val="Tabelazwyky"/>
            </w:pPr>
            <w:r w:rsidRPr="007B6B11">
              <w:t>Patrz reguła</w:t>
            </w:r>
            <w:r w:rsidR="003A0287" w:rsidRPr="007B6B11">
              <w:t xml:space="preserve"> R1</w:t>
            </w:r>
            <w:r w:rsidR="0086539C" w:rsidRPr="007B6B11">
              <w:t>9</w:t>
            </w:r>
            <w:r w:rsidR="00233174" w:rsidRPr="007B6B11">
              <w:tab/>
            </w:r>
          </w:p>
        </w:tc>
        <w:tc>
          <w:tcPr>
            <w:tcW w:w="1197" w:type="dxa"/>
          </w:tcPr>
          <w:p w14:paraId="6FEB999E" w14:textId="77777777" w:rsidR="00233174" w:rsidRPr="007B6B11" w:rsidRDefault="00233174" w:rsidP="004E02BE">
            <w:pPr>
              <w:pStyle w:val="Tabelazwyky"/>
            </w:pPr>
            <w:r w:rsidRPr="007B6B11">
              <w:t>1..1</w:t>
            </w:r>
          </w:p>
        </w:tc>
      </w:tr>
      <w:tr w:rsidR="00233174" w:rsidRPr="007B6B11" w14:paraId="1C01B299" w14:textId="77777777" w:rsidTr="00666FA6">
        <w:trPr>
          <w:trHeight w:val="213"/>
        </w:trPr>
        <w:tc>
          <w:tcPr>
            <w:tcW w:w="1788" w:type="dxa"/>
          </w:tcPr>
          <w:p w14:paraId="5F9F0511" w14:textId="77777777" w:rsidR="00233174" w:rsidRPr="007B6B11" w:rsidRDefault="00233174" w:rsidP="004E02BE">
            <w:pPr>
              <w:pStyle w:val="Tabelazwyky"/>
            </w:pPr>
            <w:r w:rsidRPr="007B6B11">
              <w:lastRenderedPageBreak/>
              <w:t>totalAmountOfExcessDailyPaymPrevDecl</w:t>
            </w:r>
          </w:p>
        </w:tc>
        <w:tc>
          <w:tcPr>
            <w:tcW w:w="3360" w:type="dxa"/>
          </w:tcPr>
          <w:p w14:paraId="787EAF24" w14:textId="77777777" w:rsidR="00F74637" w:rsidRPr="007B6B11" w:rsidRDefault="001318B6" w:rsidP="004E02BE">
            <w:pPr>
              <w:pStyle w:val="Tabelazwyky"/>
            </w:pPr>
            <w:r w:rsidRPr="007B6B11">
              <w:t>Razem kwota nadwyżki wpłat z poprzedniej deklaracji zaliczona na poczet wpłat dziennych</w:t>
            </w:r>
            <w:r w:rsidR="00F74637" w:rsidRPr="007B6B11">
              <w:t>.</w:t>
            </w:r>
          </w:p>
          <w:p w14:paraId="72925402" w14:textId="606778F1" w:rsidR="00233174" w:rsidRPr="007B6B11" w:rsidRDefault="001318B6" w:rsidP="004E02BE">
            <w:pPr>
              <w:pStyle w:val="Tabelazwyky"/>
            </w:pPr>
            <w:r w:rsidRPr="007B6B11">
              <w:t xml:space="preserve">(Suma kwot z kolumny </w:t>
            </w:r>
            <w:r w:rsidR="00F74637" w:rsidRPr="007B6B11">
              <w:t>E.</w:t>
            </w:r>
            <w:r w:rsidRPr="007B6B11">
              <w:t>e).</w:t>
            </w:r>
          </w:p>
        </w:tc>
        <w:tc>
          <w:tcPr>
            <w:tcW w:w="840" w:type="dxa"/>
          </w:tcPr>
          <w:p w14:paraId="72ADD413" w14:textId="5D310354" w:rsidR="00233174" w:rsidRPr="007B6B11" w:rsidRDefault="00AB7883" w:rsidP="004E02BE">
            <w:pPr>
              <w:pStyle w:val="Tabelazwyky"/>
            </w:pPr>
            <w:r w:rsidRPr="007B6B11">
              <w:t>17</w:t>
            </w:r>
            <w:r w:rsidR="00F74637" w:rsidRPr="007B6B11">
              <w:t>5</w:t>
            </w:r>
          </w:p>
        </w:tc>
        <w:tc>
          <w:tcPr>
            <w:tcW w:w="2095" w:type="dxa"/>
          </w:tcPr>
          <w:p w14:paraId="11ADC6C7" w14:textId="0ED5091D" w:rsidR="00233174" w:rsidRPr="007B6B11" w:rsidRDefault="00233174" w:rsidP="004E02BE">
            <w:pPr>
              <w:pStyle w:val="Tabelazwyky"/>
            </w:pPr>
            <w:r w:rsidRPr="007B6B11">
              <w:t>ZAmount</w:t>
            </w:r>
            <w:r w:rsidR="00D241AD" w:rsidRPr="007B6B11">
              <w:t>P</w:t>
            </w:r>
          </w:p>
          <w:p w14:paraId="52AF8D18" w14:textId="11D2AB94" w:rsidR="00233174" w:rsidRPr="007B6B11" w:rsidRDefault="00945689" w:rsidP="004E02BE">
            <w:pPr>
              <w:pStyle w:val="Tabelazwyky"/>
            </w:pPr>
            <w:r w:rsidRPr="007B6B11">
              <w:t xml:space="preserve">Patrz reguła </w:t>
            </w:r>
            <w:r w:rsidRPr="007B6B11">
              <w:fldChar w:fldCharType="begin"/>
            </w:r>
            <w:r w:rsidRPr="007B6B11">
              <w:instrText xml:space="preserve"> REF </w:instrText>
            </w:r>
            <w:r w:rsidR="00233174" w:rsidRPr="007B6B11">
              <w:instrText>R</w:instrText>
            </w:r>
            <w:r w:rsidRPr="007B6B11">
              <w:instrText>a</w:instrText>
            </w:r>
            <w:r w:rsidR="00233174" w:rsidRPr="007B6B11">
              <w:instrText>19</w:instrText>
            </w:r>
            <w:r w:rsidRPr="007B6B11">
              <w:instrText xml:space="preserve"> \h </w:instrText>
            </w:r>
            <w:r w:rsidR="00510063" w:rsidRPr="007B6B11">
              <w:instrText xml:space="preserve"> \* MERGEFORMAT </w:instrText>
            </w:r>
            <w:r w:rsidRPr="007B6B11">
              <w:fldChar w:fldCharType="separate"/>
            </w:r>
            <w:r w:rsidR="006D48AD" w:rsidRPr="007B6B11">
              <w:t>R</w:t>
            </w:r>
            <w:r w:rsidRPr="007B6B11">
              <w:fldChar w:fldCharType="end"/>
            </w:r>
            <w:r w:rsidR="00233174" w:rsidRPr="007B6B11">
              <w:tab/>
            </w:r>
          </w:p>
        </w:tc>
        <w:tc>
          <w:tcPr>
            <w:tcW w:w="1197" w:type="dxa"/>
          </w:tcPr>
          <w:p w14:paraId="33C4B287" w14:textId="77777777" w:rsidR="00233174" w:rsidRPr="007B6B11" w:rsidRDefault="00233174" w:rsidP="004E02BE">
            <w:pPr>
              <w:pStyle w:val="Tabelazwyky"/>
            </w:pPr>
            <w:r w:rsidRPr="007B6B11">
              <w:t>1..1</w:t>
            </w:r>
          </w:p>
        </w:tc>
      </w:tr>
      <w:tr w:rsidR="00233174" w:rsidRPr="007B6B11" w14:paraId="7FCE1D7E" w14:textId="77777777" w:rsidTr="00666FA6">
        <w:trPr>
          <w:trHeight w:val="213"/>
        </w:trPr>
        <w:tc>
          <w:tcPr>
            <w:tcW w:w="1788" w:type="dxa"/>
          </w:tcPr>
          <w:p w14:paraId="082D4AFD" w14:textId="77777777" w:rsidR="00233174" w:rsidRPr="007B6B11" w:rsidRDefault="00233174" w:rsidP="004E02BE">
            <w:pPr>
              <w:pStyle w:val="Tabelazwyky"/>
            </w:pPr>
            <w:r w:rsidRPr="007B6B11">
              <w:t>totalAmountOfDailyPaym</w:t>
            </w:r>
          </w:p>
        </w:tc>
        <w:tc>
          <w:tcPr>
            <w:tcW w:w="3360" w:type="dxa"/>
          </w:tcPr>
          <w:p w14:paraId="029FC63C" w14:textId="77777777" w:rsidR="00F74637" w:rsidRPr="007B6B11" w:rsidRDefault="001318B6" w:rsidP="004E02BE">
            <w:pPr>
              <w:pStyle w:val="Tabelazwyky"/>
            </w:pPr>
            <w:r w:rsidRPr="007B6B11">
              <w:t>Razem kwota dokonanych wpłat dziennych</w:t>
            </w:r>
            <w:r w:rsidR="00F74637" w:rsidRPr="007B6B11">
              <w:t>.</w:t>
            </w:r>
          </w:p>
          <w:p w14:paraId="4CA27040" w14:textId="699429F4" w:rsidR="00233174" w:rsidRPr="007B6B11" w:rsidRDefault="001318B6" w:rsidP="004E02BE">
            <w:pPr>
              <w:pStyle w:val="Tabelazwyky"/>
            </w:pPr>
            <w:r w:rsidRPr="007B6B11">
              <w:t xml:space="preserve">(Suma kwot z kolumny </w:t>
            </w:r>
            <w:r w:rsidR="00F74637" w:rsidRPr="007B6B11">
              <w:t>E.</w:t>
            </w:r>
            <w:r w:rsidR="00152BB1" w:rsidRPr="007B6B11">
              <w:t>f</w:t>
            </w:r>
            <w:r w:rsidRPr="007B6B11">
              <w:t>).</w:t>
            </w:r>
          </w:p>
        </w:tc>
        <w:tc>
          <w:tcPr>
            <w:tcW w:w="840" w:type="dxa"/>
          </w:tcPr>
          <w:p w14:paraId="0EB924C4" w14:textId="513784E7" w:rsidR="00233174" w:rsidRPr="007B6B11" w:rsidRDefault="00AB7883" w:rsidP="004E02BE">
            <w:pPr>
              <w:pStyle w:val="Tabelazwyky"/>
            </w:pPr>
            <w:r w:rsidRPr="007B6B11">
              <w:t>17</w:t>
            </w:r>
            <w:r w:rsidR="00F74637" w:rsidRPr="007B6B11">
              <w:t>6</w:t>
            </w:r>
          </w:p>
        </w:tc>
        <w:tc>
          <w:tcPr>
            <w:tcW w:w="2095" w:type="dxa"/>
          </w:tcPr>
          <w:p w14:paraId="6FC41AB0" w14:textId="1BBBF418" w:rsidR="00233174" w:rsidRPr="007B6B11" w:rsidRDefault="00233174" w:rsidP="004E02BE">
            <w:pPr>
              <w:pStyle w:val="Tabelazwyky"/>
            </w:pPr>
            <w:r w:rsidRPr="007B6B11">
              <w:t>ZAmount</w:t>
            </w:r>
            <w:r w:rsidR="00D241AD" w:rsidRPr="007B6B11">
              <w:t>P</w:t>
            </w:r>
          </w:p>
          <w:p w14:paraId="5140C793" w14:textId="77777777" w:rsidR="00945689" w:rsidRPr="007B6B11" w:rsidRDefault="00945689" w:rsidP="004E02BE">
            <w:pPr>
              <w:pStyle w:val="Tabelazwyky"/>
            </w:pPr>
            <w:r w:rsidRPr="007B6B11">
              <w:t xml:space="preserve">Patrz reguła </w:t>
            </w:r>
            <w:r w:rsidRPr="007B6B11">
              <w:fldChar w:fldCharType="begin"/>
            </w:r>
            <w:r w:rsidRPr="007B6B11">
              <w:instrText xml:space="preserve"> </w:instrText>
            </w:r>
          </w:p>
          <w:p w14:paraId="3D353323" w14:textId="6366845E" w:rsidR="00233174" w:rsidRPr="007B6B11" w:rsidRDefault="00945689" w:rsidP="004E02BE">
            <w:pPr>
              <w:pStyle w:val="Tabelazwyky"/>
            </w:pPr>
            <w:r w:rsidRPr="007B6B11">
              <w:instrText xml:space="preserve">REF </w:instrText>
            </w:r>
            <w:r w:rsidR="00233174" w:rsidRPr="007B6B11">
              <w:instrText>R</w:instrText>
            </w:r>
            <w:r w:rsidRPr="007B6B11">
              <w:instrText>a</w:instrText>
            </w:r>
            <w:r w:rsidR="00233174" w:rsidRPr="007B6B11">
              <w:instrText>20</w:instrText>
            </w:r>
            <w:r w:rsidRPr="007B6B11">
              <w:instrText xml:space="preserve"> \h </w:instrText>
            </w:r>
            <w:r w:rsidR="00510063" w:rsidRPr="007B6B11">
              <w:instrText xml:space="preserve"> \* MERGEFORMAT </w:instrText>
            </w:r>
            <w:r w:rsidRPr="007B6B11">
              <w:fldChar w:fldCharType="separate"/>
            </w:r>
            <w:r w:rsidR="006D48AD" w:rsidRPr="007B6B11">
              <w:t>R2</w:t>
            </w:r>
            <w:r w:rsidRPr="007B6B11">
              <w:fldChar w:fldCharType="end"/>
            </w:r>
            <w:r w:rsidR="00233174" w:rsidRPr="007B6B11">
              <w:tab/>
            </w:r>
          </w:p>
        </w:tc>
        <w:tc>
          <w:tcPr>
            <w:tcW w:w="1197" w:type="dxa"/>
          </w:tcPr>
          <w:p w14:paraId="3CF78C4C" w14:textId="77777777" w:rsidR="00233174" w:rsidRPr="007B6B11" w:rsidRDefault="00233174" w:rsidP="004E02BE">
            <w:pPr>
              <w:pStyle w:val="Tabelazwyky"/>
            </w:pPr>
            <w:r w:rsidRPr="007B6B11">
              <w:t>1..1</w:t>
            </w:r>
          </w:p>
        </w:tc>
      </w:tr>
      <w:tr w:rsidR="00233174" w:rsidRPr="007B6B11" w14:paraId="6EC07CD0" w14:textId="77777777" w:rsidTr="00666FA6">
        <w:trPr>
          <w:trHeight w:val="213"/>
        </w:trPr>
        <w:tc>
          <w:tcPr>
            <w:tcW w:w="1788" w:type="dxa"/>
          </w:tcPr>
          <w:p w14:paraId="214E5B78" w14:textId="77777777" w:rsidR="00233174" w:rsidRPr="007B6B11" w:rsidRDefault="00233174" w:rsidP="004E02BE">
            <w:pPr>
              <w:pStyle w:val="Tabelazwyky"/>
            </w:pPr>
            <w:r w:rsidRPr="007B6B11">
              <w:t>DailyAmount</w:t>
            </w:r>
          </w:p>
        </w:tc>
        <w:tc>
          <w:tcPr>
            <w:tcW w:w="3360" w:type="dxa"/>
          </w:tcPr>
          <w:p w14:paraId="5617C543" w14:textId="77777777" w:rsidR="00233174" w:rsidRPr="007B6B11" w:rsidRDefault="001318B6" w:rsidP="004E02BE">
            <w:pPr>
              <w:pStyle w:val="Tabelazwyky"/>
            </w:pPr>
            <w:r w:rsidRPr="007B6B11">
              <w:t>Informacja o kwotach wpłat dziennych</w:t>
            </w:r>
          </w:p>
        </w:tc>
        <w:tc>
          <w:tcPr>
            <w:tcW w:w="840" w:type="dxa"/>
          </w:tcPr>
          <w:p w14:paraId="68F77DCB" w14:textId="77777777" w:rsidR="00233174" w:rsidRPr="007B6B11" w:rsidRDefault="00AB7883" w:rsidP="004E02BE">
            <w:pPr>
              <w:pStyle w:val="Tabelazwyky"/>
            </w:pPr>
            <w:r w:rsidRPr="007B6B11">
              <w:t>-</w:t>
            </w:r>
          </w:p>
        </w:tc>
        <w:tc>
          <w:tcPr>
            <w:tcW w:w="2095" w:type="dxa"/>
          </w:tcPr>
          <w:p w14:paraId="79A1C882" w14:textId="77777777" w:rsidR="00233174" w:rsidRPr="007B6B11" w:rsidRDefault="00233174" w:rsidP="004E02BE">
            <w:pPr>
              <w:pStyle w:val="Tabelazwyky"/>
            </w:pPr>
            <w:r w:rsidRPr="007B6B11">
              <w:t>ZDailyAmount</w:t>
            </w:r>
          </w:p>
        </w:tc>
        <w:tc>
          <w:tcPr>
            <w:tcW w:w="1197" w:type="dxa"/>
          </w:tcPr>
          <w:p w14:paraId="4E96156B" w14:textId="37665854" w:rsidR="00233174" w:rsidRPr="007B6B11" w:rsidRDefault="00233174" w:rsidP="004E02BE">
            <w:pPr>
              <w:pStyle w:val="Tabelazwyky"/>
            </w:pPr>
            <w:r w:rsidRPr="007B6B11">
              <w:t>0..99</w:t>
            </w:r>
            <w:r w:rsidR="00B74D6B" w:rsidRPr="007B6B11">
              <w:t>9</w:t>
            </w:r>
          </w:p>
        </w:tc>
      </w:tr>
    </w:tbl>
    <w:p w14:paraId="318EE057" w14:textId="23DB696D" w:rsidR="00104784" w:rsidRPr="007B6B11" w:rsidRDefault="00104784" w:rsidP="004E02BE">
      <w:pPr>
        <w:pStyle w:val="Z2PodpisRysunkuTabeli"/>
      </w:pPr>
      <w:bookmarkStart w:id="196" w:name="_Toc97503868"/>
      <w:bookmarkStart w:id="197" w:name="_Toc183172120"/>
      <w:r w:rsidRPr="007B6B11">
        <w:t xml:space="preserve">Rysunek </w:t>
      </w:r>
      <w:r w:rsidR="00E354C5">
        <w:fldChar w:fldCharType="begin"/>
      </w:r>
      <w:r w:rsidR="00E354C5">
        <w:instrText xml:space="preserve"> SEQ Rysunek \* ARABIC </w:instrText>
      </w:r>
      <w:r w:rsidR="00E354C5">
        <w:fldChar w:fldCharType="separate"/>
      </w:r>
      <w:r w:rsidR="006D48AD">
        <w:rPr>
          <w:noProof/>
        </w:rPr>
        <w:t>14</w:t>
      </w:r>
      <w:r w:rsidR="00E354C5">
        <w:fldChar w:fldCharType="end"/>
      </w:r>
      <w:r w:rsidRPr="007B6B11">
        <w:t>. Struktura elementu &lt;DailyPaymentInformationType&gt; - Suma kwot wpłat dziennych dla załącznika AKC-4A.</w:t>
      </w:r>
      <w:bookmarkEnd w:id="197"/>
    </w:p>
    <w:bookmarkEnd w:id="196"/>
    <w:p w14:paraId="1DB546FC" w14:textId="18AAEF7C" w:rsidR="00510063" w:rsidRPr="007B6B11" w:rsidRDefault="00EF704E" w:rsidP="004E02BE">
      <w:r w:rsidRPr="007B6B11">
        <w:rPr>
          <w:noProof/>
        </w:rPr>
        <w:drawing>
          <wp:inline distT="0" distB="0" distL="0" distR="0" wp14:anchorId="50A940E1" wp14:editId="12B67467">
            <wp:extent cx="5755640" cy="1271905"/>
            <wp:effectExtent l="19050" t="19050" r="16510" b="23495"/>
            <wp:docPr id="75" name="Obraz 75" descr="Rysunek przedstawia strukturę elementu &lt; DailyPaymentInformationType &gt; - Suma kwot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braz 75" descr="Rysunek przedstawia strukturę elementu &lt; DailyPaymentInformationType &gt; - Suma kwot wpłat dziennych dla załącznika AKC-4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358E8B7E" w14:textId="6E9E1F3E" w:rsidR="00104784" w:rsidRPr="007B6B11" w:rsidRDefault="00104784" w:rsidP="004E02BE">
      <w:pPr>
        <w:pStyle w:val="Z2PodpisRysunkuTabeli"/>
      </w:pPr>
      <w:bookmarkStart w:id="198" w:name="_Toc97503869"/>
      <w:bookmarkStart w:id="199" w:name="_Toc183172121"/>
      <w:r w:rsidRPr="007B6B11">
        <w:t xml:space="preserve">Rysunek </w:t>
      </w:r>
      <w:r w:rsidR="00E354C5">
        <w:fldChar w:fldCharType="begin"/>
      </w:r>
      <w:r w:rsidR="00E354C5">
        <w:instrText xml:space="preserve"> SEQ Rysunek \* ARABIC </w:instrText>
      </w:r>
      <w:r w:rsidR="00E354C5">
        <w:fldChar w:fldCharType="separate"/>
      </w:r>
      <w:r w:rsidR="006D48AD">
        <w:rPr>
          <w:noProof/>
        </w:rPr>
        <w:t>15</w:t>
      </w:r>
      <w:r w:rsidR="00E354C5">
        <w:fldChar w:fldCharType="end"/>
      </w:r>
      <w:r w:rsidRPr="007B6B11">
        <w:t>. Struktura elementu &lt;ZDailyAmount&gt;  - Informacja o kwotach wpłat dziennych dla załącznika AKC-4A</w:t>
      </w:r>
      <w:bookmarkEnd w:id="199"/>
    </w:p>
    <w:bookmarkEnd w:id="198"/>
    <w:p w14:paraId="410561CA" w14:textId="6187BEEF" w:rsidR="00FF0960" w:rsidRPr="007B6B11" w:rsidRDefault="00FF3171" w:rsidP="004E02BE">
      <w:r w:rsidRPr="007B6B11">
        <w:rPr>
          <w:noProof/>
        </w:rPr>
        <w:drawing>
          <wp:inline distT="0" distB="0" distL="0" distR="0" wp14:anchorId="2446E220" wp14:editId="12726FB4">
            <wp:extent cx="4520565" cy="1393825"/>
            <wp:effectExtent l="19050" t="19050" r="13335" b="15875"/>
            <wp:docPr id="12" name="Obraz 12" descr="Rysunek przedstawia strukturę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Rysunek przedstawia strukturę  elementu &lt; ZDailyAmount &gt; - Informacja o kwotach wpłat dziennych dla załącznika AKC-4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5CFD7E1E" w14:textId="22EF5783" w:rsidR="009C5379" w:rsidRPr="007B6B11" w:rsidRDefault="009C5379" w:rsidP="004E02BE">
      <w:pPr>
        <w:pStyle w:val="Nagwek3"/>
        <w:spacing w:line="276" w:lineRule="auto"/>
        <w:rPr>
          <w:lang w:val="pl-PL"/>
        </w:rPr>
      </w:pPr>
      <w:bookmarkStart w:id="200" w:name="_Toc115186893"/>
      <w:bookmarkStart w:id="201" w:name="_Toc183171880"/>
      <w:r w:rsidRPr="007B6B11">
        <w:rPr>
          <w:lang w:val="pl-PL"/>
        </w:rPr>
        <w:t>Reguły</w:t>
      </w:r>
      <w:r w:rsidR="00705DAA" w:rsidRPr="007B6B11">
        <w:rPr>
          <w:lang w:val="pl-PL"/>
        </w:rPr>
        <w:t xml:space="preserve"> AKC-4A</w:t>
      </w:r>
      <w:bookmarkEnd w:id="200"/>
      <w:bookmarkEnd w:id="201"/>
    </w:p>
    <w:p w14:paraId="5BB06912" w14:textId="5A11CBDB" w:rsidR="000D2D2C" w:rsidRPr="007B6B11" w:rsidRDefault="000D2D2C" w:rsidP="004E02BE">
      <w:pPr>
        <w:pStyle w:val="Z2PodpisRysunkuTabeli"/>
      </w:pPr>
      <w:bookmarkStart w:id="202" w:name="_Toc183171993"/>
      <w:r w:rsidRPr="007B6B11">
        <w:t xml:space="preserve">Tabela </w:t>
      </w:r>
      <w:r w:rsidR="00E354C5">
        <w:fldChar w:fldCharType="begin"/>
      </w:r>
      <w:r w:rsidR="00E354C5">
        <w:instrText xml:space="preserve"> SEQ Tabela \* ARABIC </w:instrText>
      </w:r>
      <w:r w:rsidR="00E354C5">
        <w:fldChar w:fldCharType="separate"/>
      </w:r>
      <w:r w:rsidR="006D48AD">
        <w:rPr>
          <w:noProof/>
        </w:rPr>
        <w:t>25</w:t>
      </w:r>
      <w:r w:rsidR="00E354C5">
        <w:fldChar w:fldCharType="end"/>
      </w:r>
      <w:r w:rsidRPr="007B6B11">
        <w:t>. Reguły dla załącznika AKC-4A</w:t>
      </w:r>
      <w:bookmarkEnd w:id="202"/>
    </w:p>
    <w:tbl>
      <w:tblPr>
        <w:tblStyle w:val="Tabela-Siatka"/>
        <w:tblW w:w="0" w:type="auto"/>
        <w:tblLook w:val="01E0" w:firstRow="1" w:lastRow="1" w:firstColumn="1" w:lastColumn="1" w:noHBand="0" w:noVBand="0"/>
      </w:tblPr>
      <w:tblGrid>
        <w:gridCol w:w="945"/>
        <w:gridCol w:w="8109"/>
      </w:tblGrid>
      <w:tr w:rsidR="009C5379" w:rsidRPr="007B6B11" w14:paraId="708A8638" w14:textId="77777777" w:rsidTr="00104784">
        <w:trPr>
          <w:trHeight w:val="213"/>
          <w:tblHeader/>
        </w:trPr>
        <w:tc>
          <w:tcPr>
            <w:tcW w:w="945" w:type="dxa"/>
            <w:shd w:val="clear" w:color="auto" w:fill="D9D9D9" w:themeFill="background1" w:themeFillShade="D9"/>
          </w:tcPr>
          <w:p w14:paraId="03DC2184" w14:textId="77777777" w:rsidR="009C5379" w:rsidRPr="007B6B11" w:rsidRDefault="009C5379" w:rsidP="004E02BE">
            <w:pPr>
              <w:pStyle w:val="naglowektabeli"/>
            </w:pPr>
            <w:r w:rsidRPr="007B6B11">
              <w:t xml:space="preserve">Nazwa </w:t>
            </w:r>
          </w:p>
        </w:tc>
        <w:tc>
          <w:tcPr>
            <w:tcW w:w="8109" w:type="dxa"/>
            <w:shd w:val="clear" w:color="auto" w:fill="D9D9D9" w:themeFill="background1" w:themeFillShade="D9"/>
          </w:tcPr>
          <w:p w14:paraId="2EFE658C" w14:textId="77777777" w:rsidR="009C5379" w:rsidRPr="007B6B11" w:rsidRDefault="009C5379" w:rsidP="004E02BE">
            <w:pPr>
              <w:pStyle w:val="naglowektabeli"/>
            </w:pPr>
            <w:r w:rsidRPr="007B6B11">
              <w:t>Opis</w:t>
            </w:r>
          </w:p>
        </w:tc>
      </w:tr>
      <w:tr w:rsidR="009C5379" w:rsidRPr="007B6B11" w14:paraId="6EF7C162" w14:textId="77777777" w:rsidTr="000D2D2C">
        <w:trPr>
          <w:trHeight w:val="213"/>
        </w:trPr>
        <w:tc>
          <w:tcPr>
            <w:tcW w:w="945" w:type="dxa"/>
          </w:tcPr>
          <w:p w14:paraId="0D4C14CC" w14:textId="7E3348BE" w:rsidR="009C5379" w:rsidRPr="007B6B11" w:rsidRDefault="00135EBE" w:rsidP="004E02BE">
            <w:pPr>
              <w:pStyle w:val="Tabelazwyky"/>
            </w:pPr>
            <w:bookmarkStart w:id="203" w:name="Ra1"/>
            <w:r w:rsidRPr="007B6B11">
              <w:t>R1</w:t>
            </w:r>
            <w:bookmarkEnd w:id="203"/>
          </w:p>
        </w:tc>
        <w:tc>
          <w:tcPr>
            <w:tcW w:w="8109" w:type="dxa"/>
          </w:tcPr>
          <w:p w14:paraId="3AC692BA" w14:textId="5894FC1A" w:rsidR="009C5379" w:rsidRPr="007B6B11" w:rsidRDefault="00E93AAE" w:rsidP="004E02BE">
            <w:pPr>
              <w:pStyle w:val="Tabelazwyky"/>
            </w:pPr>
            <w:r w:rsidRPr="007B6B11">
              <w:t xml:space="preserve">Pole </w:t>
            </w:r>
            <w:r w:rsidR="000D2D2C" w:rsidRPr="007B6B11">
              <w:t xml:space="preserve">&lt;period&gt; </w:t>
            </w:r>
            <w:r w:rsidRPr="007B6B11">
              <w:t>wypełniane przez system zgodnie z wartością w analogicznym polu deklaracji AKC-4/AKC-4zo</w:t>
            </w:r>
          </w:p>
        </w:tc>
      </w:tr>
      <w:tr w:rsidR="00DF41B5" w:rsidRPr="007B6B11" w14:paraId="4B920A9A" w14:textId="77777777" w:rsidTr="00F51AF7">
        <w:trPr>
          <w:trHeight w:val="213"/>
        </w:trPr>
        <w:tc>
          <w:tcPr>
            <w:tcW w:w="945" w:type="dxa"/>
          </w:tcPr>
          <w:p w14:paraId="5C69F88B" w14:textId="130C3819" w:rsidR="00DF41B5" w:rsidRPr="007B6B11" w:rsidRDefault="00DF41B5" w:rsidP="004E02BE">
            <w:pPr>
              <w:pStyle w:val="Tabelazwyky"/>
            </w:pPr>
            <w:r w:rsidRPr="007B6B11">
              <w:t>R2</w:t>
            </w:r>
          </w:p>
        </w:tc>
        <w:tc>
          <w:tcPr>
            <w:tcW w:w="8109" w:type="dxa"/>
          </w:tcPr>
          <w:p w14:paraId="6870D46B" w14:textId="10F5A13A" w:rsidR="00DF41B5" w:rsidRPr="007B6B11" w:rsidRDefault="00D461BE" w:rsidP="004E02BE">
            <w:pPr>
              <w:pStyle w:val="Tabelazwyky"/>
            </w:pPr>
            <w:r w:rsidRPr="007B6B11">
              <w:t>Pole &lt; period &gt;. Dopuszczalnym okresem (period) za który będzie mogła być złożona deklaracja: nie może być wcześniejszy niż kwiecień 2022 roku nie późniejszy niż grudzień 2022 roku.</w:t>
            </w:r>
          </w:p>
        </w:tc>
      </w:tr>
      <w:tr w:rsidR="009F0700" w:rsidRPr="007B6B11" w14:paraId="4E5568E3" w14:textId="77777777" w:rsidTr="00F51AF7">
        <w:trPr>
          <w:trHeight w:val="213"/>
        </w:trPr>
        <w:tc>
          <w:tcPr>
            <w:tcW w:w="945" w:type="dxa"/>
          </w:tcPr>
          <w:p w14:paraId="7CA52BCB" w14:textId="479A0F53" w:rsidR="009F0700" w:rsidRPr="007B6B11" w:rsidRDefault="009F0700" w:rsidP="004E02BE">
            <w:pPr>
              <w:pStyle w:val="Tabelazwyky"/>
            </w:pPr>
            <w:bookmarkStart w:id="204" w:name="Ra4"/>
            <w:r w:rsidRPr="007B6B11">
              <w:lastRenderedPageBreak/>
              <w:t>R</w:t>
            </w:r>
            <w:bookmarkEnd w:id="204"/>
            <w:r w:rsidRPr="007B6B11">
              <w:t>3</w:t>
            </w:r>
          </w:p>
        </w:tc>
        <w:tc>
          <w:tcPr>
            <w:tcW w:w="8109" w:type="dxa"/>
          </w:tcPr>
          <w:p w14:paraId="678E04A7" w14:textId="77777777" w:rsidR="009F0700" w:rsidRPr="007B6B11" w:rsidRDefault="009F0700" w:rsidP="004E02BE">
            <w:pPr>
              <w:pStyle w:val="Tabelazwyky"/>
            </w:pPr>
            <w:r w:rsidRPr="007B6B11">
              <w:t>Pole &lt; formNo &gt; wypełniane automatycznie na podstawie licznika kolejnego zapisanego załącznika danego typu..</w:t>
            </w:r>
          </w:p>
        </w:tc>
      </w:tr>
      <w:tr w:rsidR="00135EBE" w:rsidRPr="007B6B11" w14:paraId="0DC800B4" w14:textId="77777777" w:rsidTr="000D2D2C">
        <w:trPr>
          <w:trHeight w:val="213"/>
        </w:trPr>
        <w:tc>
          <w:tcPr>
            <w:tcW w:w="945" w:type="dxa"/>
          </w:tcPr>
          <w:p w14:paraId="1D29C95A" w14:textId="1A388C69" w:rsidR="00135EBE" w:rsidRPr="007B6B11" w:rsidRDefault="00135EBE" w:rsidP="004E02BE">
            <w:pPr>
              <w:pStyle w:val="Tabelazwyky"/>
            </w:pPr>
            <w:bookmarkStart w:id="205" w:name="Ra3"/>
            <w:r w:rsidRPr="007B6B11">
              <w:t>R</w:t>
            </w:r>
            <w:bookmarkEnd w:id="205"/>
            <w:r w:rsidR="009F0700" w:rsidRPr="007B6B11">
              <w:t>5</w:t>
            </w:r>
          </w:p>
        </w:tc>
        <w:tc>
          <w:tcPr>
            <w:tcW w:w="8109" w:type="dxa"/>
          </w:tcPr>
          <w:p w14:paraId="671E3AF0" w14:textId="5A179F89" w:rsidR="00135EBE" w:rsidRPr="007B6B11" w:rsidRDefault="00135EBE" w:rsidP="004E02BE">
            <w:pPr>
              <w:pStyle w:val="Tabelazwyky"/>
            </w:pPr>
            <w:r w:rsidRPr="007B6B11">
              <w:t xml:space="preserve">Element </w:t>
            </w:r>
            <w:r w:rsidR="00DF41B5" w:rsidRPr="007B6B11">
              <w:t xml:space="preserve">&lt; DailyPaymentInformation &gt; </w:t>
            </w:r>
            <w:r w:rsidRPr="007B6B11">
              <w:t>może występować tylko jeśli w dokumencie nadrzędnym w polu formKind</w:t>
            </w:r>
            <w:r w:rsidR="001D08A3" w:rsidRPr="007B6B11">
              <w:t xml:space="preserve"> wybrano wartość </w:t>
            </w:r>
            <w:r w:rsidRPr="007B6B11">
              <w:t xml:space="preserve">AKC-4. </w:t>
            </w:r>
          </w:p>
        </w:tc>
      </w:tr>
      <w:tr w:rsidR="009C5379" w:rsidRPr="007B6B11" w14:paraId="6924739A" w14:textId="77777777" w:rsidTr="000D2D2C">
        <w:trPr>
          <w:trHeight w:val="213"/>
        </w:trPr>
        <w:tc>
          <w:tcPr>
            <w:tcW w:w="945" w:type="dxa"/>
          </w:tcPr>
          <w:p w14:paraId="1A099E8A" w14:textId="625368EA" w:rsidR="009C5379" w:rsidRPr="007B6B11" w:rsidRDefault="009C5379" w:rsidP="004E02BE">
            <w:pPr>
              <w:pStyle w:val="Tabelazwyky"/>
            </w:pPr>
            <w:bookmarkStart w:id="206" w:name="Ra5"/>
            <w:r w:rsidRPr="007B6B11">
              <w:t>R</w:t>
            </w:r>
            <w:bookmarkEnd w:id="206"/>
            <w:r w:rsidR="009F0700" w:rsidRPr="007B6B11">
              <w:t>6</w:t>
            </w:r>
          </w:p>
        </w:tc>
        <w:tc>
          <w:tcPr>
            <w:tcW w:w="8109" w:type="dxa"/>
          </w:tcPr>
          <w:p w14:paraId="2B09D1A5" w14:textId="77777777" w:rsidR="009F0700" w:rsidRPr="007B6B11" w:rsidRDefault="009F0700" w:rsidP="004E02BE">
            <w:pPr>
              <w:pStyle w:val="Tabelazwyky"/>
            </w:pPr>
            <w:r w:rsidRPr="007B6B11">
              <w:t>Dotyczy pola &lt; operatorNo &gt;.</w:t>
            </w:r>
          </w:p>
          <w:p w14:paraId="7E13C56F" w14:textId="66E2EF79" w:rsidR="00553A57" w:rsidRPr="007B6B11" w:rsidRDefault="00553A57" w:rsidP="004E02BE">
            <w:pPr>
              <w:pStyle w:val="Tabelazwyky"/>
            </w:pPr>
            <w:r w:rsidRPr="007B6B11">
              <w:t>Walidacja 1: jeśli wybrano deklarację AKC4zo to pole musi być puste.</w:t>
            </w:r>
          </w:p>
          <w:p w14:paraId="578A2118" w14:textId="77777777" w:rsidR="009C5379" w:rsidRPr="007B6B11" w:rsidRDefault="00553A57" w:rsidP="004E02BE">
            <w:pPr>
              <w:pStyle w:val="Tabelazwyky"/>
            </w:pPr>
            <w:r w:rsidRPr="007B6B11">
              <w:t xml:space="preserve">Walidacja 2: Wypełnione może być tylko jedno pole numeru akcyzowego – jeśli wskazany jest własny skład, to nie obcy. </w:t>
            </w:r>
          </w:p>
        </w:tc>
      </w:tr>
      <w:tr w:rsidR="009C5379" w:rsidRPr="007B6B11" w14:paraId="2743595F" w14:textId="77777777" w:rsidTr="000D2D2C">
        <w:trPr>
          <w:trHeight w:val="213"/>
        </w:trPr>
        <w:tc>
          <w:tcPr>
            <w:tcW w:w="945" w:type="dxa"/>
          </w:tcPr>
          <w:p w14:paraId="3673CBA3" w14:textId="7D1013CF" w:rsidR="009C5379" w:rsidRPr="007B6B11" w:rsidRDefault="009C5379" w:rsidP="004E02BE">
            <w:pPr>
              <w:pStyle w:val="Tabelazwyky"/>
            </w:pPr>
            <w:bookmarkStart w:id="207" w:name="Ra6"/>
            <w:r w:rsidRPr="007B6B11">
              <w:t>R</w:t>
            </w:r>
            <w:bookmarkEnd w:id="207"/>
            <w:r w:rsidR="009F0700" w:rsidRPr="007B6B11">
              <w:t>7</w:t>
            </w:r>
          </w:p>
        </w:tc>
        <w:tc>
          <w:tcPr>
            <w:tcW w:w="8109" w:type="dxa"/>
          </w:tcPr>
          <w:p w14:paraId="03243D51" w14:textId="493B7C34" w:rsidR="009F0700" w:rsidRPr="007B6B11" w:rsidRDefault="009F0700" w:rsidP="004E02BE">
            <w:pPr>
              <w:pStyle w:val="Tabelazwyky"/>
            </w:pPr>
            <w:r w:rsidRPr="007B6B11">
              <w:t>Dotyczy pola &lt; userNo &gt;.</w:t>
            </w:r>
          </w:p>
          <w:p w14:paraId="13580D40" w14:textId="77777777" w:rsidR="00553A57" w:rsidRPr="007B6B11" w:rsidRDefault="00553A57" w:rsidP="004E02BE">
            <w:pPr>
              <w:pStyle w:val="Tabelazwyky"/>
            </w:pPr>
            <w:r w:rsidRPr="007B6B11">
              <w:t>Walidacja 1: jeśli wybrano deklarację AKC4zo to pole musi być puste.</w:t>
            </w:r>
          </w:p>
          <w:p w14:paraId="34010C58" w14:textId="77777777" w:rsidR="009C5379" w:rsidRPr="007B6B11" w:rsidRDefault="00553A57" w:rsidP="004E02BE">
            <w:pPr>
              <w:pStyle w:val="Tabelazwyky"/>
            </w:pPr>
            <w:r w:rsidRPr="007B6B11">
              <w:t xml:space="preserve">Walidacja 2: Wypełnione może być tylko jedno pole numeru akcyzowego – jeśli wskazany jest obcy skład, to nie własny. </w:t>
            </w:r>
          </w:p>
        </w:tc>
      </w:tr>
      <w:tr w:rsidR="009C5379" w:rsidRPr="007B6B11" w14:paraId="3C28EEFC" w14:textId="77777777" w:rsidTr="000D2D2C">
        <w:trPr>
          <w:trHeight w:val="213"/>
        </w:trPr>
        <w:tc>
          <w:tcPr>
            <w:tcW w:w="945" w:type="dxa"/>
          </w:tcPr>
          <w:p w14:paraId="5DC85D56" w14:textId="776A46E7" w:rsidR="009C5379" w:rsidRPr="007B6B11" w:rsidRDefault="009C5379" w:rsidP="004E02BE">
            <w:pPr>
              <w:pStyle w:val="Tabelazwyky"/>
            </w:pPr>
            <w:bookmarkStart w:id="208" w:name="Ra8"/>
            <w:r w:rsidRPr="007B6B11">
              <w:t>R8</w:t>
            </w:r>
            <w:bookmarkEnd w:id="208"/>
          </w:p>
        </w:tc>
        <w:tc>
          <w:tcPr>
            <w:tcW w:w="8109" w:type="dxa"/>
          </w:tcPr>
          <w:p w14:paraId="2050F856" w14:textId="0559367B" w:rsidR="009F0700" w:rsidRPr="007B6B11" w:rsidRDefault="009F0700" w:rsidP="004E02BE">
            <w:pPr>
              <w:pStyle w:val="Tabelazwyky"/>
            </w:pPr>
            <w:r w:rsidRPr="007B6B11">
              <w:t>Dotyczy pola &lt; consumerNo &gt;.</w:t>
            </w:r>
          </w:p>
          <w:p w14:paraId="6AB1A58C" w14:textId="77777777" w:rsidR="009C5379" w:rsidRPr="007B6B11" w:rsidRDefault="00D02086" w:rsidP="004E02BE">
            <w:pPr>
              <w:pStyle w:val="Tabelazwyky"/>
            </w:pPr>
            <w:r w:rsidRPr="007B6B11">
              <w:t>Walidacja: Jeśli wybrano deklarację AKC-4zo, to pole musi być wypełnione.</w:t>
            </w:r>
          </w:p>
        </w:tc>
      </w:tr>
      <w:tr w:rsidR="00E25924" w:rsidRPr="007B6B11" w14:paraId="2649BD25" w14:textId="77777777" w:rsidTr="00F51AF7">
        <w:trPr>
          <w:trHeight w:val="213"/>
        </w:trPr>
        <w:tc>
          <w:tcPr>
            <w:tcW w:w="945" w:type="dxa"/>
          </w:tcPr>
          <w:p w14:paraId="477071D1" w14:textId="27DFD098" w:rsidR="00E25924" w:rsidRPr="007B6B11" w:rsidRDefault="00E25924" w:rsidP="004E02BE">
            <w:pPr>
              <w:pStyle w:val="Tabelazwyky"/>
            </w:pPr>
            <w:r w:rsidRPr="007B6B11">
              <w:t>R9</w:t>
            </w:r>
          </w:p>
        </w:tc>
        <w:tc>
          <w:tcPr>
            <w:tcW w:w="8109" w:type="dxa"/>
          </w:tcPr>
          <w:p w14:paraId="3FCB2F06" w14:textId="77777777" w:rsidR="00E25924" w:rsidRPr="007B6B11" w:rsidRDefault="00E25924" w:rsidP="004E02BE">
            <w:pPr>
              <w:pStyle w:val="Tabelazwyky"/>
            </w:pPr>
            <w:r w:rsidRPr="007B6B11">
              <w:t>Dotyczy pola &lt; totalExemptionOfReductions &gt;.</w:t>
            </w:r>
          </w:p>
          <w:p w14:paraId="70D7D9AF" w14:textId="77777777" w:rsidR="00E25924" w:rsidRPr="007B6B11" w:rsidRDefault="00E25924" w:rsidP="004E02BE">
            <w:pPr>
              <w:pStyle w:val="Tabelazwyky"/>
            </w:pPr>
            <w:r w:rsidRPr="007B6B11">
              <w:t>Kwota w polu &lt; totalExemptionOfReductions&gt; „Razem zwolnienia i obniżenia” nie może być większa od kwoty w polu &lt;totalAmountOfTax&gt; ”Kwota podatku akcyzowego”.</w:t>
            </w:r>
          </w:p>
          <w:p w14:paraId="23C70CFB" w14:textId="77777777" w:rsidR="00E25924" w:rsidRPr="007B6B11" w:rsidRDefault="00E25924" w:rsidP="004E02BE">
            <w:pPr>
              <w:pStyle w:val="Tabelazwyky"/>
            </w:pPr>
            <w:r w:rsidRPr="007B6B11">
              <w:t xml:space="preserve"> Jeżeli różnica jest liczbą ujemną, to kwota powinna wynosić 0</w:t>
            </w:r>
          </w:p>
        </w:tc>
      </w:tr>
      <w:tr w:rsidR="00E25924" w:rsidRPr="007B6B11" w14:paraId="5462D2C5" w14:textId="77777777" w:rsidTr="00F51AF7">
        <w:trPr>
          <w:trHeight w:val="213"/>
        </w:trPr>
        <w:tc>
          <w:tcPr>
            <w:tcW w:w="945" w:type="dxa"/>
          </w:tcPr>
          <w:p w14:paraId="75EA049D" w14:textId="164E7D1B" w:rsidR="00E25924" w:rsidRPr="007B6B11" w:rsidRDefault="00E25924" w:rsidP="004E02BE">
            <w:pPr>
              <w:pStyle w:val="Tabelazwyky"/>
            </w:pPr>
            <w:bookmarkStart w:id="209" w:name="R10"/>
            <w:r w:rsidRPr="007B6B11">
              <w:t>R1</w:t>
            </w:r>
            <w:bookmarkEnd w:id="209"/>
            <w:r w:rsidRPr="007B6B11">
              <w:t>0</w:t>
            </w:r>
          </w:p>
        </w:tc>
        <w:tc>
          <w:tcPr>
            <w:tcW w:w="8109" w:type="dxa"/>
          </w:tcPr>
          <w:p w14:paraId="2DBFE283" w14:textId="77777777" w:rsidR="00E25924" w:rsidRPr="007B6B11" w:rsidRDefault="00E25924" w:rsidP="004E02BE">
            <w:pPr>
              <w:pStyle w:val="Tabelazwyky"/>
            </w:pPr>
            <w:r w:rsidRPr="007B6B11">
              <w:t>Dotyczy pola &lt; totalOfTax &gt;.</w:t>
            </w:r>
          </w:p>
          <w:p w14:paraId="35618F96" w14:textId="77777777" w:rsidR="00E25924" w:rsidRPr="007B6B11" w:rsidRDefault="00E25924" w:rsidP="004E02BE">
            <w:pPr>
              <w:pStyle w:val="Tabelazwyky"/>
            </w:pPr>
            <w:r w:rsidRPr="007B6B11">
              <w:t>Kwota w polu &lt; totalOfTax &gt; „Podatek akcyzowy do zapłaty.”, jest obliczany wg. Algorytmu:</w:t>
            </w:r>
          </w:p>
          <w:p w14:paraId="7ACE38B8" w14:textId="77777777" w:rsidR="00E25924" w:rsidRPr="007B6B11" w:rsidRDefault="00E25924" w:rsidP="004E02BE">
            <w:pPr>
              <w:pStyle w:val="Tabelazwyky"/>
            </w:pPr>
            <w:r w:rsidRPr="007B6B11">
              <w:t>Wartość w polu &lt; totalAmountOfTax&gt; “Razem obliczony podatek akcyzowy” minus wartość w polu &lt; totalExemptionOfReductions &gt; „Razem zwolnienia i obniżenia”.</w:t>
            </w:r>
          </w:p>
        </w:tc>
      </w:tr>
      <w:tr w:rsidR="009C5379" w:rsidRPr="007B6B11" w14:paraId="4D368FD2" w14:textId="77777777" w:rsidTr="000D2D2C">
        <w:trPr>
          <w:trHeight w:val="213"/>
        </w:trPr>
        <w:tc>
          <w:tcPr>
            <w:tcW w:w="945" w:type="dxa"/>
          </w:tcPr>
          <w:p w14:paraId="09650E72" w14:textId="5E054C45" w:rsidR="009C5379" w:rsidRPr="007B6B11" w:rsidRDefault="009C5379" w:rsidP="004E02BE">
            <w:pPr>
              <w:pStyle w:val="Tabelazwyky"/>
            </w:pPr>
            <w:bookmarkStart w:id="210" w:name="Ra9"/>
            <w:r w:rsidRPr="007B6B11">
              <w:t>R</w:t>
            </w:r>
            <w:bookmarkEnd w:id="210"/>
            <w:r w:rsidR="00E25924" w:rsidRPr="007B6B11">
              <w:t>11</w:t>
            </w:r>
          </w:p>
        </w:tc>
        <w:tc>
          <w:tcPr>
            <w:tcW w:w="8109" w:type="dxa"/>
          </w:tcPr>
          <w:p w14:paraId="5D53BFA7" w14:textId="0CA024D9" w:rsidR="009F0700" w:rsidRPr="007B6B11" w:rsidRDefault="009F0700" w:rsidP="004E02BE">
            <w:pPr>
              <w:pStyle w:val="Tabelazwyky"/>
            </w:pPr>
            <w:r w:rsidRPr="007B6B11">
              <w:t xml:space="preserve">Dotyczy pola &lt; </w:t>
            </w:r>
            <w:r w:rsidR="00E25516" w:rsidRPr="007B6B11">
              <w:t>amountOfPrePayment</w:t>
            </w:r>
            <w:r w:rsidRPr="007B6B11">
              <w:t xml:space="preserve"> &gt;.</w:t>
            </w:r>
          </w:p>
          <w:p w14:paraId="04E7D72D" w14:textId="77777777" w:rsidR="009C5379" w:rsidRPr="007B6B11" w:rsidRDefault="00B85EAA" w:rsidP="004E02BE">
            <w:pPr>
              <w:pStyle w:val="Tabelazwyky"/>
            </w:pPr>
            <w:r w:rsidRPr="007B6B11">
              <w:t>Walidacja: sprawdzenie czy suma kwot z pozycji „Nadwyżka przedpłaty akcyzy” i „Przedpłata akcyzy do zapłaty” deklaracji AKC-PA (A) (za okres) jest równa wprowadzonej w polu wartości.</w:t>
            </w:r>
          </w:p>
        </w:tc>
      </w:tr>
      <w:tr w:rsidR="009C5379" w:rsidRPr="007B6B11" w14:paraId="70185BD4" w14:textId="77777777" w:rsidTr="000D2D2C">
        <w:trPr>
          <w:trHeight w:val="213"/>
        </w:trPr>
        <w:tc>
          <w:tcPr>
            <w:tcW w:w="945" w:type="dxa"/>
          </w:tcPr>
          <w:p w14:paraId="41384727" w14:textId="21AF5A89" w:rsidR="009C5379" w:rsidRPr="007B6B11" w:rsidRDefault="009C5379" w:rsidP="004E02BE">
            <w:pPr>
              <w:pStyle w:val="Tabelazwyky"/>
            </w:pPr>
            <w:bookmarkStart w:id="211" w:name="Ra10"/>
            <w:r w:rsidRPr="007B6B11">
              <w:t>R1</w:t>
            </w:r>
            <w:bookmarkEnd w:id="211"/>
            <w:r w:rsidR="0086539C" w:rsidRPr="007B6B11">
              <w:t>2</w:t>
            </w:r>
          </w:p>
        </w:tc>
        <w:tc>
          <w:tcPr>
            <w:tcW w:w="8109" w:type="dxa"/>
          </w:tcPr>
          <w:p w14:paraId="5BC7B462" w14:textId="77777777" w:rsidR="00E25516" w:rsidRPr="007B6B11" w:rsidRDefault="00E25516" w:rsidP="004E02BE">
            <w:pPr>
              <w:pStyle w:val="Tabelazwyky"/>
            </w:pPr>
            <w:r w:rsidRPr="007B6B11">
              <w:t>Dotyczy pola &lt; taxChargeable &gt;.</w:t>
            </w:r>
          </w:p>
          <w:p w14:paraId="270E712C" w14:textId="2197E8B9" w:rsidR="009C5379" w:rsidRPr="007B6B11" w:rsidRDefault="00B85EAA" w:rsidP="004E02BE">
            <w:pPr>
              <w:pStyle w:val="Tabelazwyky"/>
            </w:pPr>
            <w:r w:rsidRPr="007B6B11">
              <w:t>Walidacja: jeśli wynik wyliczenia jest różny od wprowadzon</w:t>
            </w:r>
            <w:r w:rsidR="00474BDB" w:rsidRPr="007B6B11">
              <w:t>ej wartości, to jest Błąd</w:t>
            </w:r>
            <w:r w:rsidRPr="007B6B11">
              <w:t>. Jeśli wyliczona wartość jest ujemna, powinno być 0.</w:t>
            </w:r>
          </w:p>
        </w:tc>
      </w:tr>
      <w:tr w:rsidR="009C5379" w:rsidRPr="007B6B11" w14:paraId="621B2667" w14:textId="77777777" w:rsidTr="000D2D2C">
        <w:trPr>
          <w:trHeight w:val="213"/>
        </w:trPr>
        <w:tc>
          <w:tcPr>
            <w:tcW w:w="945" w:type="dxa"/>
          </w:tcPr>
          <w:p w14:paraId="7187D2B7" w14:textId="34A1F46F" w:rsidR="009C5379" w:rsidRPr="007B6B11" w:rsidRDefault="009C5379" w:rsidP="004E02BE">
            <w:pPr>
              <w:pStyle w:val="Tabelazwyky"/>
            </w:pPr>
            <w:bookmarkStart w:id="212" w:name="Ra11"/>
            <w:r w:rsidRPr="007B6B11">
              <w:t>R1</w:t>
            </w:r>
            <w:bookmarkEnd w:id="212"/>
            <w:r w:rsidR="0086539C" w:rsidRPr="007B6B11">
              <w:t>3</w:t>
            </w:r>
          </w:p>
        </w:tc>
        <w:tc>
          <w:tcPr>
            <w:tcW w:w="8109" w:type="dxa"/>
          </w:tcPr>
          <w:p w14:paraId="33EBF2E4" w14:textId="77777777" w:rsidR="00474BB9" w:rsidRPr="007B6B11" w:rsidRDefault="00474BB9" w:rsidP="004E02BE">
            <w:pPr>
              <w:pStyle w:val="Tabelazwyky"/>
            </w:pPr>
            <w:r w:rsidRPr="007B6B11">
              <w:t>Dotyczy pola &lt; surplusExcessPayment &gt;.</w:t>
            </w:r>
          </w:p>
          <w:p w14:paraId="02ABBCAE" w14:textId="4540CF4A" w:rsidR="006E117F" w:rsidRPr="007B6B11" w:rsidRDefault="006E117F" w:rsidP="004E02BE">
            <w:pPr>
              <w:pStyle w:val="Tabelazwyky"/>
            </w:pPr>
            <w:r w:rsidRPr="007B6B11">
              <w:t>Pole niewymagalne (puste) w przypadku, gdy nie złożono AKC-PA</w:t>
            </w:r>
            <w:r w:rsidR="00211074" w:rsidRPr="007B6B11">
              <w:t>(A)</w:t>
            </w:r>
            <w:r w:rsidRPr="007B6B11">
              <w:t xml:space="preserve"> za ten sam okres rozliczeniowy.</w:t>
            </w:r>
          </w:p>
          <w:p w14:paraId="11721EFA" w14:textId="77777777" w:rsidR="009C5379" w:rsidRPr="007B6B11" w:rsidRDefault="006E117F" w:rsidP="004E02BE">
            <w:pPr>
              <w:pStyle w:val="Tabelazwyky"/>
            </w:pPr>
            <w:r w:rsidRPr="007B6B11">
              <w:t>Walidacja: jeśli wynik wyliczenia jest różny od wprowadzonej warto</w:t>
            </w:r>
            <w:r w:rsidR="00474BDB" w:rsidRPr="007B6B11">
              <w:t>ści, to jest Błąd</w:t>
            </w:r>
            <w:r w:rsidRPr="007B6B11">
              <w:t>. Jeśli wyliczona wartość jest ujemna, powinno być 0.</w:t>
            </w:r>
          </w:p>
        </w:tc>
      </w:tr>
      <w:tr w:rsidR="009C5379" w:rsidRPr="007B6B11" w14:paraId="50C33B1F" w14:textId="77777777" w:rsidTr="000D2D2C">
        <w:trPr>
          <w:trHeight w:val="213"/>
        </w:trPr>
        <w:tc>
          <w:tcPr>
            <w:tcW w:w="945" w:type="dxa"/>
          </w:tcPr>
          <w:p w14:paraId="469D1622" w14:textId="6A53A419" w:rsidR="009C5379" w:rsidRPr="007B6B11" w:rsidRDefault="009C5379" w:rsidP="004E02BE">
            <w:pPr>
              <w:pStyle w:val="Tabelazwyky"/>
            </w:pPr>
            <w:bookmarkStart w:id="213" w:name="Ra12"/>
            <w:r w:rsidRPr="007B6B11">
              <w:t>R1</w:t>
            </w:r>
            <w:bookmarkEnd w:id="213"/>
            <w:r w:rsidR="0086539C" w:rsidRPr="007B6B11">
              <w:t>4</w:t>
            </w:r>
          </w:p>
        </w:tc>
        <w:tc>
          <w:tcPr>
            <w:tcW w:w="8109" w:type="dxa"/>
          </w:tcPr>
          <w:p w14:paraId="4299E188" w14:textId="52208F1D" w:rsidR="00474BB9" w:rsidRPr="007B6B11" w:rsidRDefault="00474BB9" w:rsidP="004E02BE">
            <w:pPr>
              <w:pStyle w:val="Tabelazwyky"/>
            </w:pPr>
            <w:r w:rsidRPr="007B6B11">
              <w:t>Dotyczy pola &lt; totalNumberOfGoods &gt;.</w:t>
            </w:r>
          </w:p>
          <w:p w14:paraId="1366F297" w14:textId="77777777" w:rsidR="00F82B70" w:rsidRPr="007B6B11" w:rsidRDefault="00F82B70" w:rsidP="004E02BE">
            <w:pPr>
              <w:pStyle w:val="Tabelazwyky"/>
            </w:pPr>
            <w:r w:rsidRPr="007B6B11">
              <w:t>Pole nie jest wymagalne w przypadku, gdy nie wypełniono żadnej pozycji w części „Obliczenie kwot podatku akcyzowego od poszczególnych wyrobów” deklaracji.</w:t>
            </w:r>
          </w:p>
          <w:p w14:paraId="6F755555" w14:textId="77777777" w:rsidR="00F82B70" w:rsidRPr="007B6B11" w:rsidRDefault="00F82B70" w:rsidP="004E02BE">
            <w:pPr>
              <w:pStyle w:val="Tabelazwyky"/>
            </w:pPr>
            <w:r w:rsidRPr="007B6B11">
              <w:t>Pole wyliczane na podstawie sumy wartości wprowadzonych w polu „Ilość wyrobów w hektolitrach 100% vol. alkoholu etylowego”. System wstawia wyliczoną wartość.</w:t>
            </w:r>
          </w:p>
          <w:p w14:paraId="03578CDA" w14:textId="77777777" w:rsidR="009C5379" w:rsidRPr="007B6B11" w:rsidRDefault="00F82B70" w:rsidP="004E02BE">
            <w:pPr>
              <w:pStyle w:val="Tabelazwyky"/>
            </w:pPr>
            <w:r w:rsidRPr="007B6B11">
              <w:lastRenderedPageBreak/>
              <w:t xml:space="preserve">Walidacja: wprowadzona liczba powinna się równać sumie wyliczonej. Jeśli nie równa się, to jest </w:t>
            </w:r>
            <w:r w:rsidR="00474BDB" w:rsidRPr="007B6B11">
              <w:t>błąd.</w:t>
            </w:r>
          </w:p>
        </w:tc>
      </w:tr>
      <w:tr w:rsidR="009C5379" w:rsidRPr="007B6B11" w14:paraId="2EC391B8" w14:textId="77777777" w:rsidTr="000D2D2C">
        <w:trPr>
          <w:trHeight w:val="213"/>
        </w:trPr>
        <w:tc>
          <w:tcPr>
            <w:tcW w:w="945" w:type="dxa"/>
          </w:tcPr>
          <w:p w14:paraId="6CBFE961" w14:textId="4696BA94" w:rsidR="009C5379" w:rsidRPr="007B6B11" w:rsidRDefault="009C5379" w:rsidP="004E02BE">
            <w:pPr>
              <w:pStyle w:val="Tabelazwyky"/>
            </w:pPr>
            <w:bookmarkStart w:id="214" w:name="Ra13"/>
            <w:r w:rsidRPr="007B6B11">
              <w:lastRenderedPageBreak/>
              <w:t>R1</w:t>
            </w:r>
            <w:bookmarkEnd w:id="214"/>
            <w:r w:rsidR="0086539C" w:rsidRPr="007B6B11">
              <w:t>5</w:t>
            </w:r>
          </w:p>
        </w:tc>
        <w:tc>
          <w:tcPr>
            <w:tcW w:w="8109" w:type="dxa"/>
          </w:tcPr>
          <w:p w14:paraId="47D23942" w14:textId="70B40D73" w:rsidR="00474BB9" w:rsidRPr="007B6B11" w:rsidRDefault="00474BB9" w:rsidP="004E02BE">
            <w:pPr>
              <w:pStyle w:val="Tabelazwyky"/>
            </w:pPr>
            <w:r w:rsidRPr="007B6B11">
              <w:t>Dotyczy pola &lt; totalAmountOfTax &gt;.</w:t>
            </w:r>
          </w:p>
          <w:p w14:paraId="19691544" w14:textId="77777777" w:rsidR="00F82B70" w:rsidRPr="007B6B11" w:rsidRDefault="00F82B70" w:rsidP="004E02BE">
            <w:pPr>
              <w:pStyle w:val="Tabelazwyky"/>
            </w:pPr>
            <w:r w:rsidRPr="007B6B11">
              <w:t>Pole nie jest wymagalne w przypadku, gdy nie wypełniono żadnej pozycji w części „Obliczenie kwot podatku akcyzowego od poszczególnych wyrobów” deklaracji.</w:t>
            </w:r>
          </w:p>
          <w:p w14:paraId="6F61A240" w14:textId="77777777" w:rsidR="00F82B70" w:rsidRPr="007B6B11" w:rsidRDefault="00F82B70" w:rsidP="004E02BE">
            <w:pPr>
              <w:pStyle w:val="Tabelazwyky"/>
            </w:pPr>
            <w:r w:rsidRPr="007B6B11">
              <w:t>Pole wyliczane na podstawie sumy wartości wprowadzonych w polu „Kwota podatku w zł”. System wstawia wyliczoną wartość.</w:t>
            </w:r>
          </w:p>
          <w:p w14:paraId="0F9A5535" w14:textId="77777777" w:rsidR="009C5379" w:rsidRPr="007B6B11" w:rsidRDefault="00F82B70" w:rsidP="004E02BE">
            <w:pPr>
              <w:pStyle w:val="Tabelazwyky"/>
            </w:pPr>
            <w:r w:rsidRPr="007B6B11">
              <w:t>Walidacja: wprowadzona liczba powinna się równać sumie wartości wprowadzonych w polu „Kwota podatku w zł”. Jeśli ni</w:t>
            </w:r>
            <w:r w:rsidR="00474BDB" w:rsidRPr="007B6B11">
              <w:t>e równa się, to jest Błąd</w:t>
            </w:r>
            <w:r w:rsidRPr="007B6B11">
              <w:t>.</w:t>
            </w:r>
          </w:p>
        </w:tc>
      </w:tr>
      <w:tr w:rsidR="009C5379" w:rsidRPr="007B6B11" w14:paraId="3A295468" w14:textId="77777777" w:rsidTr="000D2D2C">
        <w:trPr>
          <w:trHeight w:val="213"/>
        </w:trPr>
        <w:tc>
          <w:tcPr>
            <w:tcW w:w="945" w:type="dxa"/>
          </w:tcPr>
          <w:p w14:paraId="1FBA13EA" w14:textId="53B8F7CF" w:rsidR="009C5379" w:rsidRPr="007B6B11" w:rsidRDefault="009C5379" w:rsidP="004E02BE">
            <w:pPr>
              <w:pStyle w:val="Tabelazwyky"/>
            </w:pPr>
            <w:bookmarkStart w:id="215" w:name="Ra14"/>
            <w:r w:rsidRPr="007B6B11">
              <w:t>R1</w:t>
            </w:r>
            <w:bookmarkEnd w:id="215"/>
            <w:r w:rsidR="0086539C" w:rsidRPr="007B6B11">
              <w:t>6</w:t>
            </w:r>
          </w:p>
        </w:tc>
        <w:tc>
          <w:tcPr>
            <w:tcW w:w="8109" w:type="dxa"/>
          </w:tcPr>
          <w:p w14:paraId="66EB8013" w14:textId="61C50C66" w:rsidR="00474BB9" w:rsidRPr="007B6B11" w:rsidRDefault="00474BB9" w:rsidP="004E02BE">
            <w:pPr>
              <w:pStyle w:val="Tabelazwyky"/>
            </w:pPr>
            <w:r w:rsidRPr="007B6B11">
              <w:t>Dotyczy pola &lt; groupOfGoodsName &gt;.</w:t>
            </w:r>
          </w:p>
          <w:p w14:paraId="409ACA34" w14:textId="77777777" w:rsidR="008535BF" w:rsidRPr="007B6B11" w:rsidRDefault="008535BF" w:rsidP="004E02BE">
            <w:pPr>
              <w:pStyle w:val="Tabelazwyky"/>
            </w:pPr>
            <w:r w:rsidRPr="007B6B11">
              <w:t>Wersja papierowa dokumentu: System wstawia nazwę pobraną ze słownika w ISZTAR.</w:t>
            </w:r>
          </w:p>
          <w:p w14:paraId="0D4C10B3" w14:textId="77777777" w:rsidR="009C5379" w:rsidRPr="007B6B11" w:rsidRDefault="008535BF" w:rsidP="004E02BE">
            <w:pPr>
              <w:pStyle w:val="Tabelazwyky"/>
            </w:pPr>
            <w:r w:rsidRPr="007B6B11">
              <w:t xml:space="preserve">Walidacja dla wersji elektronicznej: porównanie wprowadzonej nazwy grupy wyrobów z wartością pobraną z systemu ISZTAR na podstawie kodu CN. </w:t>
            </w:r>
          </w:p>
        </w:tc>
      </w:tr>
      <w:tr w:rsidR="00474BB9" w:rsidRPr="007B6B11" w14:paraId="1C6FDBB1" w14:textId="77777777" w:rsidTr="00F51AF7">
        <w:trPr>
          <w:trHeight w:val="213"/>
        </w:trPr>
        <w:tc>
          <w:tcPr>
            <w:tcW w:w="945" w:type="dxa"/>
          </w:tcPr>
          <w:p w14:paraId="060956F1" w14:textId="03663C7F" w:rsidR="00474BB9" w:rsidRPr="007B6B11" w:rsidRDefault="00474BB9" w:rsidP="004E02BE">
            <w:pPr>
              <w:pStyle w:val="Tabelazwyky"/>
            </w:pPr>
            <w:bookmarkStart w:id="216" w:name="Ra21"/>
            <w:r w:rsidRPr="007B6B11">
              <w:t>R</w:t>
            </w:r>
            <w:bookmarkEnd w:id="216"/>
            <w:r w:rsidR="0086539C" w:rsidRPr="007B6B11">
              <w:t>17</w:t>
            </w:r>
          </w:p>
        </w:tc>
        <w:tc>
          <w:tcPr>
            <w:tcW w:w="8109" w:type="dxa"/>
          </w:tcPr>
          <w:p w14:paraId="2F59006B" w14:textId="6FE1123B" w:rsidR="00474BB9" w:rsidRPr="007B6B11" w:rsidRDefault="00474BB9" w:rsidP="004E02BE">
            <w:pPr>
              <w:pStyle w:val="Tabelazwyky"/>
            </w:pPr>
            <w:r w:rsidRPr="007B6B11">
              <w:t xml:space="preserve">Dotyczy pola &lt; </w:t>
            </w:r>
            <w:r w:rsidR="006C3333" w:rsidRPr="007B6B11">
              <w:t xml:space="preserve">shortages </w:t>
            </w:r>
            <w:r w:rsidRPr="007B6B11">
              <w:t>&gt;.</w:t>
            </w:r>
          </w:p>
          <w:p w14:paraId="0471CA70" w14:textId="77777777" w:rsidR="00474BB9" w:rsidRPr="007B6B11" w:rsidRDefault="00474BB9" w:rsidP="004E02BE">
            <w:pPr>
              <w:pStyle w:val="Tabelazwyky"/>
            </w:pPr>
            <w:r w:rsidRPr="007B6B11">
              <w:t>Wartość pola („ubytek” lub „całkowite zniszczenie”)</w:t>
            </w:r>
          </w:p>
        </w:tc>
      </w:tr>
      <w:tr w:rsidR="009C5379" w:rsidRPr="007B6B11" w14:paraId="408AEE71" w14:textId="77777777" w:rsidTr="000D2D2C">
        <w:trPr>
          <w:trHeight w:val="213"/>
        </w:trPr>
        <w:tc>
          <w:tcPr>
            <w:tcW w:w="945" w:type="dxa"/>
          </w:tcPr>
          <w:p w14:paraId="5E97E828" w14:textId="790A23FE" w:rsidR="009C5379" w:rsidRPr="007B6B11" w:rsidRDefault="009C5379" w:rsidP="004E02BE">
            <w:pPr>
              <w:pStyle w:val="Tabelazwyky"/>
            </w:pPr>
            <w:bookmarkStart w:id="217" w:name="Ra17"/>
            <w:r w:rsidRPr="007B6B11">
              <w:t>R</w:t>
            </w:r>
            <w:bookmarkEnd w:id="217"/>
            <w:r w:rsidR="0086539C" w:rsidRPr="007B6B11">
              <w:t>18</w:t>
            </w:r>
          </w:p>
        </w:tc>
        <w:tc>
          <w:tcPr>
            <w:tcW w:w="8109" w:type="dxa"/>
          </w:tcPr>
          <w:p w14:paraId="739D56B4" w14:textId="0FD0A2CF" w:rsidR="00474BB9" w:rsidRPr="007B6B11" w:rsidRDefault="00474BB9" w:rsidP="004E02BE">
            <w:pPr>
              <w:pStyle w:val="Tabelazwyky"/>
            </w:pPr>
            <w:r w:rsidRPr="007B6B11">
              <w:t>Dotyczy pola &lt;</w:t>
            </w:r>
            <w:r w:rsidR="006C3333" w:rsidRPr="007B6B11">
              <w:t xml:space="preserve"> amountOfTax</w:t>
            </w:r>
            <w:r w:rsidRPr="007B6B11">
              <w:t xml:space="preserve"> &gt;.</w:t>
            </w:r>
          </w:p>
          <w:p w14:paraId="04B22039" w14:textId="77777777" w:rsidR="009C5379" w:rsidRPr="007B6B11" w:rsidRDefault="004A6120" w:rsidP="004E02BE">
            <w:pPr>
              <w:pStyle w:val="Tabelazwyky"/>
            </w:pPr>
            <w:r w:rsidRPr="007B6B11">
              <w:t>Walidacja: wprowadzona wartość powinna być równa wyliczonej ze wzoru: wartość w polu „Ilość wyrobów w hektolitrach” * wartość w polu „Stawka podatku”. Błąd typu 3</w:t>
            </w:r>
          </w:p>
        </w:tc>
      </w:tr>
      <w:tr w:rsidR="009C5379" w:rsidRPr="007B6B11" w14:paraId="6AB6E136" w14:textId="77777777" w:rsidTr="000D2D2C">
        <w:trPr>
          <w:trHeight w:val="213"/>
        </w:trPr>
        <w:tc>
          <w:tcPr>
            <w:tcW w:w="945" w:type="dxa"/>
          </w:tcPr>
          <w:p w14:paraId="2CEA46AF" w14:textId="065D468B" w:rsidR="009C5379" w:rsidRPr="007B6B11" w:rsidRDefault="009C5379" w:rsidP="004E02BE">
            <w:pPr>
              <w:pStyle w:val="Tabelazwyky"/>
            </w:pPr>
            <w:bookmarkStart w:id="218" w:name="Ra18"/>
            <w:r w:rsidRPr="007B6B11">
              <w:t>R</w:t>
            </w:r>
            <w:bookmarkEnd w:id="218"/>
            <w:r w:rsidR="0086539C" w:rsidRPr="007B6B11">
              <w:t>19</w:t>
            </w:r>
          </w:p>
        </w:tc>
        <w:tc>
          <w:tcPr>
            <w:tcW w:w="8109" w:type="dxa"/>
          </w:tcPr>
          <w:p w14:paraId="7614369E" w14:textId="076ABF29" w:rsidR="00474BB9" w:rsidRPr="007B6B11" w:rsidRDefault="00474BB9" w:rsidP="004E02BE">
            <w:pPr>
              <w:pStyle w:val="Tabelazwyky"/>
            </w:pPr>
            <w:r w:rsidRPr="007B6B11">
              <w:t xml:space="preserve">Dotyczy pola &lt; </w:t>
            </w:r>
            <w:r w:rsidR="00630088" w:rsidRPr="007B6B11">
              <w:t xml:space="preserve">totalDueAmountOfDailyPaym </w:t>
            </w:r>
            <w:r w:rsidRPr="007B6B11">
              <w:t>&gt;.</w:t>
            </w:r>
          </w:p>
          <w:p w14:paraId="32A6750D" w14:textId="77777777" w:rsidR="003B4AA7" w:rsidRPr="007B6B11" w:rsidRDefault="003B4AA7" w:rsidP="004E02BE">
            <w:pPr>
              <w:pStyle w:val="Tabelazwyky"/>
            </w:pPr>
            <w:r w:rsidRPr="007B6B11">
              <w:t>Pole nie jest wymagalne w przypadku, gdy nie wypełniono żadnej pozycji w części „Informacja o kwotach wpłat dziennych” deklaracji.</w:t>
            </w:r>
          </w:p>
          <w:p w14:paraId="36E54685" w14:textId="77777777" w:rsidR="003B4AA7" w:rsidRPr="007B6B11" w:rsidRDefault="003B4AA7"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14CF2B25" w14:textId="77777777" w:rsidR="009C5379" w:rsidRPr="007B6B11" w:rsidRDefault="003B4AA7" w:rsidP="004E02BE">
            <w:pPr>
              <w:pStyle w:val="Tabelazwyky"/>
            </w:pPr>
            <w:r w:rsidRPr="007B6B11">
              <w:t xml:space="preserve">Walidacja 2: Czy wprowadzona wartość równa się sumie wartości z pól „Kwota podatku akcyzowego z dnia powstania obowiązku podatkowego” dla  kolejnych dat. </w:t>
            </w:r>
          </w:p>
        </w:tc>
      </w:tr>
      <w:tr w:rsidR="003B4AA7" w:rsidRPr="007B6B11" w14:paraId="65ED7B72" w14:textId="77777777" w:rsidTr="000D2D2C">
        <w:trPr>
          <w:trHeight w:val="213"/>
        </w:trPr>
        <w:tc>
          <w:tcPr>
            <w:tcW w:w="945" w:type="dxa"/>
          </w:tcPr>
          <w:p w14:paraId="04EACC5B" w14:textId="430EDB54" w:rsidR="003B4AA7" w:rsidRPr="007B6B11" w:rsidRDefault="003B4AA7" w:rsidP="004E02BE">
            <w:pPr>
              <w:pStyle w:val="Tabelazwyky"/>
            </w:pPr>
            <w:bookmarkStart w:id="219" w:name="Ra19"/>
            <w:r w:rsidRPr="007B6B11">
              <w:t>R</w:t>
            </w:r>
            <w:bookmarkEnd w:id="219"/>
            <w:r w:rsidR="0086539C" w:rsidRPr="007B6B11">
              <w:t>20</w:t>
            </w:r>
          </w:p>
        </w:tc>
        <w:tc>
          <w:tcPr>
            <w:tcW w:w="8109" w:type="dxa"/>
          </w:tcPr>
          <w:p w14:paraId="008035BA" w14:textId="27A0E1F8" w:rsidR="00474BB9" w:rsidRPr="007B6B11" w:rsidRDefault="00474BB9" w:rsidP="004E02BE">
            <w:pPr>
              <w:pStyle w:val="Tabelazwyky"/>
            </w:pPr>
            <w:r w:rsidRPr="007B6B11">
              <w:t xml:space="preserve">Dotyczy pola &lt; </w:t>
            </w:r>
            <w:r w:rsidR="0086539C" w:rsidRPr="007B6B11">
              <w:t xml:space="preserve">totalAmountOfExcessDailyPaymPrevDecl </w:t>
            </w:r>
            <w:r w:rsidRPr="007B6B11">
              <w:t>&gt;.</w:t>
            </w:r>
          </w:p>
          <w:p w14:paraId="3EAE7C93" w14:textId="77777777" w:rsidR="003B4AA7" w:rsidRPr="007B6B11" w:rsidRDefault="003B4AA7" w:rsidP="004E02BE">
            <w:pPr>
              <w:pStyle w:val="Tabelazwyky"/>
            </w:pPr>
            <w:r w:rsidRPr="007B6B11">
              <w:t>Pole nie jest wymagalne w przypadku, gdy nie wypełniono żadnej pozycji w części „Informacja o kwotach wpłat dziennych” deklaracji.</w:t>
            </w:r>
          </w:p>
          <w:p w14:paraId="46EDF21D" w14:textId="77777777" w:rsidR="003B4AA7" w:rsidRPr="007B6B11" w:rsidRDefault="003B4AA7"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16E0CCA" w14:textId="77777777" w:rsidR="003B4AA7" w:rsidRPr="007B6B11" w:rsidRDefault="003B4AA7" w:rsidP="004E02BE">
            <w:pPr>
              <w:pStyle w:val="Tabelazwyky"/>
            </w:pPr>
            <w:r w:rsidRPr="007B6B11">
              <w:t>Walidacja 2: Czy wprowadzona wartość równa się sumie wartości z pól „Kwota nadwyżki wpłat z poprzedniej deklaracji zaliczona na poczet wpłat dziennych” dla  kolejnych dat. Jeśli nie to Błąd typu 3.</w:t>
            </w:r>
          </w:p>
        </w:tc>
      </w:tr>
      <w:tr w:rsidR="003B4AA7" w:rsidRPr="007B6B11" w14:paraId="33A5AD7F" w14:textId="77777777" w:rsidTr="000D2D2C">
        <w:trPr>
          <w:trHeight w:val="213"/>
        </w:trPr>
        <w:tc>
          <w:tcPr>
            <w:tcW w:w="945" w:type="dxa"/>
          </w:tcPr>
          <w:p w14:paraId="62A5AAFD" w14:textId="6F0D5CC3" w:rsidR="003B4AA7" w:rsidRPr="007B6B11" w:rsidRDefault="003B4AA7" w:rsidP="004E02BE">
            <w:pPr>
              <w:pStyle w:val="Tabelazwyky"/>
            </w:pPr>
            <w:bookmarkStart w:id="220" w:name="Ra20"/>
            <w:r w:rsidRPr="007B6B11">
              <w:t>R2</w:t>
            </w:r>
            <w:bookmarkEnd w:id="220"/>
            <w:r w:rsidR="0086539C" w:rsidRPr="007B6B11">
              <w:t>1</w:t>
            </w:r>
          </w:p>
        </w:tc>
        <w:tc>
          <w:tcPr>
            <w:tcW w:w="8109" w:type="dxa"/>
          </w:tcPr>
          <w:p w14:paraId="5199CA74" w14:textId="1B8D4123" w:rsidR="00474BB9" w:rsidRPr="007B6B11" w:rsidRDefault="00474BB9" w:rsidP="004E02BE">
            <w:pPr>
              <w:pStyle w:val="Tabelazwyky"/>
            </w:pPr>
            <w:r w:rsidRPr="007B6B11">
              <w:t>Dotyczy pola &lt;</w:t>
            </w:r>
            <w:r w:rsidR="0086539C" w:rsidRPr="007B6B11">
              <w:t xml:space="preserve"> totalAmountOfDailyPaym</w:t>
            </w:r>
            <w:r w:rsidRPr="007B6B11">
              <w:t xml:space="preserve"> &gt;.</w:t>
            </w:r>
          </w:p>
          <w:p w14:paraId="089D9F4E" w14:textId="77777777" w:rsidR="003B4AA7" w:rsidRPr="007B6B11" w:rsidRDefault="003B4AA7" w:rsidP="004E02BE">
            <w:pPr>
              <w:pStyle w:val="Tabelazwyky"/>
            </w:pPr>
            <w:r w:rsidRPr="007B6B11">
              <w:lastRenderedPageBreak/>
              <w:t>Pole nie jest wymagalne w przypadku, gdy nie wypełniono żadnej pozycji w części „Informacja o kwotach wpłat dziennych” deklaracji.</w:t>
            </w:r>
          </w:p>
          <w:p w14:paraId="21F51C53" w14:textId="77777777" w:rsidR="003B4AA7" w:rsidRPr="007B6B11" w:rsidRDefault="003B4AA7"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34C5D57" w14:textId="77777777" w:rsidR="003B4AA7" w:rsidRPr="007B6B11" w:rsidRDefault="003B4AA7" w:rsidP="004E02BE">
            <w:pPr>
              <w:pStyle w:val="Tabelazwyky"/>
            </w:pPr>
            <w:r w:rsidRPr="007B6B11">
              <w:t xml:space="preserve">Walidacja 2: Czy wprowadzona wartość równa się sumie wartości z pól „Kwota dokonanej wpłaty dziennej” dla  kolejnych dat. </w:t>
            </w:r>
          </w:p>
        </w:tc>
      </w:tr>
    </w:tbl>
    <w:p w14:paraId="1871DC9B" w14:textId="77777777" w:rsidR="00BA3B1D" w:rsidRPr="007B6B11" w:rsidRDefault="00BA3B1D" w:rsidP="004E02BE">
      <w:pPr>
        <w:pStyle w:val="Nagwek2"/>
        <w:spacing w:line="276" w:lineRule="auto"/>
        <w:rPr>
          <w:bCs/>
          <w:lang w:val="pl-PL"/>
        </w:rPr>
      </w:pPr>
      <w:bookmarkStart w:id="221" w:name="_Toc115186894"/>
      <w:bookmarkStart w:id="222" w:name="_Toc183171881"/>
      <w:r w:rsidRPr="007B6B11">
        <w:rPr>
          <w:lang w:val="pl-PL"/>
        </w:rPr>
        <w:lastRenderedPageBreak/>
        <w:t>Załącznik AKC</w:t>
      </w:r>
      <w:r w:rsidR="00CC0B02" w:rsidRPr="007B6B11">
        <w:rPr>
          <w:lang w:val="pl-PL"/>
        </w:rPr>
        <w:t>-4/B</w:t>
      </w:r>
      <w:r w:rsidRPr="007B6B11">
        <w:rPr>
          <w:lang w:val="pl-PL"/>
        </w:rPr>
        <w:t xml:space="preserve"> do deklaracji AKC-4</w:t>
      </w:r>
      <w:bookmarkEnd w:id="221"/>
      <w:bookmarkEnd w:id="222"/>
    </w:p>
    <w:p w14:paraId="6328E163" w14:textId="77777777" w:rsidR="00BA3B1D" w:rsidRPr="007B6B11" w:rsidRDefault="00BA3B1D" w:rsidP="004E02BE">
      <w:pPr>
        <w:pStyle w:val="Nagwek3"/>
        <w:spacing w:line="276" w:lineRule="auto"/>
        <w:rPr>
          <w:lang w:val="pl-PL"/>
        </w:rPr>
      </w:pPr>
      <w:bookmarkStart w:id="223" w:name="_Toc115186895"/>
      <w:bookmarkStart w:id="224" w:name="_Toc183171882"/>
      <w:r w:rsidRPr="007B6B11">
        <w:rPr>
          <w:lang w:val="pl-PL"/>
        </w:rPr>
        <w:t>Komunik</w:t>
      </w:r>
      <w:r w:rsidR="00343B4A" w:rsidRPr="007B6B11">
        <w:rPr>
          <w:lang w:val="pl-PL"/>
        </w:rPr>
        <w:t>a</w:t>
      </w:r>
      <w:r w:rsidRPr="007B6B11">
        <w:rPr>
          <w:lang w:val="pl-PL"/>
        </w:rPr>
        <w:t>t AKC-</w:t>
      </w:r>
      <w:r w:rsidR="00CC0B02" w:rsidRPr="007B6B11">
        <w:rPr>
          <w:lang w:val="pl-PL"/>
        </w:rPr>
        <w:t>4B</w:t>
      </w:r>
      <w:bookmarkEnd w:id="223"/>
      <w:bookmarkEnd w:id="224"/>
    </w:p>
    <w:p w14:paraId="325B8891" w14:textId="77777777" w:rsidR="00BA3B1D" w:rsidRPr="007B6B11" w:rsidRDefault="007A5FF6" w:rsidP="004E02BE">
      <w:r w:rsidRPr="007B6B11">
        <w:t>PODATEK AKCYZOWY OD WINA, NAPOJÓW FERMENTOWANYCH I WYROBÓW POŚREDNICH</w:t>
      </w:r>
    </w:p>
    <w:p w14:paraId="7C92EC8D" w14:textId="77777777" w:rsidR="00BA3B1D" w:rsidRPr="007B6B11" w:rsidRDefault="00BA3B1D" w:rsidP="004E02BE">
      <w:pPr>
        <w:pStyle w:val="Nagwek3"/>
        <w:spacing w:line="276" w:lineRule="auto"/>
        <w:rPr>
          <w:lang w:val="pl-PL"/>
        </w:rPr>
      </w:pPr>
      <w:bookmarkStart w:id="225" w:name="_Toc115186896"/>
      <w:bookmarkStart w:id="226" w:name="_Toc183171883"/>
      <w:r w:rsidRPr="007B6B11">
        <w:rPr>
          <w:lang w:val="pl-PL"/>
        </w:rPr>
        <w:t>Specyfikacja AKC-</w:t>
      </w:r>
      <w:r w:rsidR="00CC0B02" w:rsidRPr="007B6B11">
        <w:rPr>
          <w:lang w:val="pl-PL"/>
        </w:rPr>
        <w:t>4B</w:t>
      </w:r>
      <w:bookmarkEnd w:id="225"/>
      <w:bookmarkEnd w:id="226"/>
    </w:p>
    <w:p w14:paraId="2B89E12C" w14:textId="125CB7B0" w:rsidR="00C52A4E" w:rsidRPr="007B6B11" w:rsidRDefault="00C52A4E" w:rsidP="004E02BE">
      <w:r w:rsidRPr="007B6B11">
        <w:t xml:space="preserve">Struktury typu ZDailyAmount, ZCalculOfAmountOfExciseDuty zostały zdefiniowane w dokumencie </w:t>
      </w:r>
      <w:r w:rsidRPr="007B6B11">
        <w:fldChar w:fldCharType="begin"/>
      </w:r>
      <w:r w:rsidRPr="007B6B11">
        <w:instrText xml:space="preserve"> REF _Ref361653747 \r \h  \* MERGEFORMAT </w:instrText>
      </w:r>
      <w:r w:rsidRPr="007B6B11">
        <w:fldChar w:fldCharType="separate"/>
      </w:r>
      <w:r w:rsidR="006D48AD">
        <w:t>0</w:t>
      </w:r>
      <w:r w:rsidRPr="007B6B11">
        <w:fldChar w:fldCharType="end"/>
      </w:r>
      <w:r w:rsidRPr="007B6B11">
        <w:t xml:space="preserve"> i nie będą tutaj szczegółowo omawiane.</w:t>
      </w:r>
    </w:p>
    <w:p w14:paraId="232ADF9A" w14:textId="3863DEFD" w:rsidR="00DD6025" w:rsidRPr="007B6B11" w:rsidRDefault="00DD6025" w:rsidP="004E02BE">
      <w:pPr>
        <w:pStyle w:val="Z2PodpisRysunkuTabeli"/>
      </w:pPr>
      <w:bookmarkStart w:id="227" w:name="_Toc183171994"/>
      <w:r w:rsidRPr="007B6B11">
        <w:t xml:space="preserve">Tabela </w:t>
      </w:r>
      <w:r w:rsidR="00E354C5">
        <w:fldChar w:fldCharType="begin"/>
      </w:r>
      <w:r w:rsidR="00E354C5">
        <w:instrText xml:space="preserve"> SEQ Tabela \* ARABIC </w:instrText>
      </w:r>
      <w:r w:rsidR="00E354C5">
        <w:fldChar w:fldCharType="separate"/>
      </w:r>
      <w:r w:rsidR="006D48AD">
        <w:rPr>
          <w:noProof/>
        </w:rPr>
        <w:t>26</w:t>
      </w:r>
      <w:r w:rsidR="00E354C5">
        <w:fldChar w:fldCharType="end"/>
      </w:r>
      <w:r w:rsidRPr="007B6B11">
        <w:t>. Dane ogólne w ramach struktury załącznika AKC-4B do deklaracji AKC-4/AKC-4zo</w:t>
      </w:r>
      <w:bookmarkEnd w:id="227"/>
    </w:p>
    <w:tbl>
      <w:tblPr>
        <w:tblStyle w:val="Tabela-Siatka"/>
        <w:tblW w:w="9322" w:type="dxa"/>
        <w:tblLook w:val="01E0" w:firstRow="1" w:lastRow="1" w:firstColumn="1" w:lastColumn="1" w:noHBand="0" w:noVBand="0"/>
      </w:tblPr>
      <w:tblGrid>
        <w:gridCol w:w="2900"/>
        <w:gridCol w:w="6422"/>
      </w:tblGrid>
      <w:tr w:rsidR="00DD6025" w:rsidRPr="007B6B11" w14:paraId="1C9FBB1B" w14:textId="77777777" w:rsidTr="004F6B2A">
        <w:trPr>
          <w:tblHeader/>
        </w:trPr>
        <w:tc>
          <w:tcPr>
            <w:tcW w:w="2900" w:type="dxa"/>
            <w:shd w:val="clear" w:color="auto" w:fill="D9D9D9" w:themeFill="background1" w:themeFillShade="D9"/>
          </w:tcPr>
          <w:p w14:paraId="3ED0DCA1" w14:textId="77777777" w:rsidR="00DD6025" w:rsidRPr="007B6B11" w:rsidRDefault="00DD6025" w:rsidP="004E02BE">
            <w:pPr>
              <w:pStyle w:val="Z2Nagwektabeli"/>
              <w:rPr>
                <w:rFonts w:ascii="Lato" w:hAnsi="Lato" w:cs="Times New Roman"/>
                <w:szCs w:val="18"/>
              </w:rPr>
            </w:pPr>
            <w:r w:rsidRPr="007B6B11">
              <w:rPr>
                <w:rFonts w:ascii="Lato" w:hAnsi="Lato" w:cs="Times New Roman"/>
                <w:szCs w:val="18"/>
              </w:rPr>
              <w:t>Ogólne</w:t>
            </w:r>
          </w:p>
        </w:tc>
        <w:tc>
          <w:tcPr>
            <w:tcW w:w="6422" w:type="dxa"/>
            <w:shd w:val="clear" w:color="auto" w:fill="D9D9D9" w:themeFill="background1" w:themeFillShade="D9"/>
          </w:tcPr>
          <w:p w14:paraId="6DACE37A" w14:textId="77777777" w:rsidR="00DD6025" w:rsidRPr="007B6B11" w:rsidRDefault="00DD6025" w:rsidP="004E02BE">
            <w:pPr>
              <w:pStyle w:val="Z2Nagwektabeli"/>
              <w:rPr>
                <w:rFonts w:ascii="Lato" w:hAnsi="Lato" w:cs="Times New Roman"/>
                <w:szCs w:val="18"/>
              </w:rPr>
            </w:pPr>
          </w:p>
        </w:tc>
      </w:tr>
      <w:tr w:rsidR="00DD6025" w:rsidRPr="007B6B11" w14:paraId="13C82D42" w14:textId="77777777" w:rsidTr="002A0452">
        <w:tc>
          <w:tcPr>
            <w:tcW w:w="2900" w:type="dxa"/>
          </w:tcPr>
          <w:p w14:paraId="36D9B0FC" w14:textId="77777777" w:rsidR="00DD6025" w:rsidRPr="007B6B11" w:rsidRDefault="00DD6025" w:rsidP="004E02BE">
            <w:pPr>
              <w:pStyle w:val="Tabelazwyky"/>
            </w:pPr>
            <w:r w:rsidRPr="007B6B11">
              <w:t>Opis</w:t>
            </w:r>
          </w:p>
        </w:tc>
        <w:tc>
          <w:tcPr>
            <w:tcW w:w="6422" w:type="dxa"/>
          </w:tcPr>
          <w:p w14:paraId="58677389" w14:textId="02ABE8C5" w:rsidR="00DD6025" w:rsidRPr="007B6B11" w:rsidRDefault="00DD6025" w:rsidP="004E02BE">
            <w:pPr>
              <w:pStyle w:val="Tabelazwyky"/>
            </w:pPr>
            <w:r w:rsidRPr="007B6B11">
              <w:t xml:space="preserve">Struktura załącznika B do deklaracji AKC-4 </w:t>
            </w:r>
          </w:p>
        </w:tc>
      </w:tr>
      <w:tr w:rsidR="00DD6025" w:rsidRPr="007B6B11" w14:paraId="2DDF5339" w14:textId="77777777" w:rsidTr="002A0452">
        <w:tc>
          <w:tcPr>
            <w:tcW w:w="2900" w:type="dxa"/>
          </w:tcPr>
          <w:p w14:paraId="017CF254" w14:textId="77777777" w:rsidR="00DD6025" w:rsidRPr="007B6B11" w:rsidRDefault="00DD6025" w:rsidP="004E02BE">
            <w:pPr>
              <w:pStyle w:val="Tabelazwyky"/>
            </w:pPr>
            <w:r w:rsidRPr="007B6B11">
              <w:t>Proces biznesowy</w:t>
            </w:r>
          </w:p>
        </w:tc>
        <w:tc>
          <w:tcPr>
            <w:tcW w:w="6422" w:type="dxa"/>
          </w:tcPr>
          <w:p w14:paraId="31694095" w14:textId="77777777" w:rsidR="00DD6025" w:rsidRPr="007B6B11" w:rsidRDefault="00DD6025" w:rsidP="004E02BE">
            <w:pPr>
              <w:pStyle w:val="Tabelazwyky"/>
            </w:pPr>
          </w:p>
        </w:tc>
      </w:tr>
      <w:tr w:rsidR="00DD6025" w:rsidRPr="007B6B11" w14:paraId="12A8C750" w14:textId="77777777" w:rsidTr="002A0452">
        <w:tc>
          <w:tcPr>
            <w:tcW w:w="2900" w:type="dxa"/>
          </w:tcPr>
          <w:p w14:paraId="6B886E6F" w14:textId="77777777" w:rsidR="00DD6025" w:rsidRPr="007B6B11" w:rsidRDefault="00DD6025" w:rsidP="004E02BE">
            <w:pPr>
              <w:pStyle w:val="Tabelazwyky"/>
            </w:pPr>
            <w:r w:rsidRPr="007B6B11">
              <w:t>Wersja deklaracji</w:t>
            </w:r>
          </w:p>
        </w:tc>
        <w:tc>
          <w:tcPr>
            <w:tcW w:w="6422" w:type="dxa"/>
          </w:tcPr>
          <w:p w14:paraId="6C018DC6" w14:textId="77777777" w:rsidR="00DD6025" w:rsidRPr="007B6B11" w:rsidRDefault="00DD6025" w:rsidP="004E02BE">
            <w:pPr>
              <w:pStyle w:val="Tabelazwyky"/>
            </w:pPr>
            <w:r w:rsidRPr="007B6B11">
              <w:t>5_0</w:t>
            </w:r>
          </w:p>
        </w:tc>
      </w:tr>
      <w:tr w:rsidR="00DD6025" w:rsidRPr="007B6B11" w14:paraId="6723FE74" w14:textId="77777777" w:rsidTr="002A0452">
        <w:tc>
          <w:tcPr>
            <w:tcW w:w="2900" w:type="dxa"/>
          </w:tcPr>
          <w:p w14:paraId="6FF30E91" w14:textId="77777777" w:rsidR="00DD6025" w:rsidRPr="007B6B11" w:rsidRDefault="00DD6025" w:rsidP="004E02BE">
            <w:pPr>
              <w:pStyle w:val="Tabelazwyky"/>
            </w:pPr>
            <w:r w:rsidRPr="007B6B11">
              <w:t>Zależności od innych deklaracji</w:t>
            </w:r>
          </w:p>
        </w:tc>
        <w:tc>
          <w:tcPr>
            <w:tcW w:w="6422" w:type="dxa"/>
          </w:tcPr>
          <w:p w14:paraId="5A82CDF4" w14:textId="77777777" w:rsidR="00DD6025" w:rsidRPr="007B6B11" w:rsidRDefault="00DD6025" w:rsidP="004E02BE">
            <w:pPr>
              <w:pStyle w:val="Tabelazwyky"/>
            </w:pPr>
          </w:p>
        </w:tc>
      </w:tr>
      <w:tr w:rsidR="00DD6025" w:rsidRPr="007B6B11" w14:paraId="494A8E13" w14:textId="77777777" w:rsidTr="002A0452">
        <w:tc>
          <w:tcPr>
            <w:tcW w:w="2900" w:type="dxa"/>
          </w:tcPr>
          <w:p w14:paraId="6AE588CC" w14:textId="77777777" w:rsidR="00DD6025" w:rsidRPr="007B6B11" w:rsidRDefault="00DD6025" w:rsidP="004E02BE">
            <w:pPr>
              <w:pStyle w:val="Tabelazwyky"/>
            </w:pPr>
            <w:r w:rsidRPr="007B6B11">
              <w:t xml:space="preserve">Technologia </w:t>
            </w:r>
          </w:p>
        </w:tc>
        <w:tc>
          <w:tcPr>
            <w:tcW w:w="6422" w:type="dxa"/>
          </w:tcPr>
          <w:p w14:paraId="02BDE017" w14:textId="77777777" w:rsidR="00DD6025" w:rsidRPr="007B6B11" w:rsidRDefault="00DD6025" w:rsidP="004E02BE">
            <w:pPr>
              <w:pStyle w:val="Tabelazwyky"/>
            </w:pPr>
            <w:r w:rsidRPr="007B6B11">
              <w:t>XML</w:t>
            </w:r>
          </w:p>
        </w:tc>
      </w:tr>
      <w:tr w:rsidR="00DD6025" w:rsidRPr="007B6B11" w14:paraId="35FC2F5D" w14:textId="77777777" w:rsidTr="002A0452">
        <w:tc>
          <w:tcPr>
            <w:tcW w:w="2900" w:type="dxa"/>
          </w:tcPr>
          <w:p w14:paraId="4C393FD4" w14:textId="77777777" w:rsidR="00DD6025" w:rsidRPr="007B6B11" w:rsidRDefault="00DD6025" w:rsidP="004E02BE">
            <w:pPr>
              <w:pStyle w:val="Tabelazwyky"/>
            </w:pPr>
            <w:r w:rsidRPr="007B6B11">
              <w:t>Reguły biznesowe</w:t>
            </w:r>
          </w:p>
        </w:tc>
        <w:tc>
          <w:tcPr>
            <w:tcW w:w="6422" w:type="dxa"/>
          </w:tcPr>
          <w:p w14:paraId="4B527916" w14:textId="77777777" w:rsidR="00DD6025" w:rsidRPr="007B6B11" w:rsidRDefault="00DD6025" w:rsidP="004E02BE">
            <w:pPr>
              <w:pStyle w:val="Tabelazwyky"/>
            </w:pPr>
          </w:p>
        </w:tc>
      </w:tr>
      <w:tr w:rsidR="00DD6025" w:rsidRPr="007B6B11" w14:paraId="7A4D0151" w14:textId="77777777" w:rsidTr="002A0452">
        <w:tc>
          <w:tcPr>
            <w:tcW w:w="2900" w:type="dxa"/>
          </w:tcPr>
          <w:p w14:paraId="26B1CB9E" w14:textId="77777777" w:rsidR="00DD6025" w:rsidRPr="007B6B11" w:rsidRDefault="00DD6025" w:rsidP="004E02BE">
            <w:pPr>
              <w:pStyle w:val="Tabelazwyky"/>
            </w:pPr>
            <w:r w:rsidRPr="007B6B11">
              <w:t>Wykorzystane standardy</w:t>
            </w:r>
          </w:p>
        </w:tc>
        <w:tc>
          <w:tcPr>
            <w:tcW w:w="6422" w:type="dxa"/>
          </w:tcPr>
          <w:p w14:paraId="0DDD3528" w14:textId="77777777" w:rsidR="00DD6025" w:rsidRPr="007B6B11" w:rsidRDefault="00DD6025" w:rsidP="004E02BE">
            <w:pPr>
              <w:pStyle w:val="Tabelazwyky"/>
            </w:pPr>
            <w:r w:rsidRPr="007B6B11">
              <w:t>XML</w:t>
            </w:r>
          </w:p>
        </w:tc>
      </w:tr>
      <w:tr w:rsidR="00DD6025" w:rsidRPr="007B6B11" w14:paraId="30204151" w14:textId="77777777" w:rsidTr="002A0452">
        <w:tc>
          <w:tcPr>
            <w:tcW w:w="2900" w:type="dxa"/>
          </w:tcPr>
          <w:p w14:paraId="77386CB2" w14:textId="77777777" w:rsidR="00DD6025" w:rsidRPr="007B6B11" w:rsidRDefault="00DD6025" w:rsidP="004E02BE">
            <w:pPr>
              <w:pStyle w:val="Tabelazwyky"/>
            </w:pPr>
            <w:r w:rsidRPr="007B6B11">
              <w:t>Namespaces</w:t>
            </w:r>
          </w:p>
        </w:tc>
        <w:tc>
          <w:tcPr>
            <w:tcW w:w="6422" w:type="dxa"/>
          </w:tcPr>
          <w:p w14:paraId="4AAED4A3" w14:textId="09619F22" w:rsidR="00DD6025" w:rsidRPr="007B6B11" w:rsidRDefault="00DD6025" w:rsidP="004E02BE">
            <w:pPr>
              <w:pStyle w:val="Tabelazwyky"/>
            </w:pPr>
            <w:r w:rsidRPr="007B6B11">
              <w:t>http://www.e-clo.pl/ZEFIR2/eZefir2/xsd/v</w:t>
            </w:r>
            <w:r w:rsidR="00D40021" w:rsidRPr="007B6B11">
              <w:t>9</w:t>
            </w:r>
            <w:r w:rsidRPr="007B6B11">
              <w:t>_0/Types.xsd</w:t>
            </w:r>
          </w:p>
        </w:tc>
      </w:tr>
      <w:tr w:rsidR="00DD6025" w:rsidRPr="007B6B11" w14:paraId="593AE883" w14:textId="77777777" w:rsidTr="002A0452">
        <w:tc>
          <w:tcPr>
            <w:tcW w:w="2900" w:type="dxa"/>
          </w:tcPr>
          <w:p w14:paraId="60767A92" w14:textId="77777777" w:rsidR="00DD6025" w:rsidRPr="007B6B11" w:rsidRDefault="00DD6025" w:rsidP="004E02BE">
            <w:pPr>
              <w:pStyle w:val="Tabelazwyky"/>
            </w:pPr>
            <w:r w:rsidRPr="007B6B11">
              <w:t xml:space="preserve">Definicja struktur </w:t>
            </w:r>
          </w:p>
        </w:tc>
        <w:tc>
          <w:tcPr>
            <w:tcW w:w="6422" w:type="dxa"/>
          </w:tcPr>
          <w:p w14:paraId="3C490B15" w14:textId="57F721DC" w:rsidR="00DD6025" w:rsidRPr="007B6B11" w:rsidRDefault="00DD6025" w:rsidP="004E02BE">
            <w:pPr>
              <w:pStyle w:val="Tabelazwyky"/>
            </w:pPr>
            <w:r w:rsidRPr="007B6B11">
              <w:t>AKC_4B.xsd</w:t>
            </w:r>
          </w:p>
        </w:tc>
      </w:tr>
    </w:tbl>
    <w:p w14:paraId="2F35DE1E" w14:textId="01763A76" w:rsidR="0050018D" w:rsidRDefault="0050018D" w:rsidP="004E02BE">
      <w:pPr>
        <w:pStyle w:val="Nagwek3"/>
        <w:spacing w:line="276" w:lineRule="auto"/>
      </w:pPr>
      <w:bookmarkStart w:id="228" w:name="_Toc183171884"/>
      <w:r w:rsidRPr="0050018D">
        <w:t>Struktura załącznika AKC-4B do deklaracji AKC-4/AKC-4zo</w:t>
      </w:r>
      <w:bookmarkEnd w:id="228"/>
    </w:p>
    <w:p w14:paraId="0343F81C" w14:textId="6A68074B" w:rsidR="0050018D" w:rsidRPr="0050018D" w:rsidRDefault="0050018D" w:rsidP="004E02BE">
      <w:pPr>
        <w:pStyle w:val="kod"/>
      </w:pPr>
      <w:r w:rsidRPr="0050018D">
        <w:t>AKC4BType</w:t>
      </w:r>
    </w:p>
    <w:p w14:paraId="6191F554" w14:textId="33ECB62B" w:rsidR="0050018D" w:rsidRPr="0050018D" w:rsidRDefault="0050018D" w:rsidP="004E02BE">
      <w:pPr>
        <w:pStyle w:val="kod"/>
      </w:pPr>
      <w:r w:rsidRPr="0050018D">
        <w:t>HeaderType</w:t>
      </w:r>
    </w:p>
    <w:p w14:paraId="377D8956" w14:textId="1B156365" w:rsidR="0050018D" w:rsidRPr="0050018D" w:rsidRDefault="0050018D" w:rsidP="004E02BE">
      <w:pPr>
        <w:pStyle w:val="kod"/>
      </w:pPr>
      <w:r w:rsidRPr="0050018D">
        <w:t>WarehouseType</w:t>
      </w:r>
    </w:p>
    <w:p w14:paraId="660A6F59" w14:textId="1E92D004" w:rsidR="0050018D" w:rsidRPr="0050018D" w:rsidRDefault="0050018D" w:rsidP="004E02BE">
      <w:pPr>
        <w:pStyle w:val="kod"/>
      </w:pPr>
      <w:r w:rsidRPr="0050018D">
        <w:lastRenderedPageBreak/>
        <w:t>CalculOfAmountOfExciseDutyType</w:t>
      </w:r>
    </w:p>
    <w:p w14:paraId="395E91A2" w14:textId="0142F762" w:rsidR="0050018D" w:rsidRPr="0050018D" w:rsidRDefault="0050018D" w:rsidP="004E02BE">
      <w:pPr>
        <w:pStyle w:val="kod"/>
      </w:pPr>
      <w:r w:rsidRPr="0050018D">
        <w:t>CleareanceExciseDutyType</w:t>
      </w:r>
    </w:p>
    <w:p w14:paraId="7C05C7B1" w14:textId="01191A7C" w:rsidR="0050018D" w:rsidRPr="0050018D" w:rsidRDefault="0050018D" w:rsidP="004E02BE">
      <w:pPr>
        <w:pStyle w:val="kod"/>
      </w:pPr>
      <w:r w:rsidRPr="0050018D">
        <w:t>ItemsType</w:t>
      </w:r>
    </w:p>
    <w:p w14:paraId="04CADB53" w14:textId="3B19BD26" w:rsidR="0050018D" w:rsidRPr="0050018D" w:rsidRDefault="0050018D" w:rsidP="004E02BE">
      <w:pPr>
        <w:pStyle w:val="kod"/>
      </w:pPr>
      <w:r w:rsidRPr="0050018D">
        <w:t>ItemType</w:t>
      </w:r>
    </w:p>
    <w:p w14:paraId="754CA2BE" w14:textId="657A1F53" w:rsidR="0050018D" w:rsidRPr="0050018D" w:rsidRDefault="0050018D" w:rsidP="004E02BE">
      <w:pPr>
        <w:pStyle w:val="kod"/>
      </w:pPr>
      <w:r w:rsidRPr="0050018D">
        <w:t>(DailyPaymentInformationType</w:t>
      </w:r>
    </w:p>
    <w:p w14:paraId="180C3794" w14:textId="773F8092" w:rsidR="0050018D" w:rsidRPr="0050018D" w:rsidRDefault="0050018D" w:rsidP="004E02BE">
      <w:pPr>
        <w:pStyle w:val="kod"/>
      </w:pPr>
      <w:r w:rsidRPr="0050018D">
        <w:t>ZDailyAmount</w:t>
      </w:r>
    </w:p>
    <w:p w14:paraId="2FAD6FD0" w14:textId="0AFBC19E" w:rsidR="0050018D" w:rsidRPr="0050018D" w:rsidRDefault="0050018D" w:rsidP="004E02BE">
      <w:pPr>
        <w:pStyle w:val="kod"/>
      </w:pPr>
      <w:r w:rsidRPr="0050018D">
        <w:t>version</w:t>
      </w:r>
    </w:p>
    <w:p w14:paraId="1760E7EB" w14:textId="4F9AABF2" w:rsidR="00DD6025" w:rsidRPr="007B6B11" w:rsidRDefault="00DD6025" w:rsidP="004E02BE">
      <w:pPr>
        <w:pStyle w:val="Z2PodpisRysunkuTabeli"/>
      </w:pPr>
      <w:bookmarkStart w:id="229" w:name="_Toc183171995"/>
      <w:r w:rsidRPr="007B6B11">
        <w:t xml:space="preserve">Tabela </w:t>
      </w:r>
      <w:r w:rsidR="00E354C5">
        <w:fldChar w:fldCharType="begin"/>
      </w:r>
      <w:r w:rsidR="00E354C5">
        <w:instrText xml:space="preserve"> SEQ Tabela \* ARABIC </w:instrText>
      </w:r>
      <w:r w:rsidR="00E354C5">
        <w:fldChar w:fldCharType="separate"/>
      </w:r>
      <w:r w:rsidR="006D48AD">
        <w:rPr>
          <w:noProof/>
        </w:rPr>
        <w:t>27</w:t>
      </w:r>
      <w:r w:rsidR="00E354C5">
        <w:fldChar w:fldCharType="end"/>
      </w:r>
      <w:r w:rsidRPr="007B6B11">
        <w:t>. Struktura załącznika AKC-4B</w:t>
      </w:r>
      <w:r w:rsidR="001C134B" w:rsidRPr="007B6B11">
        <w:t xml:space="preserve"> dla deklaracji AKC-4</w:t>
      </w:r>
      <w:bookmarkEnd w:id="229"/>
    </w:p>
    <w:tbl>
      <w:tblPr>
        <w:tblStyle w:val="Tabela-Siatka"/>
        <w:tblW w:w="0" w:type="auto"/>
        <w:tblLook w:val="01E0" w:firstRow="1" w:lastRow="1" w:firstColumn="1" w:lastColumn="1" w:noHBand="0" w:noVBand="0"/>
      </w:tblPr>
      <w:tblGrid>
        <w:gridCol w:w="1727"/>
        <w:gridCol w:w="3254"/>
        <w:gridCol w:w="828"/>
        <w:gridCol w:w="2049"/>
        <w:gridCol w:w="1196"/>
      </w:tblGrid>
      <w:tr w:rsidR="00DD6025" w:rsidRPr="007B6B11" w14:paraId="1CD3B758" w14:textId="77777777" w:rsidTr="004F6B2A">
        <w:trPr>
          <w:trHeight w:val="213"/>
          <w:tblHeader/>
        </w:trPr>
        <w:tc>
          <w:tcPr>
            <w:tcW w:w="1727" w:type="dxa"/>
            <w:shd w:val="clear" w:color="auto" w:fill="D9D9D9" w:themeFill="background1" w:themeFillShade="D9"/>
          </w:tcPr>
          <w:p w14:paraId="0572C324" w14:textId="77777777" w:rsidR="00DD6025" w:rsidRPr="007B6B11" w:rsidRDefault="00DD6025" w:rsidP="004E02BE">
            <w:pPr>
              <w:pStyle w:val="Z2Nagwektabeli"/>
              <w:rPr>
                <w:rFonts w:ascii="Lato" w:hAnsi="Lato" w:cs="Times New Roman"/>
                <w:szCs w:val="18"/>
              </w:rPr>
            </w:pPr>
            <w:r w:rsidRPr="007B6B11">
              <w:rPr>
                <w:rFonts w:ascii="Lato" w:hAnsi="Lato" w:cs="Times New Roman"/>
                <w:szCs w:val="18"/>
              </w:rPr>
              <w:t xml:space="preserve">Nazwa </w:t>
            </w:r>
          </w:p>
        </w:tc>
        <w:tc>
          <w:tcPr>
            <w:tcW w:w="3254" w:type="dxa"/>
            <w:shd w:val="clear" w:color="auto" w:fill="D9D9D9" w:themeFill="background1" w:themeFillShade="D9"/>
          </w:tcPr>
          <w:p w14:paraId="1EB5012A" w14:textId="77777777" w:rsidR="00DD6025" w:rsidRPr="007B6B11" w:rsidRDefault="00DD6025" w:rsidP="004E02BE">
            <w:pPr>
              <w:pStyle w:val="Z2Nagwektabeli"/>
              <w:rPr>
                <w:rFonts w:ascii="Lato" w:hAnsi="Lato" w:cs="Times New Roman"/>
                <w:szCs w:val="18"/>
              </w:rPr>
            </w:pPr>
            <w:r w:rsidRPr="007B6B11">
              <w:rPr>
                <w:rFonts w:ascii="Lato" w:hAnsi="Lato" w:cs="Times New Roman"/>
                <w:szCs w:val="18"/>
              </w:rPr>
              <w:t>Opis</w:t>
            </w:r>
          </w:p>
        </w:tc>
        <w:tc>
          <w:tcPr>
            <w:tcW w:w="828" w:type="dxa"/>
            <w:shd w:val="clear" w:color="auto" w:fill="D9D9D9" w:themeFill="background1" w:themeFillShade="D9"/>
          </w:tcPr>
          <w:p w14:paraId="20FA6DDE" w14:textId="77777777" w:rsidR="00DD6025" w:rsidRPr="007B6B11" w:rsidRDefault="00DD6025" w:rsidP="004E02BE">
            <w:pPr>
              <w:pStyle w:val="Z2Nagwektabeli"/>
              <w:rPr>
                <w:rFonts w:ascii="Lato" w:hAnsi="Lato" w:cs="Times New Roman"/>
                <w:szCs w:val="18"/>
              </w:rPr>
            </w:pPr>
            <w:r w:rsidRPr="007B6B11">
              <w:rPr>
                <w:rFonts w:ascii="Lato" w:hAnsi="Lato" w:cs="Times New Roman"/>
                <w:szCs w:val="18"/>
              </w:rPr>
              <w:t>Nr pola</w:t>
            </w:r>
          </w:p>
        </w:tc>
        <w:tc>
          <w:tcPr>
            <w:tcW w:w="2049" w:type="dxa"/>
            <w:shd w:val="clear" w:color="auto" w:fill="D9D9D9" w:themeFill="background1" w:themeFillShade="D9"/>
          </w:tcPr>
          <w:p w14:paraId="4255ADAC" w14:textId="77777777" w:rsidR="00DD6025" w:rsidRPr="007B6B11" w:rsidRDefault="00DD6025" w:rsidP="004E02BE">
            <w:pPr>
              <w:pStyle w:val="Z2Nagwektabeli"/>
              <w:rPr>
                <w:rFonts w:ascii="Lato" w:hAnsi="Lato" w:cs="Times New Roman"/>
                <w:szCs w:val="18"/>
              </w:rPr>
            </w:pPr>
            <w:r w:rsidRPr="007B6B11">
              <w:rPr>
                <w:rFonts w:ascii="Lato" w:hAnsi="Lato" w:cs="Times New Roman"/>
                <w:szCs w:val="18"/>
              </w:rPr>
              <w:t>Typ</w:t>
            </w:r>
          </w:p>
        </w:tc>
        <w:tc>
          <w:tcPr>
            <w:tcW w:w="1196" w:type="dxa"/>
            <w:shd w:val="clear" w:color="auto" w:fill="D9D9D9" w:themeFill="background1" w:themeFillShade="D9"/>
          </w:tcPr>
          <w:p w14:paraId="6BF47905" w14:textId="77777777" w:rsidR="00DD6025" w:rsidRPr="007B6B11" w:rsidRDefault="00DD6025" w:rsidP="004E02BE">
            <w:pPr>
              <w:pStyle w:val="Z2Nagwektabeli"/>
              <w:rPr>
                <w:rFonts w:ascii="Lato" w:hAnsi="Lato" w:cs="Times New Roman"/>
                <w:szCs w:val="18"/>
              </w:rPr>
            </w:pPr>
            <w:r w:rsidRPr="007B6B11">
              <w:rPr>
                <w:rFonts w:ascii="Lato" w:hAnsi="Lato" w:cs="Times New Roman"/>
                <w:szCs w:val="18"/>
              </w:rPr>
              <w:t>Liczebność</w:t>
            </w:r>
          </w:p>
        </w:tc>
      </w:tr>
      <w:tr w:rsidR="00DD6025" w:rsidRPr="007B6B11" w14:paraId="6794B97A" w14:textId="77777777" w:rsidTr="002A0452">
        <w:trPr>
          <w:trHeight w:val="213"/>
        </w:trPr>
        <w:tc>
          <w:tcPr>
            <w:tcW w:w="1727" w:type="dxa"/>
          </w:tcPr>
          <w:p w14:paraId="012D6EA2" w14:textId="77777777" w:rsidR="00DD6025" w:rsidRPr="007B6B11" w:rsidRDefault="00DD6025" w:rsidP="004E02BE">
            <w:pPr>
              <w:pStyle w:val="Tabelazwyky"/>
            </w:pPr>
            <w:r w:rsidRPr="007B6B11">
              <w:t>Header</w:t>
            </w:r>
          </w:p>
        </w:tc>
        <w:tc>
          <w:tcPr>
            <w:tcW w:w="3254" w:type="dxa"/>
          </w:tcPr>
          <w:p w14:paraId="46F9F127" w14:textId="54E4A8E8" w:rsidR="00DD6025" w:rsidRPr="007B6B11" w:rsidRDefault="00DD6025" w:rsidP="004E02BE">
            <w:pPr>
              <w:pStyle w:val="Tabelazwyky"/>
            </w:pPr>
            <w:r w:rsidRPr="007B6B11">
              <w:t>Nagłówek</w:t>
            </w:r>
            <w:r w:rsidR="001C134B" w:rsidRPr="007B6B11">
              <w:t xml:space="preserve"> deklaracji</w:t>
            </w:r>
          </w:p>
        </w:tc>
        <w:tc>
          <w:tcPr>
            <w:tcW w:w="828" w:type="dxa"/>
          </w:tcPr>
          <w:p w14:paraId="7DA536C3" w14:textId="77777777" w:rsidR="00DD6025" w:rsidRPr="007B6B11" w:rsidRDefault="00DD6025" w:rsidP="004E02BE">
            <w:pPr>
              <w:pStyle w:val="Tabelazwyky"/>
            </w:pPr>
            <w:r w:rsidRPr="007B6B11">
              <w:t>-</w:t>
            </w:r>
          </w:p>
        </w:tc>
        <w:tc>
          <w:tcPr>
            <w:tcW w:w="2049" w:type="dxa"/>
          </w:tcPr>
          <w:p w14:paraId="4632DB17" w14:textId="77777777" w:rsidR="00DD6025" w:rsidRPr="007B6B11" w:rsidRDefault="00DD6025" w:rsidP="004E02BE">
            <w:pPr>
              <w:pStyle w:val="Tabelazwyky"/>
            </w:pPr>
            <w:r w:rsidRPr="007B6B11">
              <w:t>HeaderType</w:t>
            </w:r>
          </w:p>
        </w:tc>
        <w:tc>
          <w:tcPr>
            <w:tcW w:w="1196" w:type="dxa"/>
          </w:tcPr>
          <w:p w14:paraId="280BCBC3" w14:textId="77777777" w:rsidR="00DD6025" w:rsidRPr="007B6B11" w:rsidRDefault="00DD6025" w:rsidP="004E02BE">
            <w:pPr>
              <w:pStyle w:val="Tabelazwyky"/>
            </w:pPr>
            <w:r w:rsidRPr="007B6B11">
              <w:t>1..1</w:t>
            </w:r>
          </w:p>
        </w:tc>
      </w:tr>
      <w:tr w:rsidR="00DD6025" w:rsidRPr="007B6B11" w14:paraId="4612E484" w14:textId="77777777" w:rsidTr="002A0452">
        <w:trPr>
          <w:trHeight w:val="213"/>
        </w:trPr>
        <w:tc>
          <w:tcPr>
            <w:tcW w:w="1727" w:type="dxa"/>
          </w:tcPr>
          <w:p w14:paraId="4F9C5BA8" w14:textId="77777777" w:rsidR="00DD6025" w:rsidRPr="007B6B11" w:rsidRDefault="00DD6025" w:rsidP="004E02BE">
            <w:pPr>
              <w:pStyle w:val="Tabelazwyky"/>
            </w:pPr>
            <w:r w:rsidRPr="007B6B11">
              <w:t>version</w:t>
            </w:r>
          </w:p>
        </w:tc>
        <w:tc>
          <w:tcPr>
            <w:tcW w:w="3254" w:type="dxa"/>
          </w:tcPr>
          <w:p w14:paraId="3C7509CF" w14:textId="77777777" w:rsidR="00DD6025" w:rsidRPr="007B6B11" w:rsidRDefault="00DD6025" w:rsidP="004E02BE">
            <w:pPr>
              <w:pStyle w:val="Tabelazwyky"/>
            </w:pPr>
            <w:r w:rsidRPr="007B6B11">
              <w:t xml:space="preserve">Wersja schematu, z którą zgodny jest komunikat. Oznaczenie wersji schematu, z którą zgodny jest komunikat. </w:t>
            </w:r>
          </w:p>
          <w:p w14:paraId="71061281" w14:textId="77777777" w:rsidR="00DD6025" w:rsidRPr="007B6B11" w:rsidRDefault="00DD6025" w:rsidP="004E02BE">
            <w:pPr>
              <w:pStyle w:val="Tabelazwyky"/>
            </w:pPr>
            <w:r w:rsidRPr="007B6B11">
              <w:t>Format: V_R, gdzie V - co najmniej jedna cyfra oznaczająca główną wersję, R - co najmniej jedna cyfra oznaczającą wersję pośrednią.</w:t>
            </w:r>
          </w:p>
        </w:tc>
        <w:tc>
          <w:tcPr>
            <w:tcW w:w="828" w:type="dxa"/>
          </w:tcPr>
          <w:p w14:paraId="1100C392" w14:textId="77777777" w:rsidR="00DD6025" w:rsidRPr="007B6B11" w:rsidRDefault="00DD6025" w:rsidP="004E02BE">
            <w:pPr>
              <w:pStyle w:val="Tabelazwyky"/>
            </w:pPr>
            <w:r w:rsidRPr="007B6B11">
              <w:t>-</w:t>
            </w:r>
          </w:p>
        </w:tc>
        <w:tc>
          <w:tcPr>
            <w:tcW w:w="2049" w:type="dxa"/>
          </w:tcPr>
          <w:p w14:paraId="655B704F" w14:textId="77777777" w:rsidR="00DD6025" w:rsidRPr="007B6B11" w:rsidRDefault="00DD6025" w:rsidP="004E02BE">
            <w:pPr>
              <w:pStyle w:val="Tabelazwyky"/>
            </w:pPr>
            <w:r w:rsidRPr="007B6B11">
              <w:t>ZVersion</w:t>
            </w:r>
          </w:p>
        </w:tc>
        <w:tc>
          <w:tcPr>
            <w:tcW w:w="1196" w:type="dxa"/>
          </w:tcPr>
          <w:p w14:paraId="7FF07058" w14:textId="77777777" w:rsidR="00DD6025" w:rsidRPr="007B6B11" w:rsidRDefault="00DD6025" w:rsidP="004E02BE">
            <w:pPr>
              <w:pStyle w:val="Tabelazwyky"/>
            </w:pPr>
            <w:r w:rsidRPr="007B6B11">
              <w:t>1..1</w:t>
            </w:r>
          </w:p>
        </w:tc>
      </w:tr>
    </w:tbl>
    <w:p w14:paraId="5BDDB775" w14:textId="3181C050" w:rsidR="00104784" w:rsidRPr="007B6B11" w:rsidRDefault="00104784" w:rsidP="004E02BE">
      <w:pPr>
        <w:pStyle w:val="Z2PodpisRysunkuTabeli"/>
      </w:pPr>
      <w:bookmarkStart w:id="230" w:name="_Toc183172122"/>
      <w:r w:rsidRPr="007B6B11">
        <w:t xml:space="preserve">Rysunek </w:t>
      </w:r>
      <w:r w:rsidR="00E354C5">
        <w:fldChar w:fldCharType="begin"/>
      </w:r>
      <w:r w:rsidR="00E354C5">
        <w:instrText xml:space="preserve"> SEQ Rysunek \* ARABIC </w:instrText>
      </w:r>
      <w:r w:rsidR="00E354C5">
        <w:fldChar w:fldCharType="separate"/>
      </w:r>
      <w:r w:rsidR="006D48AD">
        <w:rPr>
          <w:noProof/>
        </w:rPr>
        <w:t>16</w:t>
      </w:r>
      <w:r w:rsidR="00E354C5">
        <w:fldChar w:fldCharType="end"/>
      </w:r>
      <w:r w:rsidRPr="007B6B11">
        <w:t>. Struktura załącznika AKC-4B.</w:t>
      </w:r>
      <w:bookmarkEnd w:id="230"/>
    </w:p>
    <w:p w14:paraId="358E189A" w14:textId="3CC8877D" w:rsidR="00FD4887" w:rsidRPr="007B6B11" w:rsidRDefault="00EF704E" w:rsidP="004E02BE">
      <w:r w:rsidRPr="007B6B11">
        <w:rPr>
          <w:noProof/>
        </w:rPr>
        <w:drawing>
          <wp:inline distT="0" distB="0" distL="0" distR="0" wp14:anchorId="46C75D0A" wp14:editId="250E37C5">
            <wp:extent cx="5748655" cy="1887855"/>
            <wp:effectExtent l="19050" t="19050" r="23495" b="17145"/>
            <wp:docPr id="84" name="Obraz 84" descr="Rysunek przedstawia strukturę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Obraz 84" descr="Rysunek przedstawia strukturę załącznika AKC-4B"/>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48655" cy="1887855"/>
                    </a:xfrm>
                    <a:prstGeom prst="rect">
                      <a:avLst/>
                    </a:prstGeom>
                    <a:noFill/>
                    <a:ln>
                      <a:solidFill>
                        <a:schemeClr val="tx1"/>
                      </a:solidFill>
                    </a:ln>
                  </pic:spPr>
                </pic:pic>
              </a:graphicData>
            </a:graphic>
          </wp:inline>
        </w:drawing>
      </w:r>
    </w:p>
    <w:p w14:paraId="172FF44A" w14:textId="7A723977" w:rsidR="00D8070F" w:rsidRPr="007B6B11" w:rsidRDefault="00D8070F" w:rsidP="004E02BE">
      <w:pPr>
        <w:pStyle w:val="Z2PodpisRysunkuTabeli"/>
      </w:pPr>
      <w:bookmarkStart w:id="231" w:name="_Toc183171996"/>
      <w:r w:rsidRPr="007B6B11">
        <w:t xml:space="preserve">Tabela </w:t>
      </w:r>
      <w:r w:rsidR="00E354C5">
        <w:fldChar w:fldCharType="begin"/>
      </w:r>
      <w:r w:rsidR="00E354C5">
        <w:instrText xml:space="preserve"> SEQ Tabela \* ARABIC </w:instrText>
      </w:r>
      <w:r w:rsidR="00E354C5">
        <w:fldChar w:fldCharType="separate"/>
      </w:r>
      <w:r w:rsidR="006D48AD">
        <w:rPr>
          <w:noProof/>
        </w:rPr>
        <w:t>28</w:t>
      </w:r>
      <w:r w:rsidR="00E354C5">
        <w:fldChar w:fldCharType="end"/>
      </w:r>
      <w:r w:rsidRPr="007B6B11">
        <w:t>. Struktura &lt;HeaderType&gt;, nagłówka załącznika AKC-4B</w:t>
      </w:r>
      <w:bookmarkEnd w:id="231"/>
    </w:p>
    <w:tbl>
      <w:tblPr>
        <w:tblStyle w:val="Tabela-Siatka"/>
        <w:tblW w:w="9209" w:type="dxa"/>
        <w:tblLayout w:type="fixed"/>
        <w:tblLook w:val="01E0" w:firstRow="1" w:lastRow="1" w:firstColumn="1" w:lastColumn="1" w:noHBand="0" w:noVBand="0"/>
        <w:tblCaption w:val="Struktura &lt;HeaderType&gt;, nagłówka załącznika AKC-4B"/>
      </w:tblPr>
      <w:tblGrid>
        <w:gridCol w:w="1788"/>
        <w:gridCol w:w="3360"/>
        <w:gridCol w:w="840"/>
        <w:gridCol w:w="2087"/>
        <w:gridCol w:w="1134"/>
      </w:tblGrid>
      <w:tr w:rsidR="00D8070F" w:rsidRPr="007B6B11" w14:paraId="6C064809" w14:textId="77777777" w:rsidTr="00104784">
        <w:trPr>
          <w:trHeight w:val="213"/>
          <w:tblHeader/>
        </w:trPr>
        <w:tc>
          <w:tcPr>
            <w:tcW w:w="1788" w:type="dxa"/>
            <w:shd w:val="clear" w:color="auto" w:fill="D9D9D9" w:themeFill="background1" w:themeFillShade="D9"/>
          </w:tcPr>
          <w:p w14:paraId="3C000E92" w14:textId="77777777" w:rsidR="00D8070F" w:rsidRPr="007B6B11" w:rsidRDefault="00D8070F" w:rsidP="004E02BE">
            <w:pPr>
              <w:pStyle w:val="Z2Nagwektabeli"/>
              <w:rPr>
                <w:rFonts w:ascii="Lato" w:hAnsi="Lato" w:cs="Times New Roman"/>
                <w:szCs w:val="18"/>
              </w:rPr>
            </w:pPr>
            <w:r w:rsidRPr="007B6B11">
              <w:rPr>
                <w:rFonts w:ascii="Lato" w:hAnsi="Lato" w:cs="Times New Roman"/>
                <w:szCs w:val="18"/>
              </w:rPr>
              <w:t xml:space="preserve">Nazwa </w:t>
            </w:r>
          </w:p>
        </w:tc>
        <w:tc>
          <w:tcPr>
            <w:tcW w:w="3360" w:type="dxa"/>
            <w:shd w:val="clear" w:color="auto" w:fill="D9D9D9" w:themeFill="background1" w:themeFillShade="D9"/>
          </w:tcPr>
          <w:p w14:paraId="693BBBAC" w14:textId="77777777" w:rsidR="00D8070F" w:rsidRPr="007B6B11" w:rsidRDefault="00D8070F" w:rsidP="004E02BE">
            <w:pPr>
              <w:pStyle w:val="Z2Nagwektabeli"/>
              <w:rPr>
                <w:rFonts w:ascii="Lato" w:hAnsi="Lato" w:cs="Times New Roman"/>
                <w:szCs w:val="18"/>
              </w:rPr>
            </w:pPr>
            <w:r w:rsidRPr="007B6B11">
              <w:rPr>
                <w:rFonts w:ascii="Lato" w:hAnsi="Lato" w:cs="Times New Roman"/>
                <w:szCs w:val="18"/>
              </w:rPr>
              <w:t>Opis</w:t>
            </w:r>
          </w:p>
        </w:tc>
        <w:tc>
          <w:tcPr>
            <w:tcW w:w="840" w:type="dxa"/>
            <w:shd w:val="clear" w:color="auto" w:fill="D9D9D9" w:themeFill="background1" w:themeFillShade="D9"/>
          </w:tcPr>
          <w:p w14:paraId="339B9E03" w14:textId="77777777" w:rsidR="00D8070F" w:rsidRPr="007B6B11" w:rsidRDefault="00D8070F" w:rsidP="004E02BE">
            <w:pPr>
              <w:pStyle w:val="Z2Nagwektabeli"/>
              <w:rPr>
                <w:rFonts w:ascii="Lato" w:hAnsi="Lato" w:cs="Times New Roman"/>
                <w:szCs w:val="18"/>
              </w:rPr>
            </w:pPr>
            <w:r w:rsidRPr="007B6B11">
              <w:rPr>
                <w:rFonts w:ascii="Lato" w:hAnsi="Lato" w:cs="Times New Roman"/>
                <w:szCs w:val="18"/>
              </w:rPr>
              <w:t>Nr pola</w:t>
            </w:r>
          </w:p>
        </w:tc>
        <w:tc>
          <w:tcPr>
            <w:tcW w:w="2087" w:type="dxa"/>
            <w:shd w:val="clear" w:color="auto" w:fill="D9D9D9" w:themeFill="background1" w:themeFillShade="D9"/>
          </w:tcPr>
          <w:p w14:paraId="74099B79" w14:textId="77777777" w:rsidR="00D8070F" w:rsidRPr="007B6B11" w:rsidRDefault="00D8070F" w:rsidP="004E02BE">
            <w:pPr>
              <w:pStyle w:val="Z2Nagwektabeli"/>
              <w:rPr>
                <w:rFonts w:ascii="Lato" w:hAnsi="Lato" w:cs="Times New Roman"/>
                <w:szCs w:val="18"/>
              </w:rPr>
            </w:pPr>
            <w:r w:rsidRPr="007B6B11">
              <w:rPr>
                <w:rFonts w:ascii="Lato" w:hAnsi="Lato" w:cs="Times New Roman"/>
                <w:szCs w:val="18"/>
              </w:rPr>
              <w:t>Typ, reguły</w:t>
            </w:r>
          </w:p>
        </w:tc>
        <w:tc>
          <w:tcPr>
            <w:tcW w:w="1134" w:type="dxa"/>
            <w:shd w:val="clear" w:color="auto" w:fill="D9D9D9" w:themeFill="background1" w:themeFillShade="D9"/>
          </w:tcPr>
          <w:p w14:paraId="2F9E6E9D" w14:textId="77777777" w:rsidR="00D8070F" w:rsidRPr="007B6B11" w:rsidRDefault="00D8070F" w:rsidP="004E02BE">
            <w:pPr>
              <w:pStyle w:val="Z2Nagwektabeli"/>
              <w:rPr>
                <w:rFonts w:ascii="Lato" w:hAnsi="Lato" w:cs="Times New Roman"/>
                <w:szCs w:val="18"/>
              </w:rPr>
            </w:pPr>
            <w:r w:rsidRPr="007B6B11">
              <w:rPr>
                <w:rFonts w:ascii="Lato" w:hAnsi="Lato" w:cs="Times New Roman"/>
                <w:szCs w:val="18"/>
              </w:rPr>
              <w:t>Liczebność</w:t>
            </w:r>
          </w:p>
        </w:tc>
      </w:tr>
      <w:tr w:rsidR="00D8070F" w:rsidRPr="007B6B11" w14:paraId="4F5DC568" w14:textId="77777777" w:rsidTr="00D408FF">
        <w:trPr>
          <w:trHeight w:val="213"/>
        </w:trPr>
        <w:tc>
          <w:tcPr>
            <w:tcW w:w="1788" w:type="dxa"/>
          </w:tcPr>
          <w:p w14:paraId="48067AA7" w14:textId="77777777" w:rsidR="00D8070F" w:rsidRPr="007B6B11" w:rsidRDefault="00D8070F" w:rsidP="004E02BE">
            <w:pPr>
              <w:pStyle w:val="Tabelazwyky"/>
            </w:pPr>
            <w:r w:rsidRPr="007B6B11">
              <w:t>identifier</w:t>
            </w:r>
          </w:p>
        </w:tc>
        <w:tc>
          <w:tcPr>
            <w:tcW w:w="3360" w:type="dxa"/>
          </w:tcPr>
          <w:p w14:paraId="3B9C3C66" w14:textId="77777777" w:rsidR="00D8070F" w:rsidRPr="007B6B11" w:rsidRDefault="00D8070F" w:rsidP="004E02BE">
            <w:pPr>
              <w:pStyle w:val="Tabelazwyky"/>
            </w:pPr>
            <w:r w:rsidRPr="007B6B11">
              <w:t>Identyfikator podatkowy NIP/ numer PESEL Podatnika.</w:t>
            </w:r>
          </w:p>
        </w:tc>
        <w:tc>
          <w:tcPr>
            <w:tcW w:w="840" w:type="dxa"/>
          </w:tcPr>
          <w:p w14:paraId="73C5E5D3" w14:textId="77777777" w:rsidR="00D8070F" w:rsidRPr="007B6B11" w:rsidRDefault="00D8070F" w:rsidP="004E02BE">
            <w:pPr>
              <w:pStyle w:val="Tabelazwyky"/>
            </w:pPr>
            <w:r w:rsidRPr="007B6B11">
              <w:t>1</w:t>
            </w:r>
          </w:p>
        </w:tc>
        <w:tc>
          <w:tcPr>
            <w:tcW w:w="2087" w:type="dxa"/>
          </w:tcPr>
          <w:p w14:paraId="0A0EC884" w14:textId="77777777" w:rsidR="00D8070F" w:rsidRPr="007B6B11" w:rsidRDefault="00D8070F" w:rsidP="004E02BE">
            <w:pPr>
              <w:pStyle w:val="Tabelazwyky"/>
            </w:pPr>
            <w:r w:rsidRPr="007B6B11">
              <w:t>ZIdentification</w:t>
            </w:r>
          </w:p>
        </w:tc>
        <w:tc>
          <w:tcPr>
            <w:tcW w:w="1134" w:type="dxa"/>
          </w:tcPr>
          <w:p w14:paraId="742F22FA" w14:textId="77777777" w:rsidR="00D8070F" w:rsidRPr="007B6B11" w:rsidRDefault="00D8070F" w:rsidP="004E02BE">
            <w:pPr>
              <w:pStyle w:val="Tabelazwyky"/>
            </w:pPr>
            <w:r w:rsidRPr="007B6B11">
              <w:t>1..1</w:t>
            </w:r>
          </w:p>
        </w:tc>
      </w:tr>
      <w:tr w:rsidR="00D8070F" w:rsidRPr="007B6B11" w14:paraId="56A579F7" w14:textId="77777777" w:rsidTr="00D408FF">
        <w:trPr>
          <w:trHeight w:val="213"/>
        </w:trPr>
        <w:tc>
          <w:tcPr>
            <w:tcW w:w="1788" w:type="dxa"/>
          </w:tcPr>
          <w:p w14:paraId="5B6B18E5" w14:textId="77777777" w:rsidR="00D8070F" w:rsidRPr="007B6B11" w:rsidRDefault="00D8070F" w:rsidP="004E02BE">
            <w:pPr>
              <w:pStyle w:val="Tabelazwyky"/>
            </w:pPr>
            <w:r w:rsidRPr="007B6B11">
              <w:t>period</w:t>
            </w:r>
          </w:p>
        </w:tc>
        <w:tc>
          <w:tcPr>
            <w:tcW w:w="3360" w:type="dxa"/>
          </w:tcPr>
          <w:p w14:paraId="36A6FB88" w14:textId="77777777" w:rsidR="00D8070F" w:rsidRPr="007B6B11" w:rsidRDefault="00D8070F" w:rsidP="004E02BE">
            <w:pPr>
              <w:pStyle w:val="Tabelazwyky"/>
            </w:pPr>
            <w:r w:rsidRPr="007B6B11">
              <w:t>Data w formacie miesiąc/ rok za jaki została złożona deklaracja.</w:t>
            </w:r>
          </w:p>
        </w:tc>
        <w:tc>
          <w:tcPr>
            <w:tcW w:w="840" w:type="dxa"/>
          </w:tcPr>
          <w:p w14:paraId="3F0C714A" w14:textId="77777777" w:rsidR="00D8070F" w:rsidRPr="007B6B11" w:rsidRDefault="00D8070F" w:rsidP="004E02BE">
            <w:pPr>
              <w:pStyle w:val="Tabelazwyky"/>
            </w:pPr>
            <w:r w:rsidRPr="007B6B11">
              <w:t>2, 3</w:t>
            </w:r>
          </w:p>
        </w:tc>
        <w:tc>
          <w:tcPr>
            <w:tcW w:w="2087" w:type="dxa"/>
          </w:tcPr>
          <w:p w14:paraId="5B62F867" w14:textId="77777777" w:rsidR="00D8070F" w:rsidRPr="007B6B11" w:rsidRDefault="00D8070F" w:rsidP="004E02BE">
            <w:pPr>
              <w:pStyle w:val="Tabelazwyky"/>
            </w:pPr>
            <w:r w:rsidRPr="007B6B11">
              <w:t>ZPeriod</w:t>
            </w:r>
          </w:p>
          <w:p w14:paraId="7EE05D0F" w14:textId="77777777" w:rsidR="00D8070F" w:rsidRPr="007B6B11" w:rsidRDefault="00D8070F" w:rsidP="004E02BE">
            <w:pPr>
              <w:pStyle w:val="Tabelazwyky"/>
            </w:pPr>
            <w:r w:rsidRPr="007B6B11">
              <w:t>Patrz reguła R1; R2</w:t>
            </w:r>
          </w:p>
        </w:tc>
        <w:tc>
          <w:tcPr>
            <w:tcW w:w="1134" w:type="dxa"/>
          </w:tcPr>
          <w:p w14:paraId="005EF9E5" w14:textId="77777777" w:rsidR="00D8070F" w:rsidRPr="007B6B11" w:rsidRDefault="00D8070F" w:rsidP="004E02BE">
            <w:pPr>
              <w:pStyle w:val="Tabelazwyky"/>
            </w:pPr>
            <w:r w:rsidRPr="007B6B11">
              <w:t>1..1</w:t>
            </w:r>
          </w:p>
        </w:tc>
      </w:tr>
      <w:tr w:rsidR="00D8070F" w:rsidRPr="007B6B11" w14:paraId="377FCF2A" w14:textId="77777777" w:rsidTr="00D408FF">
        <w:trPr>
          <w:trHeight w:val="213"/>
        </w:trPr>
        <w:tc>
          <w:tcPr>
            <w:tcW w:w="1788" w:type="dxa"/>
          </w:tcPr>
          <w:p w14:paraId="2544E647" w14:textId="77777777" w:rsidR="00D8070F" w:rsidRPr="007B6B11" w:rsidRDefault="00D8070F" w:rsidP="004E02BE">
            <w:pPr>
              <w:pStyle w:val="Tabelazwyky"/>
            </w:pPr>
            <w:r w:rsidRPr="007B6B11">
              <w:lastRenderedPageBreak/>
              <w:t>formNo</w:t>
            </w:r>
          </w:p>
        </w:tc>
        <w:tc>
          <w:tcPr>
            <w:tcW w:w="3360" w:type="dxa"/>
          </w:tcPr>
          <w:p w14:paraId="5F430915" w14:textId="77777777" w:rsidR="00D8070F" w:rsidRPr="007B6B11" w:rsidRDefault="00D8070F" w:rsidP="004E02BE">
            <w:pPr>
              <w:pStyle w:val="Tabelazwyky"/>
            </w:pPr>
            <w:r w:rsidRPr="007B6B11">
              <w:t>Numer formularza. Podatnik może załączyć wiele formularzy tego samego typu.</w:t>
            </w:r>
          </w:p>
        </w:tc>
        <w:tc>
          <w:tcPr>
            <w:tcW w:w="840" w:type="dxa"/>
          </w:tcPr>
          <w:p w14:paraId="29C05BEC" w14:textId="77777777" w:rsidR="00D8070F" w:rsidRPr="007B6B11" w:rsidRDefault="00D8070F" w:rsidP="004E02BE">
            <w:pPr>
              <w:pStyle w:val="Tabelazwyky"/>
            </w:pPr>
            <w:r w:rsidRPr="007B6B11">
              <w:t>-</w:t>
            </w:r>
          </w:p>
        </w:tc>
        <w:tc>
          <w:tcPr>
            <w:tcW w:w="2087" w:type="dxa"/>
          </w:tcPr>
          <w:p w14:paraId="539338C9" w14:textId="77777777" w:rsidR="00D8070F" w:rsidRPr="007B6B11" w:rsidRDefault="00D8070F" w:rsidP="004E02BE">
            <w:pPr>
              <w:pStyle w:val="Tabelazwyky"/>
            </w:pPr>
            <w:r w:rsidRPr="007B6B11">
              <w:t>ZFormNo</w:t>
            </w:r>
          </w:p>
          <w:p w14:paraId="51F65EDF" w14:textId="2585EC51" w:rsidR="00D8070F" w:rsidRPr="007B6B11" w:rsidRDefault="00D8070F" w:rsidP="004E02BE">
            <w:pPr>
              <w:pStyle w:val="Tabelazwyky"/>
            </w:pPr>
            <w:r w:rsidRPr="007B6B11">
              <w:t xml:space="preserve">Patrz reguła </w:t>
            </w:r>
            <w:r w:rsidR="00EE49A8" w:rsidRPr="007B6B11">
              <w:t>R3.</w:t>
            </w:r>
            <w:r w:rsidRPr="007B6B11">
              <w:fldChar w:fldCharType="begin"/>
            </w:r>
            <w:r w:rsidRPr="007B6B11">
              <w:instrText xml:space="preserve"> REF Ra2 \h  \* MERGEFORMAT </w:instrText>
            </w:r>
            <w:r w:rsidRPr="007B6B11">
              <w:fldChar w:fldCharType="separate"/>
            </w:r>
            <w:r w:rsidR="006D48AD">
              <w:rPr>
                <w:b/>
                <w:bCs/>
              </w:rPr>
              <w:t>Błąd! Nie można odnaleźć źródła odwołania.</w:t>
            </w:r>
            <w:r w:rsidRPr="007B6B11">
              <w:fldChar w:fldCharType="end"/>
            </w:r>
          </w:p>
        </w:tc>
        <w:tc>
          <w:tcPr>
            <w:tcW w:w="1134" w:type="dxa"/>
          </w:tcPr>
          <w:p w14:paraId="73A26168" w14:textId="77777777" w:rsidR="00D8070F" w:rsidRPr="007B6B11" w:rsidRDefault="00D8070F" w:rsidP="004E02BE">
            <w:pPr>
              <w:pStyle w:val="Tabelazwyky"/>
            </w:pPr>
            <w:r w:rsidRPr="007B6B11">
              <w:t>1..1</w:t>
            </w:r>
          </w:p>
        </w:tc>
      </w:tr>
      <w:tr w:rsidR="00D8070F" w:rsidRPr="007B6B11" w14:paraId="328D4D38" w14:textId="77777777" w:rsidTr="00D408FF">
        <w:trPr>
          <w:trHeight w:val="213"/>
        </w:trPr>
        <w:tc>
          <w:tcPr>
            <w:tcW w:w="1788" w:type="dxa"/>
          </w:tcPr>
          <w:p w14:paraId="3D3B45D1" w14:textId="77777777" w:rsidR="00D8070F" w:rsidRPr="007B6B11" w:rsidRDefault="00D8070F" w:rsidP="004E02BE">
            <w:pPr>
              <w:pStyle w:val="Tabelazwyky"/>
            </w:pPr>
            <w:r w:rsidRPr="007B6B11">
              <w:t>Warehouse</w:t>
            </w:r>
          </w:p>
        </w:tc>
        <w:tc>
          <w:tcPr>
            <w:tcW w:w="3360" w:type="dxa"/>
          </w:tcPr>
          <w:p w14:paraId="25F22850" w14:textId="77777777" w:rsidR="00D8070F" w:rsidRPr="007B6B11" w:rsidRDefault="00D8070F" w:rsidP="004E02BE">
            <w:pPr>
              <w:pStyle w:val="Tabelazwyky"/>
            </w:pPr>
            <w:r w:rsidRPr="007B6B11">
              <w:t>Dane o składzie podatkowym i o zarejestrowanym odbiorcy(B)</w:t>
            </w:r>
          </w:p>
          <w:p w14:paraId="5601402E" w14:textId="77777777" w:rsidR="00D8070F" w:rsidRPr="007B6B11" w:rsidRDefault="00D8070F" w:rsidP="004E02BE">
            <w:pPr>
              <w:pStyle w:val="Tabelazwyky"/>
            </w:pPr>
            <w:r w:rsidRPr="007B6B11">
              <w:t>Numer akcyzowy i adres składu podatkowego(B1)</w:t>
            </w:r>
          </w:p>
          <w:p w14:paraId="09080A9E" w14:textId="77777777" w:rsidR="00D8070F" w:rsidRPr="007B6B11" w:rsidRDefault="00D8070F" w:rsidP="004E02BE">
            <w:pPr>
              <w:pStyle w:val="Tabelazwyky"/>
            </w:pPr>
            <w:r w:rsidRPr="007B6B11">
              <w:t>Numer akcyzowy zarejestrowanego odbiorcy(B2)</w:t>
            </w:r>
          </w:p>
        </w:tc>
        <w:tc>
          <w:tcPr>
            <w:tcW w:w="840" w:type="dxa"/>
          </w:tcPr>
          <w:p w14:paraId="148C0413" w14:textId="77777777" w:rsidR="00D8070F" w:rsidRPr="007B6B11" w:rsidRDefault="00D8070F" w:rsidP="004E02BE">
            <w:pPr>
              <w:pStyle w:val="Tabelazwyky"/>
            </w:pPr>
            <w:r w:rsidRPr="007B6B11">
              <w:t>B</w:t>
            </w:r>
          </w:p>
        </w:tc>
        <w:tc>
          <w:tcPr>
            <w:tcW w:w="2087" w:type="dxa"/>
          </w:tcPr>
          <w:p w14:paraId="5A851AFA" w14:textId="77777777" w:rsidR="00D8070F" w:rsidRPr="007B6B11" w:rsidRDefault="00D8070F" w:rsidP="004E02BE">
            <w:pPr>
              <w:pStyle w:val="Tabelazwyky"/>
            </w:pPr>
            <w:r w:rsidRPr="007B6B11">
              <w:t>WarehouseType</w:t>
            </w:r>
          </w:p>
        </w:tc>
        <w:tc>
          <w:tcPr>
            <w:tcW w:w="1134" w:type="dxa"/>
          </w:tcPr>
          <w:p w14:paraId="3F68CD00" w14:textId="77777777" w:rsidR="00D8070F" w:rsidRPr="007B6B11" w:rsidRDefault="00D8070F" w:rsidP="004E02BE">
            <w:pPr>
              <w:pStyle w:val="Tabelazwyky"/>
            </w:pPr>
            <w:r w:rsidRPr="007B6B11">
              <w:t>0..1</w:t>
            </w:r>
          </w:p>
        </w:tc>
      </w:tr>
      <w:tr w:rsidR="00483478" w:rsidRPr="007B6B11" w14:paraId="4DA4A95E" w14:textId="77777777" w:rsidTr="00D408FF">
        <w:trPr>
          <w:trHeight w:val="213"/>
        </w:trPr>
        <w:tc>
          <w:tcPr>
            <w:tcW w:w="1788" w:type="dxa"/>
          </w:tcPr>
          <w:p w14:paraId="0AAE9535" w14:textId="77777777" w:rsidR="00483478" w:rsidRPr="007B6B11" w:rsidRDefault="00483478" w:rsidP="004E02BE">
            <w:pPr>
              <w:pStyle w:val="Tabelazwyky"/>
            </w:pPr>
            <w:r w:rsidRPr="007B6B11">
              <w:t>CalculOfAmountOfExciseDuty</w:t>
            </w:r>
          </w:p>
        </w:tc>
        <w:tc>
          <w:tcPr>
            <w:tcW w:w="3360" w:type="dxa"/>
          </w:tcPr>
          <w:p w14:paraId="669ED6D0" w14:textId="77777777" w:rsidR="00483478" w:rsidRPr="007B6B11" w:rsidRDefault="00483478" w:rsidP="004E02BE">
            <w:pPr>
              <w:pStyle w:val="Tabelazwyky"/>
            </w:pPr>
            <w:r w:rsidRPr="007B6B11">
              <w:t>Obliczenie wysokości podatku akcyzowego</w:t>
            </w:r>
          </w:p>
        </w:tc>
        <w:tc>
          <w:tcPr>
            <w:tcW w:w="840" w:type="dxa"/>
          </w:tcPr>
          <w:p w14:paraId="76A3CB1E" w14:textId="77777777" w:rsidR="00483478" w:rsidRPr="007B6B11" w:rsidRDefault="00483478" w:rsidP="004E02BE">
            <w:pPr>
              <w:pStyle w:val="Tabelazwyky"/>
            </w:pPr>
            <w:r w:rsidRPr="007B6B11">
              <w:t>C</w:t>
            </w:r>
          </w:p>
        </w:tc>
        <w:tc>
          <w:tcPr>
            <w:tcW w:w="2087" w:type="dxa"/>
          </w:tcPr>
          <w:p w14:paraId="04B42AC6" w14:textId="77777777" w:rsidR="00483478" w:rsidRPr="007B6B11" w:rsidRDefault="00483478" w:rsidP="004E02BE">
            <w:pPr>
              <w:pStyle w:val="Tabelazwyky"/>
            </w:pPr>
            <w:r w:rsidRPr="007B6B11">
              <w:t>ZCalculOfAmountOfExciseDutyType</w:t>
            </w:r>
          </w:p>
        </w:tc>
        <w:tc>
          <w:tcPr>
            <w:tcW w:w="1134" w:type="dxa"/>
          </w:tcPr>
          <w:p w14:paraId="0ED99E90" w14:textId="77777777" w:rsidR="00483478" w:rsidRPr="007B6B11" w:rsidRDefault="00483478" w:rsidP="004E02BE">
            <w:pPr>
              <w:pStyle w:val="Tabelazwyky"/>
            </w:pPr>
            <w:r w:rsidRPr="007B6B11">
              <w:t>1..1</w:t>
            </w:r>
          </w:p>
        </w:tc>
      </w:tr>
      <w:tr w:rsidR="00483478" w:rsidRPr="007B6B11" w14:paraId="7245D7DB" w14:textId="77777777" w:rsidTr="00D408FF">
        <w:trPr>
          <w:trHeight w:val="213"/>
        </w:trPr>
        <w:tc>
          <w:tcPr>
            <w:tcW w:w="1788" w:type="dxa"/>
          </w:tcPr>
          <w:p w14:paraId="410257AF" w14:textId="77777777" w:rsidR="00483478" w:rsidRPr="007B6B11" w:rsidRDefault="00483478" w:rsidP="004E02BE">
            <w:pPr>
              <w:pStyle w:val="Tabelazwyky"/>
            </w:pPr>
            <w:r w:rsidRPr="007B6B11">
              <w:t>CleareanceExciseDuty</w:t>
            </w:r>
          </w:p>
        </w:tc>
        <w:tc>
          <w:tcPr>
            <w:tcW w:w="3360" w:type="dxa"/>
          </w:tcPr>
          <w:p w14:paraId="11EABAEE" w14:textId="77777777" w:rsidR="00483478" w:rsidRPr="007B6B11" w:rsidRDefault="00483478" w:rsidP="004E02BE">
            <w:pPr>
              <w:pStyle w:val="Tabelazwyky"/>
            </w:pPr>
            <w:r w:rsidRPr="007B6B11">
              <w:t>Rozliczenie podatku akcyzowego</w:t>
            </w:r>
          </w:p>
        </w:tc>
        <w:tc>
          <w:tcPr>
            <w:tcW w:w="840" w:type="dxa"/>
          </w:tcPr>
          <w:p w14:paraId="7511F494" w14:textId="77777777" w:rsidR="00483478" w:rsidRPr="007B6B11" w:rsidRDefault="00483478" w:rsidP="004E02BE">
            <w:pPr>
              <w:pStyle w:val="Tabelazwyky"/>
            </w:pPr>
            <w:r w:rsidRPr="007B6B11">
              <w:t>D</w:t>
            </w:r>
          </w:p>
        </w:tc>
        <w:tc>
          <w:tcPr>
            <w:tcW w:w="2087" w:type="dxa"/>
          </w:tcPr>
          <w:p w14:paraId="4CE0D3D7" w14:textId="77777777" w:rsidR="00483478" w:rsidRPr="007B6B11" w:rsidRDefault="00483478" w:rsidP="004E02BE">
            <w:pPr>
              <w:pStyle w:val="Tabelazwyky"/>
            </w:pPr>
            <w:r w:rsidRPr="007B6B11">
              <w:t>CleareanceExciseDutyType</w:t>
            </w:r>
          </w:p>
        </w:tc>
        <w:tc>
          <w:tcPr>
            <w:tcW w:w="1134" w:type="dxa"/>
          </w:tcPr>
          <w:p w14:paraId="682BC588" w14:textId="77777777" w:rsidR="00483478" w:rsidRPr="007B6B11" w:rsidRDefault="00483478" w:rsidP="004E02BE">
            <w:pPr>
              <w:pStyle w:val="Tabelazwyky"/>
            </w:pPr>
            <w:r w:rsidRPr="007B6B11">
              <w:t>1..1</w:t>
            </w:r>
          </w:p>
        </w:tc>
      </w:tr>
      <w:tr w:rsidR="00483478" w:rsidRPr="007B6B11" w14:paraId="591613CD" w14:textId="77777777" w:rsidTr="00D408FF">
        <w:trPr>
          <w:trHeight w:val="213"/>
        </w:trPr>
        <w:tc>
          <w:tcPr>
            <w:tcW w:w="1788" w:type="dxa"/>
          </w:tcPr>
          <w:p w14:paraId="7C76EA82" w14:textId="77777777" w:rsidR="00483478" w:rsidRPr="007B6B11" w:rsidRDefault="00483478" w:rsidP="004E02BE">
            <w:pPr>
              <w:pStyle w:val="Tabelazwyky"/>
            </w:pPr>
            <w:r w:rsidRPr="007B6B11">
              <w:t>Items</w:t>
            </w:r>
          </w:p>
        </w:tc>
        <w:tc>
          <w:tcPr>
            <w:tcW w:w="3360" w:type="dxa"/>
          </w:tcPr>
          <w:p w14:paraId="790F8A77" w14:textId="77777777" w:rsidR="00483478" w:rsidRPr="007B6B11" w:rsidRDefault="00483478" w:rsidP="004E02BE">
            <w:pPr>
              <w:pStyle w:val="Tabelazwyky"/>
            </w:pPr>
            <w:r w:rsidRPr="007B6B11">
              <w:t>Obliczenie wysokości podatku akcyzowego od poszczególnych wyrobów</w:t>
            </w:r>
          </w:p>
        </w:tc>
        <w:tc>
          <w:tcPr>
            <w:tcW w:w="840" w:type="dxa"/>
          </w:tcPr>
          <w:p w14:paraId="643FE034" w14:textId="77777777" w:rsidR="00483478" w:rsidRPr="007B6B11" w:rsidRDefault="00483478" w:rsidP="004E02BE">
            <w:pPr>
              <w:pStyle w:val="Tabelazwyky"/>
            </w:pPr>
            <w:r w:rsidRPr="007B6B11">
              <w:t>F</w:t>
            </w:r>
          </w:p>
        </w:tc>
        <w:tc>
          <w:tcPr>
            <w:tcW w:w="2087" w:type="dxa"/>
          </w:tcPr>
          <w:p w14:paraId="0189172B" w14:textId="77777777" w:rsidR="00483478" w:rsidRPr="007B6B11" w:rsidRDefault="00483478" w:rsidP="004E02BE">
            <w:pPr>
              <w:pStyle w:val="Tabelazwyky"/>
            </w:pPr>
            <w:r w:rsidRPr="007B6B11">
              <w:t>ItemsType</w:t>
            </w:r>
          </w:p>
        </w:tc>
        <w:tc>
          <w:tcPr>
            <w:tcW w:w="1134" w:type="dxa"/>
          </w:tcPr>
          <w:p w14:paraId="034A6BCC" w14:textId="77777777" w:rsidR="00483478" w:rsidRPr="007B6B11" w:rsidRDefault="00483478" w:rsidP="004E02BE">
            <w:pPr>
              <w:pStyle w:val="Tabelazwyky"/>
            </w:pPr>
            <w:r w:rsidRPr="007B6B11">
              <w:t>1..1</w:t>
            </w:r>
          </w:p>
        </w:tc>
      </w:tr>
      <w:tr w:rsidR="00D8070F" w:rsidRPr="007B6B11" w14:paraId="363EEB96" w14:textId="77777777" w:rsidTr="00D408FF">
        <w:trPr>
          <w:trHeight w:val="213"/>
        </w:trPr>
        <w:tc>
          <w:tcPr>
            <w:tcW w:w="1788" w:type="dxa"/>
          </w:tcPr>
          <w:p w14:paraId="0642578D" w14:textId="77777777" w:rsidR="00D8070F" w:rsidRPr="007B6B11" w:rsidRDefault="00D8070F" w:rsidP="004E02BE">
            <w:pPr>
              <w:pStyle w:val="Tabelazwyky"/>
            </w:pPr>
            <w:r w:rsidRPr="007B6B11">
              <w:t>DailyPaymentInformation</w:t>
            </w:r>
          </w:p>
        </w:tc>
        <w:tc>
          <w:tcPr>
            <w:tcW w:w="3360" w:type="dxa"/>
          </w:tcPr>
          <w:p w14:paraId="3A25789E" w14:textId="77777777" w:rsidR="00D8070F" w:rsidRPr="007B6B11" w:rsidRDefault="00D8070F" w:rsidP="004E02BE">
            <w:pPr>
              <w:pStyle w:val="Tabelazwyky"/>
            </w:pPr>
            <w:r w:rsidRPr="007B6B11">
              <w:t>Informacja o wpłatach dziennych</w:t>
            </w:r>
          </w:p>
        </w:tc>
        <w:tc>
          <w:tcPr>
            <w:tcW w:w="840" w:type="dxa"/>
          </w:tcPr>
          <w:p w14:paraId="4A91084F" w14:textId="77777777" w:rsidR="00D8070F" w:rsidRPr="007B6B11" w:rsidRDefault="00D8070F" w:rsidP="004E02BE">
            <w:pPr>
              <w:pStyle w:val="Tabelazwyky"/>
            </w:pPr>
            <w:r w:rsidRPr="007B6B11">
              <w:t>E</w:t>
            </w:r>
          </w:p>
        </w:tc>
        <w:tc>
          <w:tcPr>
            <w:tcW w:w="2087" w:type="dxa"/>
          </w:tcPr>
          <w:p w14:paraId="38F8A068" w14:textId="77777777" w:rsidR="00D8070F" w:rsidRPr="007B6B11" w:rsidRDefault="00D8070F" w:rsidP="004E02BE">
            <w:pPr>
              <w:pStyle w:val="Tabelazwyky"/>
            </w:pPr>
            <w:r w:rsidRPr="007B6B11">
              <w:t xml:space="preserve">DailyPaymentInformationType </w:t>
            </w:r>
          </w:p>
          <w:p w14:paraId="352E8A3A" w14:textId="77777777" w:rsidR="00D8070F" w:rsidRPr="007B6B11" w:rsidRDefault="00D8070F" w:rsidP="004E02BE">
            <w:pPr>
              <w:pStyle w:val="Tabelazwyky"/>
            </w:pPr>
            <w:r w:rsidRPr="007B6B11">
              <w:t>Patrz reguła R5</w:t>
            </w:r>
          </w:p>
        </w:tc>
        <w:tc>
          <w:tcPr>
            <w:tcW w:w="1134" w:type="dxa"/>
          </w:tcPr>
          <w:p w14:paraId="5579A1BE" w14:textId="77777777" w:rsidR="00D8070F" w:rsidRPr="007B6B11" w:rsidRDefault="00D8070F" w:rsidP="004E02BE">
            <w:pPr>
              <w:pStyle w:val="Tabelazwyky"/>
            </w:pPr>
            <w:r w:rsidRPr="007B6B11">
              <w:t>0..1</w:t>
            </w:r>
          </w:p>
        </w:tc>
      </w:tr>
    </w:tbl>
    <w:p w14:paraId="58160067" w14:textId="77777777" w:rsidR="00DB2454" w:rsidRDefault="00DB2454">
      <w:pPr>
        <w:spacing w:before="0" w:after="0" w:line="240" w:lineRule="auto"/>
        <w:rPr>
          <w:bCs/>
          <w:sz w:val="22"/>
          <w:szCs w:val="20"/>
        </w:rPr>
      </w:pPr>
      <w:bookmarkStart w:id="232" w:name="_Toc97503871"/>
      <w:r>
        <w:br w:type="page"/>
      </w:r>
    </w:p>
    <w:p w14:paraId="12D2A78B" w14:textId="7CE685F6" w:rsidR="00104784" w:rsidRPr="007B6B11" w:rsidRDefault="00104784" w:rsidP="004E02BE">
      <w:pPr>
        <w:pStyle w:val="Z2PodpisRysunkuTabeli"/>
      </w:pPr>
      <w:bookmarkStart w:id="233" w:name="_Toc183172123"/>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17</w:t>
      </w:r>
      <w:r w:rsidR="00E354C5">
        <w:fldChar w:fldCharType="end"/>
      </w:r>
      <w:r w:rsidRPr="007B6B11">
        <w:t>. Struktura &lt;HeaderType&gt;, nagłówka załącznika AKC-4B.</w:t>
      </w:r>
      <w:bookmarkEnd w:id="232"/>
      <w:bookmarkEnd w:id="233"/>
    </w:p>
    <w:p w14:paraId="31792740" w14:textId="6AA54866" w:rsidR="00BA3B1D" w:rsidRPr="007B6B11" w:rsidRDefault="00EF704E" w:rsidP="004E02BE">
      <w:r w:rsidRPr="007B6B11">
        <w:rPr>
          <w:noProof/>
        </w:rPr>
        <w:drawing>
          <wp:inline distT="0" distB="0" distL="0" distR="0" wp14:anchorId="2B570723" wp14:editId="12EB8770">
            <wp:extent cx="5753100" cy="4714875"/>
            <wp:effectExtent l="19050" t="19050" r="19050" b="28575"/>
            <wp:docPr id="85" name="Obraz 85" descr="Rysunek przedstawia strukturę &lt;HeaderType&gt;, nagłówk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Obraz 85" descr="Rysunek przedstawia strukturę &lt;HeaderType&gt;, nagłówka załącznika AKC-4B."/>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3100" cy="4714875"/>
                    </a:xfrm>
                    <a:prstGeom prst="rect">
                      <a:avLst/>
                    </a:prstGeom>
                    <a:noFill/>
                    <a:ln>
                      <a:solidFill>
                        <a:schemeClr val="tx1"/>
                      </a:solidFill>
                    </a:ln>
                  </pic:spPr>
                </pic:pic>
              </a:graphicData>
            </a:graphic>
          </wp:inline>
        </w:drawing>
      </w:r>
    </w:p>
    <w:p w14:paraId="4075C45C" w14:textId="42DB2CAD" w:rsidR="00A94B52" w:rsidRPr="007B6B11" w:rsidRDefault="00A94B52" w:rsidP="004E02BE">
      <w:pPr>
        <w:pStyle w:val="Z2PodpisRysunkuTabeli"/>
      </w:pPr>
      <w:bookmarkStart w:id="234" w:name="_Toc183171997"/>
      <w:r w:rsidRPr="007B6B11">
        <w:t xml:space="preserve">Tabela </w:t>
      </w:r>
      <w:r w:rsidR="00E354C5">
        <w:fldChar w:fldCharType="begin"/>
      </w:r>
      <w:r w:rsidR="00E354C5">
        <w:instrText xml:space="preserve"> SEQ Tabela \* ARABIC </w:instrText>
      </w:r>
      <w:r w:rsidR="00E354C5">
        <w:fldChar w:fldCharType="separate"/>
      </w:r>
      <w:r w:rsidR="006D48AD">
        <w:rPr>
          <w:noProof/>
        </w:rPr>
        <w:t>29</w:t>
      </w:r>
      <w:r w:rsidR="00E354C5">
        <w:fldChar w:fldCharType="end"/>
      </w:r>
      <w:r w:rsidRPr="007B6B11">
        <w:t>. Struktura &lt; WarehouseType &gt;, Dane o składzie podatkowym i o zarejestrowanym odbiorcy załącznika AKC-4B</w:t>
      </w:r>
      <w:bookmarkEnd w:id="234"/>
    </w:p>
    <w:tbl>
      <w:tblPr>
        <w:tblStyle w:val="Tabela-Siatka"/>
        <w:tblW w:w="9225" w:type="dxa"/>
        <w:tblLook w:val="01E0" w:firstRow="1" w:lastRow="1" w:firstColumn="1" w:lastColumn="1" w:noHBand="0" w:noVBand="0"/>
      </w:tblPr>
      <w:tblGrid>
        <w:gridCol w:w="1788"/>
        <w:gridCol w:w="3360"/>
        <w:gridCol w:w="840"/>
        <w:gridCol w:w="2040"/>
        <w:gridCol w:w="1197"/>
      </w:tblGrid>
      <w:tr w:rsidR="00A94B52" w:rsidRPr="007B6B11" w14:paraId="317D2DFB" w14:textId="77777777" w:rsidTr="00DB2454">
        <w:trPr>
          <w:trHeight w:val="213"/>
          <w:tblHeader/>
        </w:trPr>
        <w:tc>
          <w:tcPr>
            <w:tcW w:w="1788" w:type="dxa"/>
            <w:shd w:val="clear" w:color="auto" w:fill="D9D9D9" w:themeFill="background1" w:themeFillShade="D9"/>
          </w:tcPr>
          <w:p w14:paraId="78DBD15B" w14:textId="77777777" w:rsidR="00A94B52" w:rsidRPr="007B6B11" w:rsidRDefault="00A94B52" w:rsidP="004E02BE">
            <w:pPr>
              <w:pStyle w:val="Z2Nagwektabeli"/>
              <w:rPr>
                <w:rFonts w:ascii="Lato" w:hAnsi="Lato" w:cs="Times New Roman"/>
                <w:szCs w:val="18"/>
              </w:rPr>
            </w:pPr>
            <w:r w:rsidRPr="007B6B11">
              <w:rPr>
                <w:rFonts w:ascii="Lato" w:hAnsi="Lato" w:cs="Times New Roman"/>
                <w:szCs w:val="18"/>
              </w:rPr>
              <w:t xml:space="preserve">Nazwa </w:t>
            </w:r>
          </w:p>
        </w:tc>
        <w:tc>
          <w:tcPr>
            <w:tcW w:w="3360" w:type="dxa"/>
            <w:shd w:val="clear" w:color="auto" w:fill="D9D9D9" w:themeFill="background1" w:themeFillShade="D9"/>
          </w:tcPr>
          <w:p w14:paraId="23FB91C3" w14:textId="77777777" w:rsidR="00A94B52" w:rsidRPr="007B6B11" w:rsidRDefault="00A94B52" w:rsidP="004E02BE">
            <w:pPr>
              <w:pStyle w:val="Z2Nagwektabeli"/>
              <w:rPr>
                <w:rFonts w:ascii="Lato" w:hAnsi="Lato" w:cs="Times New Roman"/>
                <w:szCs w:val="18"/>
              </w:rPr>
            </w:pPr>
            <w:r w:rsidRPr="007B6B11">
              <w:rPr>
                <w:rFonts w:ascii="Lato" w:hAnsi="Lato" w:cs="Times New Roman"/>
                <w:szCs w:val="18"/>
              </w:rPr>
              <w:t>Opis</w:t>
            </w:r>
          </w:p>
        </w:tc>
        <w:tc>
          <w:tcPr>
            <w:tcW w:w="840" w:type="dxa"/>
            <w:shd w:val="clear" w:color="auto" w:fill="D9D9D9" w:themeFill="background1" w:themeFillShade="D9"/>
          </w:tcPr>
          <w:p w14:paraId="0513A981" w14:textId="77777777" w:rsidR="00A94B52" w:rsidRPr="007B6B11" w:rsidRDefault="00A94B52" w:rsidP="004E02BE">
            <w:pPr>
              <w:pStyle w:val="Z2Nagwektabeli"/>
              <w:rPr>
                <w:rFonts w:ascii="Lato" w:hAnsi="Lato" w:cs="Times New Roman"/>
                <w:szCs w:val="18"/>
              </w:rPr>
            </w:pPr>
            <w:r w:rsidRPr="007B6B11">
              <w:rPr>
                <w:rFonts w:ascii="Lato" w:hAnsi="Lato" w:cs="Times New Roman"/>
                <w:szCs w:val="18"/>
              </w:rPr>
              <w:t>Nr pola</w:t>
            </w:r>
          </w:p>
        </w:tc>
        <w:tc>
          <w:tcPr>
            <w:tcW w:w="2040" w:type="dxa"/>
            <w:shd w:val="clear" w:color="auto" w:fill="D9D9D9" w:themeFill="background1" w:themeFillShade="D9"/>
          </w:tcPr>
          <w:p w14:paraId="5E5A6E29" w14:textId="77777777" w:rsidR="00A94B52" w:rsidRPr="007B6B11" w:rsidRDefault="00A94B52" w:rsidP="004E02BE">
            <w:pPr>
              <w:pStyle w:val="Z2Nagwektabeli"/>
              <w:rPr>
                <w:rFonts w:ascii="Lato" w:hAnsi="Lato" w:cs="Times New Roman"/>
                <w:szCs w:val="18"/>
              </w:rPr>
            </w:pPr>
            <w:r w:rsidRPr="007B6B11">
              <w:rPr>
                <w:rFonts w:ascii="Lato" w:hAnsi="Lato" w:cs="Times New Roman"/>
                <w:szCs w:val="18"/>
              </w:rPr>
              <w:t>Typ, reguły</w:t>
            </w:r>
          </w:p>
        </w:tc>
        <w:tc>
          <w:tcPr>
            <w:tcW w:w="1197" w:type="dxa"/>
            <w:shd w:val="clear" w:color="auto" w:fill="D9D9D9" w:themeFill="background1" w:themeFillShade="D9"/>
          </w:tcPr>
          <w:p w14:paraId="4E4112DB" w14:textId="77777777" w:rsidR="00A94B52" w:rsidRPr="007B6B11" w:rsidRDefault="00A94B52" w:rsidP="004E02BE">
            <w:pPr>
              <w:pStyle w:val="Z2Nagwektabeli"/>
              <w:rPr>
                <w:rFonts w:ascii="Lato" w:hAnsi="Lato" w:cs="Times New Roman"/>
                <w:szCs w:val="18"/>
              </w:rPr>
            </w:pPr>
            <w:r w:rsidRPr="007B6B11">
              <w:rPr>
                <w:rFonts w:ascii="Lato" w:hAnsi="Lato" w:cs="Times New Roman"/>
                <w:szCs w:val="18"/>
              </w:rPr>
              <w:t>Liczebność</w:t>
            </w:r>
          </w:p>
        </w:tc>
      </w:tr>
      <w:tr w:rsidR="00A94B52" w:rsidRPr="007B6B11" w14:paraId="0EA02964" w14:textId="77777777" w:rsidTr="002A0452">
        <w:trPr>
          <w:trHeight w:val="213"/>
        </w:trPr>
        <w:tc>
          <w:tcPr>
            <w:tcW w:w="1788" w:type="dxa"/>
          </w:tcPr>
          <w:p w14:paraId="2A59C888" w14:textId="77777777" w:rsidR="00A94B52" w:rsidRPr="007B6B11" w:rsidRDefault="00A94B52" w:rsidP="004E02BE">
            <w:pPr>
              <w:pStyle w:val="Tabelazwyky"/>
            </w:pPr>
            <w:r w:rsidRPr="007B6B11">
              <w:t>operatorNo</w:t>
            </w:r>
          </w:p>
        </w:tc>
        <w:tc>
          <w:tcPr>
            <w:tcW w:w="3360" w:type="dxa"/>
          </w:tcPr>
          <w:p w14:paraId="516ED4C9" w14:textId="77777777" w:rsidR="00A94B52" w:rsidRPr="007B6B11" w:rsidRDefault="00A94B52" w:rsidP="004E02BE">
            <w:pPr>
              <w:pStyle w:val="Tabelazwyky"/>
            </w:pPr>
            <w:r w:rsidRPr="007B6B11">
              <w:t>Numer akcyzowy składu (wypełnia podatnik prowadzący skład podatkowy).</w:t>
            </w:r>
          </w:p>
        </w:tc>
        <w:tc>
          <w:tcPr>
            <w:tcW w:w="840" w:type="dxa"/>
          </w:tcPr>
          <w:p w14:paraId="23E5F285" w14:textId="11365087" w:rsidR="00A94B52" w:rsidRPr="007B6B11" w:rsidRDefault="00A94B52" w:rsidP="004E02BE">
            <w:pPr>
              <w:pStyle w:val="Tabelazwyky"/>
            </w:pPr>
            <w:r w:rsidRPr="007B6B11">
              <w:t>6</w:t>
            </w:r>
          </w:p>
        </w:tc>
        <w:tc>
          <w:tcPr>
            <w:tcW w:w="2040" w:type="dxa"/>
          </w:tcPr>
          <w:p w14:paraId="4795A771" w14:textId="77777777" w:rsidR="00A94B52" w:rsidRPr="007B6B11" w:rsidRDefault="00A94B52" w:rsidP="004E02BE">
            <w:pPr>
              <w:pStyle w:val="Tabelazwyky"/>
            </w:pPr>
            <w:r w:rsidRPr="007B6B11">
              <w:t>string(13)</w:t>
            </w:r>
          </w:p>
          <w:p w14:paraId="53456CB2" w14:textId="77777777" w:rsidR="00A94B52" w:rsidRPr="007B6B11" w:rsidRDefault="00A94B52" w:rsidP="004E02BE">
            <w:pPr>
              <w:pStyle w:val="Tabelazwyky"/>
            </w:pPr>
            <w:r w:rsidRPr="007B6B11">
              <w:t>Patrz reguła R6</w:t>
            </w:r>
          </w:p>
        </w:tc>
        <w:tc>
          <w:tcPr>
            <w:tcW w:w="1197" w:type="dxa"/>
          </w:tcPr>
          <w:p w14:paraId="2967CFEB" w14:textId="77777777" w:rsidR="00A94B52" w:rsidRPr="007B6B11" w:rsidRDefault="00A94B52" w:rsidP="004E02BE">
            <w:pPr>
              <w:pStyle w:val="Tabelazwyky"/>
            </w:pPr>
            <w:r w:rsidRPr="007B6B11">
              <w:t>0..1</w:t>
            </w:r>
          </w:p>
        </w:tc>
      </w:tr>
      <w:tr w:rsidR="00A94B52" w:rsidRPr="007B6B11" w14:paraId="397FE734" w14:textId="77777777" w:rsidTr="002A0452">
        <w:trPr>
          <w:trHeight w:val="213"/>
        </w:trPr>
        <w:tc>
          <w:tcPr>
            <w:tcW w:w="1788" w:type="dxa"/>
          </w:tcPr>
          <w:p w14:paraId="31608B97" w14:textId="77777777" w:rsidR="00A94B52" w:rsidRPr="007B6B11" w:rsidRDefault="00A94B52" w:rsidP="004E02BE">
            <w:pPr>
              <w:pStyle w:val="Tabelazwyky"/>
            </w:pPr>
            <w:r w:rsidRPr="007B6B11">
              <w:t>userNo</w:t>
            </w:r>
          </w:p>
        </w:tc>
        <w:tc>
          <w:tcPr>
            <w:tcW w:w="3360" w:type="dxa"/>
          </w:tcPr>
          <w:p w14:paraId="5FD7E46A" w14:textId="77777777" w:rsidR="00A94B52" w:rsidRPr="007B6B11" w:rsidRDefault="00A94B52" w:rsidP="004E02BE">
            <w:pPr>
              <w:pStyle w:val="Tabelazwyky"/>
            </w:pPr>
            <w:r w:rsidRPr="007B6B11">
              <w:t>Numer akcyzowy składu. (wypełnia podatnik korzystający z obcego składu podatkowego.</w:t>
            </w:r>
          </w:p>
        </w:tc>
        <w:tc>
          <w:tcPr>
            <w:tcW w:w="840" w:type="dxa"/>
          </w:tcPr>
          <w:p w14:paraId="78629810" w14:textId="77777777" w:rsidR="00A94B52" w:rsidRPr="007B6B11" w:rsidRDefault="00A94B52" w:rsidP="004E02BE">
            <w:pPr>
              <w:pStyle w:val="Tabelazwyky"/>
            </w:pPr>
            <w:r w:rsidRPr="007B6B11">
              <w:t>7</w:t>
            </w:r>
          </w:p>
        </w:tc>
        <w:tc>
          <w:tcPr>
            <w:tcW w:w="2040" w:type="dxa"/>
          </w:tcPr>
          <w:p w14:paraId="79708AAE" w14:textId="77777777" w:rsidR="00A94B52" w:rsidRPr="007B6B11" w:rsidRDefault="00A94B52" w:rsidP="004E02BE">
            <w:pPr>
              <w:pStyle w:val="Tabelazwyky"/>
            </w:pPr>
            <w:r w:rsidRPr="007B6B11">
              <w:t>string(13)</w:t>
            </w:r>
          </w:p>
          <w:p w14:paraId="6D853290" w14:textId="77777777" w:rsidR="00A94B52" w:rsidRPr="007B6B11" w:rsidRDefault="00A94B52" w:rsidP="004E02BE">
            <w:pPr>
              <w:pStyle w:val="Tabelazwyky"/>
            </w:pPr>
            <w:r w:rsidRPr="007B6B11">
              <w:t>Patrz reguła R7</w:t>
            </w:r>
          </w:p>
        </w:tc>
        <w:tc>
          <w:tcPr>
            <w:tcW w:w="1197" w:type="dxa"/>
          </w:tcPr>
          <w:p w14:paraId="29F1BA2C" w14:textId="77777777" w:rsidR="00A94B52" w:rsidRPr="007B6B11" w:rsidRDefault="00A94B52" w:rsidP="004E02BE">
            <w:pPr>
              <w:pStyle w:val="Tabelazwyky"/>
            </w:pPr>
            <w:r w:rsidRPr="007B6B11">
              <w:t>0..1</w:t>
            </w:r>
          </w:p>
        </w:tc>
      </w:tr>
      <w:tr w:rsidR="00A94B52" w:rsidRPr="007B6B11" w14:paraId="47636D0D" w14:textId="77777777" w:rsidTr="002A0452">
        <w:trPr>
          <w:trHeight w:val="213"/>
        </w:trPr>
        <w:tc>
          <w:tcPr>
            <w:tcW w:w="1788" w:type="dxa"/>
          </w:tcPr>
          <w:p w14:paraId="7AD578B9" w14:textId="77777777" w:rsidR="00A94B52" w:rsidRPr="007B6B11" w:rsidRDefault="00A94B52" w:rsidP="004E02BE">
            <w:pPr>
              <w:pStyle w:val="Tabelazwyky"/>
            </w:pPr>
            <w:r w:rsidRPr="007B6B11">
              <w:t>address</w:t>
            </w:r>
          </w:p>
        </w:tc>
        <w:tc>
          <w:tcPr>
            <w:tcW w:w="3360" w:type="dxa"/>
          </w:tcPr>
          <w:p w14:paraId="6A85524E" w14:textId="77777777" w:rsidR="00A94B52" w:rsidRPr="007B6B11" w:rsidRDefault="00A94B52" w:rsidP="004E02BE">
            <w:pPr>
              <w:pStyle w:val="Tabelazwyky"/>
            </w:pPr>
            <w:r w:rsidRPr="007B6B11">
              <w:t>Adres składu.</w:t>
            </w:r>
          </w:p>
        </w:tc>
        <w:tc>
          <w:tcPr>
            <w:tcW w:w="840" w:type="dxa"/>
          </w:tcPr>
          <w:p w14:paraId="17B37958" w14:textId="77777777" w:rsidR="00A94B52" w:rsidRPr="007B6B11" w:rsidRDefault="00A94B52" w:rsidP="004E02BE">
            <w:pPr>
              <w:pStyle w:val="Tabelazwyky"/>
            </w:pPr>
            <w:r w:rsidRPr="007B6B11">
              <w:t>8</w:t>
            </w:r>
          </w:p>
        </w:tc>
        <w:tc>
          <w:tcPr>
            <w:tcW w:w="2040" w:type="dxa"/>
          </w:tcPr>
          <w:p w14:paraId="5B42D3DF" w14:textId="77777777" w:rsidR="00A94B52" w:rsidRPr="007B6B11" w:rsidRDefault="00A94B52" w:rsidP="004E02BE">
            <w:pPr>
              <w:pStyle w:val="Tabelazwyky"/>
            </w:pPr>
            <w:r w:rsidRPr="007B6B11">
              <w:t>string(512)</w:t>
            </w:r>
          </w:p>
        </w:tc>
        <w:tc>
          <w:tcPr>
            <w:tcW w:w="1197" w:type="dxa"/>
          </w:tcPr>
          <w:p w14:paraId="2DC706FA" w14:textId="77777777" w:rsidR="00A94B52" w:rsidRPr="007B6B11" w:rsidRDefault="00A94B52" w:rsidP="004E02BE">
            <w:pPr>
              <w:pStyle w:val="Tabelazwyky"/>
            </w:pPr>
            <w:r w:rsidRPr="007B6B11">
              <w:t>0..1</w:t>
            </w:r>
          </w:p>
        </w:tc>
      </w:tr>
      <w:tr w:rsidR="00A94B52" w:rsidRPr="007B6B11" w14:paraId="674BFB56" w14:textId="77777777" w:rsidTr="002A0452">
        <w:trPr>
          <w:trHeight w:val="213"/>
        </w:trPr>
        <w:tc>
          <w:tcPr>
            <w:tcW w:w="1788" w:type="dxa"/>
          </w:tcPr>
          <w:p w14:paraId="4C5B6975" w14:textId="77777777" w:rsidR="00A94B52" w:rsidRPr="007B6B11" w:rsidRDefault="00A94B52" w:rsidP="004E02BE">
            <w:pPr>
              <w:pStyle w:val="Tabelazwyky"/>
            </w:pPr>
            <w:r w:rsidRPr="007B6B11">
              <w:t>consumerNo</w:t>
            </w:r>
          </w:p>
        </w:tc>
        <w:tc>
          <w:tcPr>
            <w:tcW w:w="3360" w:type="dxa"/>
          </w:tcPr>
          <w:p w14:paraId="69E99042" w14:textId="77777777" w:rsidR="00A94B52" w:rsidRPr="007B6B11" w:rsidRDefault="00A94B52" w:rsidP="004E02BE">
            <w:pPr>
              <w:pStyle w:val="Tabelazwyky"/>
            </w:pPr>
            <w:r w:rsidRPr="007B6B11">
              <w:t>Numer akcyzowy zarejestrowanego odbiorcy (wypełnić w przypadku, gdy niniejszy formularz stanowi załącznik do formularza głównego AKC-4zo)</w:t>
            </w:r>
          </w:p>
        </w:tc>
        <w:tc>
          <w:tcPr>
            <w:tcW w:w="840" w:type="dxa"/>
          </w:tcPr>
          <w:p w14:paraId="40501D40" w14:textId="6BBC0E8D" w:rsidR="00A94B52" w:rsidRPr="007B6B11" w:rsidRDefault="00A94B52" w:rsidP="004E02BE">
            <w:pPr>
              <w:pStyle w:val="Tabelazwyky"/>
            </w:pPr>
            <w:r w:rsidRPr="007B6B11">
              <w:t>9</w:t>
            </w:r>
          </w:p>
        </w:tc>
        <w:tc>
          <w:tcPr>
            <w:tcW w:w="2040" w:type="dxa"/>
          </w:tcPr>
          <w:p w14:paraId="5C7F01F5" w14:textId="77777777" w:rsidR="00A94B52" w:rsidRPr="007B6B11" w:rsidRDefault="00A94B52" w:rsidP="004E02BE">
            <w:pPr>
              <w:pStyle w:val="Tabelazwyky"/>
            </w:pPr>
            <w:r w:rsidRPr="007B6B11">
              <w:t>string(13)</w:t>
            </w:r>
          </w:p>
          <w:p w14:paraId="0F7AE874" w14:textId="77777777" w:rsidR="00A94B52" w:rsidRPr="007B6B11" w:rsidRDefault="00A94B52" w:rsidP="004E02BE">
            <w:pPr>
              <w:pStyle w:val="Tabelazwyky"/>
            </w:pPr>
            <w:r w:rsidRPr="007B6B11">
              <w:t>Patrz reguła R8</w:t>
            </w:r>
          </w:p>
        </w:tc>
        <w:tc>
          <w:tcPr>
            <w:tcW w:w="1197" w:type="dxa"/>
          </w:tcPr>
          <w:p w14:paraId="79345273" w14:textId="77777777" w:rsidR="00A94B52" w:rsidRPr="007B6B11" w:rsidRDefault="00A94B52" w:rsidP="004E02BE">
            <w:pPr>
              <w:pStyle w:val="Tabelazwyky"/>
            </w:pPr>
            <w:r w:rsidRPr="007B6B11">
              <w:t>0..1</w:t>
            </w:r>
          </w:p>
        </w:tc>
      </w:tr>
      <w:tr w:rsidR="00A94B52" w:rsidRPr="007B6B11" w14:paraId="29663ABC" w14:textId="77777777" w:rsidTr="002A0452">
        <w:trPr>
          <w:trHeight w:val="213"/>
        </w:trPr>
        <w:tc>
          <w:tcPr>
            <w:tcW w:w="1788" w:type="dxa"/>
          </w:tcPr>
          <w:p w14:paraId="68F6124B" w14:textId="77777777" w:rsidR="00A94B52" w:rsidRPr="007B6B11" w:rsidRDefault="00A94B52" w:rsidP="004E02BE">
            <w:pPr>
              <w:pStyle w:val="Tabelazwyky"/>
            </w:pPr>
            <w:r w:rsidRPr="007B6B11">
              <w:t>oneTime</w:t>
            </w:r>
          </w:p>
        </w:tc>
        <w:tc>
          <w:tcPr>
            <w:tcW w:w="3360" w:type="dxa"/>
          </w:tcPr>
          <w:p w14:paraId="4328B158" w14:textId="77777777" w:rsidR="00A94B52" w:rsidRPr="007B6B11" w:rsidRDefault="00A94B52" w:rsidP="004E02BE">
            <w:pPr>
              <w:pStyle w:val="Tabelazwyky"/>
            </w:pPr>
            <w:r w:rsidRPr="007B6B11">
              <w:t>Jednorazowe</w:t>
            </w:r>
          </w:p>
        </w:tc>
        <w:tc>
          <w:tcPr>
            <w:tcW w:w="840" w:type="dxa"/>
          </w:tcPr>
          <w:p w14:paraId="0B285E9B" w14:textId="77777777" w:rsidR="00A94B52" w:rsidRPr="007B6B11" w:rsidRDefault="00A94B52" w:rsidP="004E02BE">
            <w:pPr>
              <w:pStyle w:val="Tabelazwyky"/>
            </w:pPr>
            <w:r w:rsidRPr="007B6B11">
              <w:t>-</w:t>
            </w:r>
          </w:p>
        </w:tc>
        <w:tc>
          <w:tcPr>
            <w:tcW w:w="2040" w:type="dxa"/>
          </w:tcPr>
          <w:p w14:paraId="26C2076C" w14:textId="77777777" w:rsidR="00A94B52" w:rsidRPr="007B6B11" w:rsidRDefault="00A94B52" w:rsidP="004E02BE">
            <w:pPr>
              <w:pStyle w:val="Tabelazwyky"/>
            </w:pPr>
            <w:r w:rsidRPr="007B6B11">
              <w:t>boolean</w:t>
            </w:r>
          </w:p>
        </w:tc>
        <w:tc>
          <w:tcPr>
            <w:tcW w:w="1197" w:type="dxa"/>
          </w:tcPr>
          <w:p w14:paraId="7CA38D07" w14:textId="77777777" w:rsidR="00A94B52" w:rsidRPr="007B6B11" w:rsidRDefault="00A94B52" w:rsidP="004E02BE">
            <w:pPr>
              <w:pStyle w:val="Tabelazwyky"/>
            </w:pPr>
            <w:r w:rsidRPr="007B6B11">
              <w:t>0..1</w:t>
            </w:r>
          </w:p>
        </w:tc>
      </w:tr>
    </w:tbl>
    <w:p w14:paraId="6E4777AA" w14:textId="2D47ECF2" w:rsidR="00DB2454" w:rsidRPr="007B6B11" w:rsidRDefault="00DB2454" w:rsidP="00DB2454">
      <w:pPr>
        <w:pStyle w:val="Z2PodpisRysunkuTabeli"/>
      </w:pPr>
      <w:bookmarkStart w:id="235" w:name="_Toc97503872"/>
      <w:bookmarkStart w:id="236" w:name="_Toc183172124"/>
      <w:r w:rsidRPr="007B6B11">
        <w:lastRenderedPageBreak/>
        <w:t xml:space="preserve">Rysunek </w:t>
      </w:r>
      <w:r>
        <w:fldChar w:fldCharType="begin"/>
      </w:r>
      <w:r>
        <w:instrText xml:space="preserve"> SEQ Rysunek \* ARABIC </w:instrText>
      </w:r>
      <w:r>
        <w:fldChar w:fldCharType="separate"/>
      </w:r>
      <w:r w:rsidR="006D48AD">
        <w:rPr>
          <w:noProof/>
        </w:rPr>
        <w:t>18</w:t>
      </w:r>
      <w:r>
        <w:fldChar w:fldCharType="end"/>
      </w:r>
      <w:r w:rsidRPr="007B6B11">
        <w:t>. Struktura elementu &lt;</w:t>
      </w:r>
      <w:r w:rsidRPr="007B6B11">
        <w:rPr>
          <w:b/>
        </w:rPr>
        <w:t xml:space="preserve"> WarehouseType</w:t>
      </w:r>
      <w:r w:rsidRPr="007B6B11">
        <w:t xml:space="preserve"> &gt;. Dane o składzie podatkowym i o zarejestrowanym odbiorcy dla załącznika AKC-4B.</w:t>
      </w:r>
      <w:bookmarkEnd w:id="235"/>
      <w:bookmarkEnd w:id="236"/>
    </w:p>
    <w:p w14:paraId="461D1C6F" w14:textId="77777777" w:rsidR="00A94B52" w:rsidRPr="007B6B11" w:rsidRDefault="00A94B52" w:rsidP="004E02BE">
      <w:r w:rsidRPr="007B6B11">
        <w:rPr>
          <w:noProof/>
        </w:rPr>
        <w:drawing>
          <wp:inline distT="0" distB="0" distL="0" distR="0" wp14:anchorId="7ABCAD0C" wp14:editId="4ED72199">
            <wp:extent cx="2263140" cy="868680"/>
            <wp:effectExtent l="19050" t="19050" r="3810" b="7620"/>
            <wp:docPr id="14" name="Obraz 14" descr="Rysunek przedstawia strukturę  elementu &lt; WarehouseType &gt;. Dane o składzie podatkowym i o zarejestrowanym odbiorcy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Rysunek przedstawia strukturę  elementu &lt; WarehouseType &gt;. Dane o składzie podatkowym i o zarejestrowanym odbiorcy dla załącznika AKC-4B."/>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5E82C429" w14:textId="542EDE49" w:rsidR="00A94B52" w:rsidRPr="007B6B11" w:rsidRDefault="00A94B52" w:rsidP="004E02BE">
      <w:pPr>
        <w:pStyle w:val="Z2PodpisRysunkuTabeli"/>
      </w:pPr>
      <w:bookmarkStart w:id="237" w:name="_Toc183171998"/>
      <w:r w:rsidRPr="007B6B11">
        <w:t xml:space="preserve">Tabela </w:t>
      </w:r>
      <w:r w:rsidR="00E354C5">
        <w:fldChar w:fldCharType="begin"/>
      </w:r>
      <w:r w:rsidR="00E354C5">
        <w:instrText xml:space="preserve"> SEQ Tabela \* ARABIC </w:instrText>
      </w:r>
      <w:r w:rsidR="00E354C5">
        <w:fldChar w:fldCharType="separate"/>
      </w:r>
      <w:r w:rsidR="006D48AD">
        <w:rPr>
          <w:noProof/>
        </w:rPr>
        <w:t>30</w:t>
      </w:r>
      <w:r w:rsidR="00E354C5">
        <w:fldChar w:fldCharType="end"/>
      </w:r>
      <w:r w:rsidRPr="007B6B11">
        <w:t>. Struktura elementu &lt; CalculOfAmountOfExciseDutyType&gt; - Obliczenie wysokości podatku akcyzowego dla załącznika AKC-4B.</w:t>
      </w:r>
      <w:bookmarkEnd w:id="237"/>
    </w:p>
    <w:tbl>
      <w:tblPr>
        <w:tblStyle w:val="Tabela-Siatka"/>
        <w:tblW w:w="9209" w:type="dxa"/>
        <w:tblLayout w:type="fixed"/>
        <w:tblLook w:val="01E0" w:firstRow="1" w:lastRow="1" w:firstColumn="1" w:lastColumn="1" w:noHBand="0" w:noVBand="0"/>
        <w:tblCaption w:val="Struktura elementu &lt; CalculOfAmountOfExciseDutyType&gt; - Obliczenie wysokości podatku akcyzowego dla załącznika AKC-4B."/>
      </w:tblPr>
      <w:tblGrid>
        <w:gridCol w:w="1838"/>
        <w:gridCol w:w="3260"/>
        <w:gridCol w:w="851"/>
        <w:gridCol w:w="1984"/>
        <w:gridCol w:w="1276"/>
      </w:tblGrid>
      <w:tr w:rsidR="00A94B52" w:rsidRPr="007B6B11" w14:paraId="5AD768FA" w14:textId="77777777" w:rsidTr="004F6B2A">
        <w:trPr>
          <w:trHeight w:val="213"/>
          <w:tblHeader/>
        </w:trPr>
        <w:tc>
          <w:tcPr>
            <w:tcW w:w="1838" w:type="dxa"/>
            <w:shd w:val="clear" w:color="auto" w:fill="D9D9D9" w:themeFill="background1" w:themeFillShade="D9"/>
          </w:tcPr>
          <w:p w14:paraId="78CDC0ED" w14:textId="77777777" w:rsidR="00A94B52" w:rsidRPr="007B6B11" w:rsidRDefault="00A94B52" w:rsidP="004E02BE">
            <w:pPr>
              <w:pStyle w:val="Z2Nagwektabeli"/>
              <w:rPr>
                <w:rFonts w:ascii="Lato" w:hAnsi="Lato" w:cs="Times New Roman"/>
                <w:szCs w:val="18"/>
              </w:rPr>
            </w:pPr>
            <w:r w:rsidRPr="007B6B11">
              <w:rPr>
                <w:rFonts w:ascii="Lato" w:hAnsi="Lato" w:cs="Times New Roman"/>
                <w:szCs w:val="18"/>
              </w:rPr>
              <w:t xml:space="preserve">Nazwa </w:t>
            </w:r>
          </w:p>
        </w:tc>
        <w:tc>
          <w:tcPr>
            <w:tcW w:w="3260" w:type="dxa"/>
            <w:shd w:val="clear" w:color="auto" w:fill="D9D9D9" w:themeFill="background1" w:themeFillShade="D9"/>
          </w:tcPr>
          <w:p w14:paraId="086F44C1" w14:textId="77777777" w:rsidR="00A94B52" w:rsidRPr="007B6B11" w:rsidRDefault="00A94B52" w:rsidP="004E02BE">
            <w:pPr>
              <w:pStyle w:val="Z2Nagwektabeli"/>
              <w:rPr>
                <w:rFonts w:ascii="Lato" w:hAnsi="Lato" w:cs="Times New Roman"/>
                <w:szCs w:val="18"/>
              </w:rPr>
            </w:pPr>
            <w:r w:rsidRPr="007B6B11">
              <w:rPr>
                <w:rFonts w:ascii="Lato" w:hAnsi="Lato" w:cs="Times New Roman"/>
                <w:szCs w:val="18"/>
              </w:rPr>
              <w:t>Opis</w:t>
            </w:r>
          </w:p>
        </w:tc>
        <w:tc>
          <w:tcPr>
            <w:tcW w:w="851" w:type="dxa"/>
            <w:shd w:val="clear" w:color="auto" w:fill="D9D9D9" w:themeFill="background1" w:themeFillShade="D9"/>
          </w:tcPr>
          <w:p w14:paraId="2FAD4EF2" w14:textId="77777777" w:rsidR="00A94B52" w:rsidRPr="007B6B11" w:rsidRDefault="00A94B52" w:rsidP="004E02BE">
            <w:pPr>
              <w:pStyle w:val="Z2Nagwektabeli"/>
              <w:rPr>
                <w:rFonts w:ascii="Lato" w:hAnsi="Lato" w:cs="Times New Roman"/>
                <w:szCs w:val="18"/>
              </w:rPr>
            </w:pPr>
            <w:r w:rsidRPr="007B6B11">
              <w:rPr>
                <w:rFonts w:ascii="Lato" w:hAnsi="Lato" w:cs="Times New Roman"/>
                <w:szCs w:val="18"/>
              </w:rPr>
              <w:t>Nr pola</w:t>
            </w:r>
          </w:p>
        </w:tc>
        <w:tc>
          <w:tcPr>
            <w:tcW w:w="1984" w:type="dxa"/>
            <w:shd w:val="clear" w:color="auto" w:fill="D9D9D9" w:themeFill="background1" w:themeFillShade="D9"/>
          </w:tcPr>
          <w:p w14:paraId="26BA618C" w14:textId="77777777" w:rsidR="00A94B52" w:rsidRPr="007B6B11" w:rsidRDefault="00A94B52" w:rsidP="004E02BE">
            <w:pPr>
              <w:pStyle w:val="Z2Nagwektabeli"/>
              <w:rPr>
                <w:rFonts w:ascii="Lato" w:hAnsi="Lato" w:cs="Times New Roman"/>
                <w:szCs w:val="18"/>
              </w:rPr>
            </w:pPr>
            <w:r w:rsidRPr="007B6B11">
              <w:rPr>
                <w:rFonts w:ascii="Lato" w:hAnsi="Lato" w:cs="Times New Roman"/>
                <w:szCs w:val="18"/>
              </w:rPr>
              <w:t>Typ, reguły</w:t>
            </w:r>
          </w:p>
        </w:tc>
        <w:tc>
          <w:tcPr>
            <w:tcW w:w="1276" w:type="dxa"/>
            <w:shd w:val="clear" w:color="auto" w:fill="D9D9D9" w:themeFill="background1" w:themeFillShade="D9"/>
          </w:tcPr>
          <w:p w14:paraId="573D0436" w14:textId="77777777" w:rsidR="00A94B52" w:rsidRPr="007B6B11" w:rsidRDefault="00A94B52" w:rsidP="004E02BE">
            <w:pPr>
              <w:pStyle w:val="Z2Nagwektabeli"/>
              <w:rPr>
                <w:rFonts w:ascii="Lato" w:hAnsi="Lato" w:cs="Times New Roman"/>
                <w:szCs w:val="18"/>
              </w:rPr>
            </w:pPr>
            <w:r w:rsidRPr="007B6B11">
              <w:rPr>
                <w:rFonts w:ascii="Lato" w:hAnsi="Lato" w:cs="Times New Roman"/>
                <w:szCs w:val="18"/>
              </w:rPr>
              <w:t>Liczebność</w:t>
            </w:r>
          </w:p>
        </w:tc>
      </w:tr>
      <w:tr w:rsidR="00A94B52" w:rsidRPr="007B6B11" w14:paraId="054B5A65" w14:textId="77777777" w:rsidTr="00D408FF">
        <w:trPr>
          <w:trHeight w:val="213"/>
        </w:trPr>
        <w:tc>
          <w:tcPr>
            <w:tcW w:w="1838" w:type="dxa"/>
          </w:tcPr>
          <w:p w14:paraId="14E3251A" w14:textId="77777777" w:rsidR="00A94B52" w:rsidRPr="007B6B11" w:rsidRDefault="00A94B52" w:rsidP="004E02BE">
            <w:pPr>
              <w:pStyle w:val="Tabelazwyky"/>
            </w:pPr>
            <w:r w:rsidRPr="007B6B11">
              <w:t>totalAmountOfTax</w:t>
            </w:r>
          </w:p>
        </w:tc>
        <w:tc>
          <w:tcPr>
            <w:tcW w:w="3260" w:type="dxa"/>
          </w:tcPr>
          <w:p w14:paraId="69130799" w14:textId="77777777" w:rsidR="00A94B52" w:rsidRPr="007B6B11" w:rsidRDefault="00A94B52" w:rsidP="004E02BE">
            <w:pPr>
              <w:pStyle w:val="Tabelazwyky"/>
            </w:pPr>
            <w:r w:rsidRPr="007B6B11">
              <w:t xml:space="preserve">Razem obliczony podatek. </w:t>
            </w:r>
          </w:p>
          <w:p w14:paraId="1A17586B" w14:textId="2E7856A8" w:rsidR="00A94B52" w:rsidRPr="007B6B11" w:rsidRDefault="00A94B52" w:rsidP="004E02BE">
            <w:pPr>
              <w:pStyle w:val="Tabelazwyky"/>
            </w:pPr>
            <w:r w:rsidRPr="007B6B11">
              <w:t>Suma kwot z poz. 277 formularzy AKC-4/B.</w:t>
            </w:r>
          </w:p>
        </w:tc>
        <w:tc>
          <w:tcPr>
            <w:tcW w:w="851" w:type="dxa"/>
          </w:tcPr>
          <w:p w14:paraId="0CA7C090" w14:textId="77777777" w:rsidR="00A94B52" w:rsidRPr="007B6B11" w:rsidRDefault="00A94B52" w:rsidP="004E02BE">
            <w:pPr>
              <w:pStyle w:val="Tabelazwyky"/>
            </w:pPr>
            <w:r w:rsidRPr="007B6B11">
              <w:t>10</w:t>
            </w:r>
          </w:p>
        </w:tc>
        <w:tc>
          <w:tcPr>
            <w:tcW w:w="1984" w:type="dxa"/>
          </w:tcPr>
          <w:p w14:paraId="1A9316ED" w14:textId="77777777" w:rsidR="00A94B52" w:rsidRPr="007B6B11" w:rsidRDefault="00A94B52" w:rsidP="004E02BE">
            <w:pPr>
              <w:pStyle w:val="Tabelazwyky"/>
            </w:pPr>
            <w:r w:rsidRPr="007B6B11">
              <w:t>ZAmountP</w:t>
            </w:r>
          </w:p>
        </w:tc>
        <w:tc>
          <w:tcPr>
            <w:tcW w:w="1276" w:type="dxa"/>
          </w:tcPr>
          <w:p w14:paraId="17E347EF" w14:textId="77777777" w:rsidR="00A94B52" w:rsidRPr="007B6B11" w:rsidRDefault="00A94B52" w:rsidP="004E02BE">
            <w:pPr>
              <w:pStyle w:val="Tabelazwyky"/>
            </w:pPr>
            <w:r w:rsidRPr="007B6B11">
              <w:t>1..1</w:t>
            </w:r>
          </w:p>
        </w:tc>
      </w:tr>
      <w:tr w:rsidR="00A94B52" w:rsidRPr="007B6B11" w14:paraId="179C6DA1" w14:textId="77777777" w:rsidTr="00D408FF">
        <w:trPr>
          <w:trHeight w:val="213"/>
        </w:trPr>
        <w:tc>
          <w:tcPr>
            <w:tcW w:w="1838" w:type="dxa"/>
          </w:tcPr>
          <w:p w14:paraId="36D77B81" w14:textId="77777777" w:rsidR="00A94B52" w:rsidRPr="007B6B11" w:rsidRDefault="00A94B52" w:rsidP="004E02BE">
            <w:pPr>
              <w:pStyle w:val="Tabelazwyky"/>
            </w:pPr>
            <w:r w:rsidRPr="007B6B11">
              <w:t>exemption</w:t>
            </w:r>
          </w:p>
        </w:tc>
        <w:tc>
          <w:tcPr>
            <w:tcW w:w="3260" w:type="dxa"/>
          </w:tcPr>
          <w:p w14:paraId="03A9E127" w14:textId="77777777" w:rsidR="00A94B52" w:rsidRPr="007B6B11" w:rsidRDefault="00A94B52" w:rsidP="004E02BE">
            <w:pPr>
              <w:pStyle w:val="Tabelazwyky"/>
            </w:pPr>
            <w:r w:rsidRPr="007B6B11">
              <w:t>Zwolnienia</w:t>
            </w:r>
          </w:p>
        </w:tc>
        <w:tc>
          <w:tcPr>
            <w:tcW w:w="851" w:type="dxa"/>
          </w:tcPr>
          <w:p w14:paraId="272F4E1E" w14:textId="77777777" w:rsidR="00A94B52" w:rsidRPr="007B6B11" w:rsidRDefault="00A94B52" w:rsidP="004E02BE">
            <w:pPr>
              <w:pStyle w:val="Tabelazwyky"/>
            </w:pPr>
            <w:r w:rsidRPr="007B6B11">
              <w:t>11</w:t>
            </w:r>
          </w:p>
        </w:tc>
        <w:tc>
          <w:tcPr>
            <w:tcW w:w="1984" w:type="dxa"/>
          </w:tcPr>
          <w:p w14:paraId="5CD48A2C" w14:textId="77777777" w:rsidR="00A94B52" w:rsidRPr="007B6B11" w:rsidRDefault="00A94B52" w:rsidP="004E02BE">
            <w:pPr>
              <w:pStyle w:val="Tabelazwyky"/>
            </w:pPr>
            <w:r w:rsidRPr="007B6B11">
              <w:t>ZAmountP</w:t>
            </w:r>
          </w:p>
        </w:tc>
        <w:tc>
          <w:tcPr>
            <w:tcW w:w="1276" w:type="dxa"/>
          </w:tcPr>
          <w:p w14:paraId="60C59971" w14:textId="77777777" w:rsidR="00A94B52" w:rsidRPr="007B6B11" w:rsidRDefault="00A94B52" w:rsidP="004E02BE">
            <w:pPr>
              <w:pStyle w:val="Tabelazwyky"/>
            </w:pPr>
            <w:r w:rsidRPr="007B6B11">
              <w:t>0..1</w:t>
            </w:r>
          </w:p>
        </w:tc>
      </w:tr>
      <w:tr w:rsidR="00A94B52" w:rsidRPr="007B6B11" w14:paraId="74DB13F2" w14:textId="77777777" w:rsidTr="00D408FF">
        <w:trPr>
          <w:trHeight w:val="213"/>
        </w:trPr>
        <w:tc>
          <w:tcPr>
            <w:tcW w:w="1838" w:type="dxa"/>
          </w:tcPr>
          <w:p w14:paraId="67266A57" w14:textId="77777777" w:rsidR="00A94B52" w:rsidRPr="007B6B11" w:rsidRDefault="00A94B52" w:rsidP="004E02BE">
            <w:pPr>
              <w:pStyle w:val="Tabelazwyky"/>
            </w:pPr>
            <w:r w:rsidRPr="007B6B11">
              <w:t>reductions</w:t>
            </w:r>
          </w:p>
        </w:tc>
        <w:tc>
          <w:tcPr>
            <w:tcW w:w="3260" w:type="dxa"/>
          </w:tcPr>
          <w:p w14:paraId="47CA75EE" w14:textId="77777777" w:rsidR="00A94B52" w:rsidRPr="007B6B11" w:rsidRDefault="00A94B52" w:rsidP="004E02BE">
            <w:pPr>
              <w:pStyle w:val="Tabelazwyky"/>
            </w:pPr>
            <w:r w:rsidRPr="007B6B11">
              <w:t>Obniżenia</w:t>
            </w:r>
          </w:p>
        </w:tc>
        <w:tc>
          <w:tcPr>
            <w:tcW w:w="851" w:type="dxa"/>
          </w:tcPr>
          <w:p w14:paraId="3D1AFBA2" w14:textId="77777777" w:rsidR="00A94B52" w:rsidRPr="007B6B11" w:rsidRDefault="00A94B52" w:rsidP="004E02BE">
            <w:pPr>
              <w:pStyle w:val="Tabelazwyky"/>
            </w:pPr>
            <w:r w:rsidRPr="007B6B11">
              <w:t>12</w:t>
            </w:r>
          </w:p>
        </w:tc>
        <w:tc>
          <w:tcPr>
            <w:tcW w:w="1984" w:type="dxa"/>
          </w:tcPr>
          <w:p w14:paraId="4F345D54" w14:textId="77777777" w:rsidR="00A94B52" w:rsidRPr="007B6B11" w:rsidRDefault="00A94B52" w:rsidP="004E02BE">
            <w:pPr>
              <w:pStyle w:val="Tabelazwyky"/>
            </w:pPr>
            <w:r w:rsidRPr="007B6B11">
              <w:t>ZAmountP</w:t>
            </w:r>
          </w:p>
        </w:tc>
        <w:tc>
          <w:tcPr>
            <w:tcW w:w="1276" w:type="dxa"/>
          </w:tcPr>
          <w:p w14:paraId="26ED3370" w14:textId="77777777" w:rsidR="00A94B52" w:rsidRPr="007B6B11" w:rsidRDefault="00A94B52" w:rsidP="004E02BE">
            <w:pPr>
              <w:pStyle w:val="Tabelazwyky"/>
            </w:pPr>
            <w:r w:rsidRPr="007B6B11">
              <w:t>0..1</w:t>
            </w:r>
          </w:p>
        </w:tc>
      </w:tr>
      <w:tr w:rsidR="00A94B52" w:rsidRPr="007B6B11" w14:paraId="3AC17399" w14:textId="77777777" w:rsidTr="00D408FF">
        <w:trPr>
          <w:trHeight w:val="213"/>
        </w:trPr>
        <w:tc>
          <w:tcPr>
            <w:tcW w:w="1838" w:type="dxa"/>
          </w:tcPr>
          <w:p w14:paraId="139916F7" w14:textId="77777777" w:rsidR="00A94B52" w:rsidRPr="007B6B11" w:rsidRDefault="00A94B52" w:rsidP="004E02BE">
            <w:pPr>
              <w:pStyle w:val="Tabelazwyky"/>
            </w:pPr>
            <w:r w:rsidRPr="007B6B11">
              <w:t>totalExemptionOfReductions</w:t>
            </w:r>
          </w:p>
        </w:tc>
        <w:tc>
          <w:tcPr>
            <w:tcW w:w="3260" w:type="dxa"/>
          </w:tcPr>
          <w:p w14:paraId="7312B282" w14:textId="77777777" w:rsidR="00A94B52" w:rsidRPr="007B6B11" w:rsidRDefault="00A94B52" w:rsidP="004E02BE">
            <w:pPr>
              <w:pStyle w:val="Tabelazwyky"/>
            </w:pPr>
            <w:r w:rsidRPr="007B6B11">
              <w:t>Razem Zwolnienia i obniżenia.</w:t>
            </w:r>
          </w:p>
          <w:p w14:paraId="2F570895" w14:textId="77777777" w:rsidR="00A94B52" w:rsidRPr="007B6B11" w:rsidRDefault="00A94B52" w:rsidP="004E02BE">
            <w:pPr>
              <w:pStyle w:val="Tabelazwyky"/>
            </w:pPr>
            <w:r w:rsidRPr="007B6B11">
              <w:t xml:space="preserve"> Suma kwot z poz. 11 i 12 nie może przekroczyć kwoty z poz. 10.</w:t>
            </w:r>
          </w:p>
        </w:tc>
        <w:tc>
          <w:tcPr>
            <w:tcW w:w="851" w:type="dxa"/>
          </w:tcPr>
          <w:p w14:paraId="38F11093" w14:textId="77777777" w:rsidR="00A94B52" w:rsidRPr="007B6B11" w:rsidRDefault="00A94B52" w:rsidP="004E02BE">
            <w:pPr>
              <w:pStyle w:val="Tabelazwyky"/>
            </w:pPr>
            <w:r w:rsidRPr="007B6B11">
              <w:t>13</w:t>
            </w:r>
          </w:p>
        </w:tc>
        <w:tc>
          <w:tcPr>
            <w:tcW w:w="1984" w:type="dxa"/>
          </w:tcPr>
          <w:p w14:paraId="1315A615" w14:textId="77777777" w:rsidR="00A94B52" w:rsidRPr="007B6B11" w:rsidRDefault="00A94B52" w:rsidP="004E02BE">
            <w:pPr>
              <w:pStyle w:val="Tabelazwyky"/>
            </w:pPr>
            <w:r w:rsidRPr="007B6B11">
              <w:t>ZAmountP</w:t>
            </w:r>
          </w:p>
          <w:p w14:paraId="40911C77" w14:textId="77777777" w:rsidR="00A94B52" w:rsidRPr="007B6B11" w:rsidRDefault="00A94B52" w:rsidP="004E02BE">
            <w:pPr>
              <w:pStyle w:val="Tabelazwyky"/>
            </w:pPr>
            <w:r w:rsidRPr="007B6B11">
              <w:t>Patrz reguła R9</w:t>
            </w:r>
          </w:p>
        </w:tc>
        <w:tc>
          <w:tcPr>
            <w:tcW w:w="1276" w:type="dxa"/>
          </w:tcPr>
          <w:p w14:paraId="19FDDAD9" w14:textId="77777777" w:rsidR="00A94B52" w:rsidRPr="007B6B11" w:rsidRDefault="00A94B52" w:rsidP="004E02BE">
            <w:pPr>
              <w:pStyle w:val="Tabelazwyky"/>
            </w:pPr>
            <w:r w:rsidRPr="007B6B11">
              <w:t>0..1</w:t>
            </w:r>
          </w:p>
        </w:tc>
      </w:tr>
      <w:tr w:rsidR="00A94B52" w:rsidRPr="007B6B11" w14:paraId="138EFD5E" w14:textId="77777777" w:rsidTr="00D408FF">
        <w:trPr>
          <w:trHeight w:val="213"/>
        </w:trPr>
        <w:tc>
          <w:tcPr>
            <w:tcW w:w="1838" w:type="dxa"/>
          </w:tcPr>
          <w:p w14:paraId="2A7C9A56" w14:textId="77777777" w:rsidR="00A94B52" w:rsidRPr="007B6B11" w:rsidRDefault="00A94B52" w:rsidP="004E02BE">
            <w:pPr>
              <w:pStyle w:val="Tabelazwyky"/>
            </w:pPr>
            <w:r w:rsidRPr="007B6B11">
              <w:t>totalOfTax</w:t>
            </w:r>
          </w:p>
        </w:tc>
        <w:tc>
          <w:tcPr>
            <w:tcW w:w="3260" w:type="dxa"/>
          </w:tcPr>
          <w:p w14:paraId="0939A259" w14:textId="77777777" w:rsidR="00A94B52" w:rsidRPr="007B6B11" w:rsidRDefault="00A94B52" w:rsidP="004E02BE">
            <w:pPr>
              <w:pStyle w:val="Tabelazwyky"/>
            </w:pPr>
            <w:r w:rsidRPr="007B6B11">
              <w:t xml:space="preserve">Ogółem podatek. </w:t>
            </w:r>
          </w:p>
          <w:p w14:paraId="0315E04A" w14:textId="77777777" w:rsidR="00A94B52" w:rsidRPr="007B6B11" w:rsidRDefault="00A94B52" w:rsidP="004E02BE">
            <w:pPr>
              <w:pStyle w:val="Tabelazwyky"/>
            </w:pPr>
            <w:r w:rsidRPr="007B6B11">
              <w:t>Od kwoty z poz. 10 należy odjąć kwotę z poz. 13.</w:t>
            </w:r>
          </w:p>
        </w:tc>
        <w:tc>
          <w:tcPr>
            <w:tcW w:w="851" w:type="dxa"/>
          </w:tcPr>
          <w:p w14:paraId="794A33F2" w14:textId="77777777" w:rsidR="00A94B52" w:rsidRPr="007B6B11" w:rsidRDefault="00A94B52" w:rsidP="004E02BE">
            <w:pPr>
              <w:pStyle w:val="Tabelazwyky"/>
            </w:pPr>
            <w:r w:rsidRPr="007B6B11">
              <w:t>14</w:t>
            </w:r>
          </w:p>
        </w:tc>
        <w:tc>
          <w:tcPr>
            <w:tcW w:w="1984" w:type="dxa"/>
          </w:tcPr>
          <w:p w14:paraId="5C2EC431" w14:textId="4F28BE9E" w:rsidR="00A94B52" w:rsidRPr="007B6B11" w:rsidRDefault="00A94B52" w:rsidP="004E02BE">
            <w:pPr>
              <w:pStyle w:val="Tabelazwyky"/>
            </w:pPr>
            <w:r w:rsidRPr="007B6B11">
              <w:t>ZAmountP</w:t>
            </w:r>
          </w:p>
        </w:tc>
        <w:tc>
          <w:tcPr>
            <w:tcW w:w="1276" w:type="dxa"/>
          </w:tcPr>
          <w:p w14:paraId="09296186" w14:textId="77777777" w:rsidR="00A94B52" w:rsidRPr="007B6B11" w:rsidRDefault="00A94B52" w:rsidP="004E02BE">
            <w:pPr>
              <w:pStyle w:val="Tabelazwyky"/>
            </w:pPr>
            <w:r w:rsidRPr="007B6B11">
              <w:t>1..1</w:t>
            </w:r>
          </w:p>
        </w:tc>
      </w:tr>
    </w:tbl>
    <w:p w14:paraId="5D9EA72A" w14:textId="6190A19D" w:rsidR="00104784" w:rsidRPr="007B6B11" w:rsidRDefault="00104784" w:rsidP="004E02BE">
      <w:pPr>
        <w:pStyle w:val="Z2PodpisRysunkuTabeli"/>
      </w:pPr>
      <w:bookmarkStart w:id="238" w:name="_Toc97503873"/>
      <w:bookmarkStart w:id="239" w:name="_Toc183172125"/>
      <w:r w:rsidRPr="007B6B11">
        <w:t xml:space="preserve">Rysunek </w:t>
      </w:r>
      <w:r w:rsidR="00E354C5">
        <w:fldChar w:fldCharType="begin"/>
      </w:r>
      <w:r w:rsidR="00E354C5">
        <w:instrText xml:space="preserve"> SEQ Rysunek \* ARABIC </w:instrText>
      </w:r>
      <w:r w:rsidR="00E354C5">
        <w:fldChar w:fldCharType="separate"/>
      </w:r>
      <w:r w:rsidR="006D48AD">
        <w:rPr>
          <w:noProof/>
        </w:rPr>
        <w:t>19</w:t>
      </w:r>
      <w:r w:rsidR="00E354C5">
        <w:fldChar w:fldCharType="end"/>
      </w:r>
      <w:r w:rsidRPr="007B6B11">
        <w:t>. Struktura elementu &lt;</w:t>
      </w:r>
      <w:r w:rsidRPr="007B6B11">
        <w:rPr>
          <w:b/>
        </w:rPr>
        <w:t xml:space="preserve"> CalculOfAmountOfExciseDutyType&gt; -</w:t>
      </w:r>
      <w:r w:rsidRPr="007B6B11">
        <w:t xml:space="preserve"> Obliczenie wysokości podatku akcyzowego dla załącznika AKC-4B.</w:t>
      </w:r>
      <w:bookmarkEnd w:id="238"/>
      <w:bookmarkEnd w:id="239"/>
    </w:p>
    <w:p w14:paraId="42257857" w14:textId="77777777" w:rsidR="00E05E19" w:rsidRPr="007B6B11" w:rsidRDefault="00E05E19" w:rsidP="004E02BE">
      <w:pPr>
        <w:pStyle w:val="Schema-Description"/>
        <w:rPr>
          <w:rFonts w:ascii="Lato" w:hAnsi="Lato"/>
        </w:rPr>
      </w:pPr>
      <w:r w:rsidRPr="007B6B11">
        <w:rPr>
          <w:rFonts w:ascii="Lato" w:hAnsi="Lato"/>
          <w:noProof/>
        </w:rPr>
        <w:drawing>
          <wp:inline distT="0" distB="0" distL="0" distR="0" wp14:anchorId="5F41983C" wp14:editId="220B1C69">
            <wp:extent cx="4166235" cy="1386205"/>
            <wp:effectExtent l="19050" t="19050" r="24765" b="23495"/>
            <wp:docPr id="16" name="Obraz 16" descr="Rysunek przedstawia strukturę  elementu &lt; CalculOfAmountOfExciseDutyType&gt; - Obliczenie wysokości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Rysunek przedstawia strukturę  elementu &lt; CalculOfAmountOfExciseDutyType&gt; - Obliczenie wysokości podatku akcyzowego dla załącznika AKC-4B."/>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53C965B5" w14:textId="0CB01781" w:rsidR="00E05E19" w:rsidRPr="007B6B11" w:rsidRDefault="00E05E19" w:rsidP="004E02BE">
      <w:pPr>
        <w:pStyle w:val="Z2PodpisRysunkuTabeli"/>
      </w:pPr>
      <w:bookmarkStart w:id="240" w:name="_Toc183171999"/>
      <w:r w:rsidRPr="007B6B11">
        <w:t xml:space="preserve">Tabela </w:t>
      </w:r>
      <w:r w:rsidR="00E354C5">
        <w:fldChar w:fldCharType="begin"/>
      </w:r>
      <w:r w:rsidR="00E354C5">
        <w:instrText xml:space="preserve"> SEQ Tabela \* ARABIC </w:instrText>
      </w:r>
      <w:r w:rsidR="00E354C5">
        <w:fldChar w:fldCharType="separate"/>
      </w:r>
      <w:r w:rsidR="006D48AD">
        <w:rPr>
          <w:noProof/>
        </w:rPr>
        <w:t>31</w:t>
      </w:r>
      <w:r w:rsidR="00E354C5">
        <w:fldChar w:fldCharType="end"/>
      </w:r>
      <w:r w:rsidRPr="007B6B11">
        <w:t>. Struktura elementu &lt; CleareanceExciseDutyType &gt; -Rozliczenie podatku akcyzowego dla załącznika AKC-4</w:t>
      </w:r>
      <w:r w:rsidR="00310A6C" w:rsidRPr="007B6B11">
        <w:t>B</w:t>
      </w:r>
      <w:r w:rsidRPr="007B6B11">
        <w:t>.</w:t>
      </w:r>
      <w:bookmarkEnd w:id="24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7B6B11" w14:paraId="571827EC" w14:textId="77777777" w:rsidTr="004F6B2A">
        <w:trPr>
          <w:trHeight w:val="213"/>
          <w:tblHeader/>
        </w:trPr>
        <w:tc>
          <w:tcPr>
            <w:tcW w:w="1788" w:type="dxa"/>
            <w:shd w:val="clear" w:color="auto" w:fill="D9D9D9" w:themeFill="background1" w:themeFillShade="D9"/>
          </w:tcPr>
          <w:p w14:paraId="1054F4D6" w14:textId="77777777" w:rsidR="00E05E19" w:rsidRPr="007B6B11" w:rsidRDefault="00E05E19" w:rsidP="004E02BE">
            <w:pPr>
              <w:pStyle w:val="Z2Nagwektabeli"/>
              <w:rPr>
                <w:rFonts w:ascii="Lato" w:hAnsi="Lato" w:cs="Times New Roman"/>
                <w:szCs w:val="18"/>
              </w:rPr>
            </w:pPr>
            <w:r w:rsidRPr="007B6B11">
              <w:rPr>
                <w:rFonts w:ascii="Lato" w:hAnsi="Lato" w:cs="Times New Roman"/>
                <w:szCs w:val="18"/>
              </w:rPr>
              <w:t xml:space="preserve">Nazwa </w:t>
            </w:r>
          </w:p>
        </w:tc>
        <w:tc>
          <w:tcPr>
            <w:tcW w:w="3360" w:type="dxa"/>
            <w:shd w:val="clear" w:color="auto" w:fill="D9D9D9" w:themeFill="background1" w:themeFillShade="D9"/>
          </w:tcPr>
          <w:p w14:paraId="26417821" w14:textId="77777777" w:rsidR="00E05E19" w:rsidRPr="007B6B11" w:rsidRDefault="00E05E19" w:rsidP="004E02BE">
            <w:pPr>
              <w:pStyle w:val="Z2Nagwektabeli"/>
              <w:rPr>
                <w:rFonts w:ascii="Lato" w:hAnsi="Lato" w:cs="Times New Roman"/>
                <w:szCs w:val="18"/>
              </w:rPr>
            </w:pPr>
            <w:r w:rsidRPr="007B6B11">
              <w:rPr>
                <w:rFonts w:ascii="Lato" w:hAnsi="Lato" w:cs="Times New Roman"/>
                <w:szCs w:val="18"/>
              </w:rPr>
              <w:t>Opis</w:t>
            </w:r>
          </w:p>
        </w:tc>
        <w:tc>
          <w:tcPr>
            <w:tcW w:w="840" w:type="dxa"/>
            <w:shd w:val="clear" w:color="auto" w:fill="D9D9D9" w:themeFill="background1" w:themeFillShade="D9"/>
          </w:tcPr>
          <w:p w14:paraId="38AA6148" w14:textId="77777777" w:rsidR="00E05E19" w:rsidRPr="007B6B11" w:rsidRDefault="00E05E19" w:rsidP="004E02BE">
            <w:pPr>
              <w:pStyle w:val="Z2Nagwektabeli"/>
              <w:rPr>
                <w:rFonts w:ascii="Lato" w:hAnsi="Lato" w:cs="Times New Roman"/>
                <w:szCs w:val="18"/>
              </w:rPr>
            </w:pPr>
            <w:r w:rsidRPr="007B6B11">
              <w:rPr>
                <w:rFonts w:ascii="Lato" w:hAnsi="Lato" w:cs="Times New Roman"/>
                <w:szCs w:val="18"/>
              </w:rPr>
              <w:t>Nr pola</w:t>
            </w:r>
          </w:p>
        </w:tc>
        <w:tc>
          <w:tcPr>
            <w:tcW w:w="2095" w:type="dxa"/>
            <w:shd w:val="clear" w:color="auto" w:fill="D9D9D9" w:themeFill="background1" w:themeFillShade="D9"/>
          </w:tcPr>
          <w:p w14:paraId="7B62D215" w14:textId="77777777" w:rsidR="00E05E19" w:rsidRPr="007B6B11" w:rsidRDefault="00E05E19" w:rsidP="004E02BE">
            <w:pPr>
              <w:pStyle w:val="Z2Nagwektabeli"/>
              <w:rPr>
                <w:rFonts w:ascii="Lato" w:hAnsi="Lato" w:cs="Times New Roman"/>
                <w:szCs w:val="18"/>
              </w:rPr>
            </w:pPr>
            <w:r w:rsidRPr="007B6B11">
              <w:rPr>
                <w:rFonts w:ascii="Lato" w:hAnsi="Lato" w:cs="Times New Roman"/>
                <w:szCs w:val="18"/>
              </w:rPr>
              <w:t>Typ, reguły</w:t>
            </w:r>
          </w:p>
        </w:tc>
        <w:tc>
          <w:tcPr>
            <w:tcW w:w="1197" w:type="dxa"/>
            <w:shd w:val="clear" w:color="auto" w:fill="D9D9D9" w:themeFill="background1" w:themeFillShade="D9"/>
          </w:tcPr>
          <w:p w14:paraId="1922620C" w14:textId="77777777" w:rsidR="00E05E19" w:rsidRPr="007B6B11" w:rsidRDefault="00E05E19" w:rsidP="004E02BE">
            <w:pPr>
              <w:pStyle w:val="Z2Nagwektabeli"/>
              <w:rPr>
                <w:rFonts w:ascii="Lato" w:hAnsi="Lato" w:cs="Times New Roman"/>
                <w:szCs w:val="18"/>
              </w:rPr>
            </w:pPr>
            <w:r w:rsidRPr="007B6B11">
              <w:rPr>
                <w:rFonts w:ascii="Lato" w:hAnsi="Lato" w:cs="Times New Roman"/>
                <w:szCs w:val="18"/>
              </w:rPr>
              <w:t>Liczebność</w:t>
            </w:r>
          </w:p>
        </w:tc>
      </w:tr>
      <w:tr w:rsidR="00E05E19" w:rsidRPr="007B6B11" w14:paraId="19968B30" w14:textId="77777777" w:rsidTr="002A0452">
        <w:trPr>
          <w:trHeight w:val="213"/>
        </w:trPr>
        <w:tc>
          <w:tcPr>
            <w:tcW w:w="1788" w:type="dxa"/>
          </w:tcPr>
          <w:p w14:paraId="54C0601A" w14:textId="77777777" w:rsidR="00E05E19" w:rsidRPr="007B6B11" w:rsidRDefault="00E05E19" w:rsidP="004E02BE">
            <w:pPr>
              <w:pStyle w:val="Tabelazwyky"/>
            </w:pPr>
            <w:r w:rsidRPr="007B6B11">
              <w:t>amountOfExciseStamps</w:t>
            </w:r>
          </w:p>
        </w:tc>
        <w:tc>
          <w:tcPr>
            <w:tcW w:w="3360" w:type="dxa"/>
          </w:tcPr>
          <w:p w14:paraId="73339757" w14:textId="77777777" w:rsidR="00E05E19" w:rsidRPr="007B6B11" w:rsidRDefault="00E05E19" w:rsidP="004E02BE">
            <w:pPr>
              <w:pStyle w:val="Tabelazwyky"/>
            </w:pPr>
            <w:r w:rsidRPr="007B6B11">
              <w:t>Kwota stanowiąca wartość podatkowych znaków akcyzy.</w:t>
            </w:r>
          </w:p>
        </w:tc>
        <w:tc>
          <w:tcPr>
            <w:tcW w:w="840" w:type="dxa"/>
          </w:tcPr>
          <w:p w14:paraId="1D41D2E7" w14:textId="77777777" w:rsidR="00E05E19" w:rsidRPr="007B6B11" w:rsidRDefault="00E05E19" w:rsidP="004E02BE">
            <w:pPr>
              <w:pStyle w:val="Tabelazwyky"/>
            </w:pPr>
            <w:r w:rsidRPr="007B6B11">
              <w:t>15</w:t>
            </w:r>
          </w:p>
        </w:tc>
        <w:tc>
          <w:tcPr>
            <w:tcW w:w="2095" w:type="dxa"/>
          </w:tcPr>
          <w:p w14:paraId="0144A9C9" w14:textId="77777777" w:rsidR="00E05E19" w:rsidRPr="007B6B11" w:rsidRDefault="00E05E19" w:rsidP="004E02BE">
            <w:pPr>
              <w:pStyle w:val="Tabelazwyky"/>
            </w:pPr>
            <w:r w:rsidRPr="007B6B11">
              <w:t>ZAmountP</w:t>
            </w:r>
          </w:p>
        </w:tc>
        <w:tc>
          <w:tcPr>
            <w:tcW w:w="1197" w:type="dxa"/>
          </w:tcPr>
          <w:p w14:paraId="42322A88" w14:textId="77777777" w:rsidR="00E05E19" w:rsidRPr="007B6B11" w:rsidRDefault="00E05E19" w:rsidP="004E02BE">
            <w:pPr>
              <w:pStyle w:val="Tabelazwyky"/>
            </w:pPr>
            <w:r w:rsidRPr="007B6B11">
              <w:t>0..1</w:t>
            </w:r>
          </w:p>
        </w:tc>
      </w:tr>
      <w:tr w:rsidR="00E05E19" w:rsidRPr="007B6B11" w14:paraId="7C23CBEE" w14:textId="77777777" w:rsidTr="002A0452">
        <w:trPr>
          <w:trHeight w:val="213"/>
        </w:trPr>
        <w:tc>
          <w:tcPr>
            <w:tcW w:w="1788" w:type="dxa"/>
          </w:tcPr>
          <w:p w14:paraId="3F665EF8" w14:textId="77777777" w:rsidR="00E05E19" w:rsidRPr="007B6B11" w:rsidRDefault="00E05E19" w:rsidP="004E02BE">
            <w:pPr>
              <w:pStyle w:val="Tabelazwyky"/>
            </w:pPr>
            <w:r w:rsidRPr="007B6B11">
              <w:lastRenderedPageBreak/>
              <w:t>amountOfPrePayment</w:t>
            </w:r>
          </w:p>
        </w:tc>
        <w:tc>
          <w:tcPr>
            <w:tcW w:w="3360" w:type="dxa"/>
          </w:tcPr>
          <w:p w14:paraId="55562237" w14:textId="77777777" w:rsidR="00E05E19" w:rsidRPr="007B6B11" w:rsidRDefault="00E05E19" w:rsidP="004E02BE">
            <w:pPr>
              <w:pStyle w:val="Tabelazwyky"/>
            </w:pPr>
            <w:r w:rsidRPr="007B6B11">
              <w:t>Przedpłata podatku akcyzowego.</w:t>
            </w:r>
          </w:p>
          <w:p w14:paraId="646B74D1" w14:textId="59599B26" w:rsidR="005D0E2E" w:rsidRPr="007B6B11" w:rsidRDefault="00E05E19" w:rsidP="004E02BE">
            <w:pPr>
              <w:pStyle w:val="Tabelazwyky"/>
            </w:pPr>
            <w:r w:rsidRPr="007B6B11">
              <w:t xml:space="preserve">Suma kwot z pozycji 22 i 23 </w:t>
            </w:r>
          </w:p>
          <w:p w14:paraId="096D51CB" w14:textId="14DFF838" w:rsidR="00E05E19" w:rsidRPr="007B6B11" w:rsidRDefault="00E05E19" w:rsidP="004E02BE">
            <w:pPr>
              <w:pStyle w:val="Tabelazwyky"/>
            </w:pPr>
            <w:r w:rsidRPr="007B6B11">
              <w:t>deklaracji AKC-PA (</w:t>
            </w:r>
            <w:r w:rsidR="00310A6C" w:rsidRPr="007B6B11">
              <w:t>B</w:t>
            </w:r>
            <w:r w:rsidRPr="007B6B11">
              <w:t>) złożonej za miesiąc, którego niniejsza deklaracja dotyczy.</w:t>
            </w:r>
          </w:p>
        </w:tc>
        <w:tc>
          <w:tcPr>
            <w:tcW w:w="840" w:type="dxa"/>
          </w:tcPr>
          <w:p w14:paraId="41E78062" w14:textId="77777777" w:rsidR="00E05E19" w:rsidRPr="007B6B11" w:rsidRDefault="00E05E19" w:rsidP="004E02BE">
            <w:pPr>
              <w:pStyle w:val="Tabelazwyky"/>
            </w:pPr>
            <w:r w:rsidRPr="007B6B11">
              <w:t>16</w:t>
            </w:r>
          </w:p>
        </w:tc>
        <w:tc>
          <w:tcPr>
            <w:tcW w:w="2095" w:type="dxa"/>
          </w:tcPr>
          <w:p w14:paraId="69350CCF" w14:textId="77777777" w:rsidR="00E05E19" w:rsidRPr="007B6B11" w:rsidRDefault="00E05E19" w:rsidP="004E02BE">
            <w:pPr>
              <w:pStyle w:val="Tabelazwyky"/>
            </w:pPr>
            <w:r w:rsidRPr="007B6B11">
              <w:t>ZAmountP</w:t>
            </w:r>
          </w:p>
          <w:p w14:paraId="33395FE7" w14:textId="77777777" w:rsidR="00E05E19" w:rsidRPr="007B6B11" w:rsidRDefault="00E05E19" w:rsidP="004E02BE">
            <w:pPr>
              <w:pStyle w:val="Tabelazwyky"/>
            </w:pPr>
            <w:r w:rsidRPr="007B6B11">
              <w:t>Patrz reguła R11</w:t>
            </w:r>
          </w:p>
        </w:tc>
        <w:tc>
          <w:tcPr>
            <w:tcW w:w="1197" w:type="dxa"/>
          </w:tcPr>
          <w:p w14:paraId="3B2100AD" w14:textId="77777777" w:rsidR="00E05E19" w:rsidRPr="007B6B11" w:rsidRDefault="00E05E19" w:rsidP="004E02BE">
            <w:pPr>
              <w:pStyle w:val="Tabelazwyky"/>
            </w:pPr>
            <w:r w:rsidRPr="007B6B11">
              <w:t>0..1</w:t>
            </w:r>
          </w:p>
        </w:tc>
      </w:tr>
      <w:tr w:rsidR="00E05E19" w:rsidRPr="007B6B11" w14:paraId="3CC60F1C" w14:textId="77777777" w:rsidTr="002A0452">
        <w:trPr>
          <w:trHeight w:val="213"/>
        </w:trPr>
        <w:tc>
          <w:tcPr>
            <w:tcW w:w="1788" w:type="dxa"/>
          </w:tcPr>
          <w:p w14:paraId="0453568F" w14:textId="77777777" w:rsidR="00E05E19" w:rsidRPr="007B6B11" w:rsidRDefault="00E05E19" w:rsidP="004E02BE">
            <w:pPr>
              <w:pStyle w:val="Tabelazwyky"/>
            </w:pPr>
            <w:r w:rsidRPr="007B6B11">
              <w:t>taxChargeable</w:t>
            </w:r>
          </w:p>
        </w:tc>
        <w:tc>
          <w:tcPr>
            <w:tcW w:w="3360" w:type="dxa"/>
          </w:tcPr>
          <w:p w14:paraId="0C2C7169" w14:textId="77777777" w:rsidR="00E05E19" w:rsidRPr="007B6B11" w:rsidRDefault="00E05E19" w:rsidP="004E02BE">
            <w:pPr>
              <w:pStyle w:val="Tabelazwyky"/>
            </w:pPr>
            <w:r w:rsidRPr="007B6B11">
              <w:t xml:space="preserve">Podatek należny. </w:t>
            </w:r>
          </w:p>
          <w:p w14:paraId="20078B3C" w14:textId="77777777" w:rsidR="00E05E19" w:rsidRPr="007B6B11" w:rsidRDefault="00E05E19" w:rsidP="004E02BE">
            <w:pPr>
              <w:pStyle w:val="Tabelazwyky"/>
            </w:pPr>
            <w:r w:rsidRPr="007B6B11">
              <w:t>Od kwoty z poz. 14 należy odjąć sumę kwot z poz. 15 i 16; jeżeli różnica jest liczbą ujemną, należy wpisać 0.</w:t>
            </w:r>
          </w:p>
        </w:tc>
        <w:tc>
          <w:tcPr>
            <w:tcW w:w="840" w:type="dxa"/>
          </w:tcPr>
          <w:p w14:paraId="5C753837" w14:textId="77777777" w:rsidR="00E05E19" w:rsidRPr="007B6B11" w:rsidRDefault="00E05E19" w:rsidP="004E02BE">
            <w:pPr>
              <w:pStyle w:val="Tabelazwyky"/>
            </w:pPr>
            <w:r w:rsidRPr="007B6B11">
              <w:t>17</w:t>
            </w:r>
          </w:p>
        </w:tc>
        <w:tc>
          <w:tcPr>
            <w:tcW w:w="2095" w:type="dxa"/>
          </w:tcPr>
          <w:p w14:paraId="17FA7165" w14:textId="77777777" w:rsidR="00E05E19" w:rsidRPr="007B6B11" w:rsidRDefault="00E05E19" w:rsidP="004E02BE">
            <w:pPr>
              <w:pStyle w:val="Tabelazwyky"/>
            </w:pPr>
            <w:r w:rsidRPr="007B6B11">
              <w:t>ZAmountP</w:t>
            </w:r>
          </w:p>
          <w:p w14:paraId="7DDCFA3E" w14:textId="77777777" w:rsidR="00E05E19" w:rsidRPr="007B6B11" w:rsidRDefault="00E05E19" w:rsidP="004E02BE">
            <w:pPr>
              <w:pStyle w:val="Tabelazwyky"/>
            </w:pPr>
            <w:r w:rsidRPr="007B6B11">
              <w:t>Patrz reguła R12</w:t>
            </w:r>
          </w:p>
        </w:tc>
        <w:tc>
          <w:tcPr>
            <w:tcW w:w="1197" w:type="dxa"/>
          </w:tcPr>
          <w:p w14:paraId="21791276" w14:textId="77777777" w:rsidR="00E05E19" w:rsidRPr="007B6B11" w:rsidRDefault="00E05E19" w:rsidP="004E02BE">
            <w:pPr>
              <w:pStyle w:val="Tabelazwyky"/>
            </w:pPr>
            <w:r w:rsidRPr="007B6B11">
              <w:t>1..1</w:t>
            </w:r>
          </w:p>
        </w:tc>
      </w:tr>
      <w:tr w:rsidR="00E05E19" w:rsidRPr="007B6B11" w14:paraId="3A8524F2" w14:textId="77777777" w:rsidTr="002A0452">
        <w:trPr>
          <w:trHeight w:val="213"/>
        </w:trPr>
        <w:tc>
          <w:tcPr>
            <w:tcW w:w="1788" w:type="dxa"/>
          </w:tcPr>
          <w:p w14:paraId="153E81A3" w14:textId="77777777" w:rsidR="00E05E19" w:rsidRPr="007B6B11" w:rsidRDefault="00E05E19" w:rsidP="004E02BE">
            <w:pPr>
              <w:pStyle w:val="Tabelazwyky"/>
            </w:pPr>
            <w:r w:rsidRPr="007B6B11">
              <w:t>surplusExcessPayment</w:t>
            </w:r>
          </w:p>
        </w:tc>
        <w:tc>
          <w:tcPr>
            <w:tcW w:w="3360" w:type="dxa"/>
          </w:tcPr>
          <w:p w14:paraId="1A00033D" w14:textId="77777777" w:rsidR="00E05E19" w:rsidRPr="007B6B11" w:rsidRDefault="00E05E19" w:rsidP="004E02BE">
            <w:pPr>
              <w:pStyle w:val="Tabelazwyky"/>
            </w:pPr>
            <w:r w:rsidRPr="007B6B11">
              <w:t>Nadwyżka (Nadwyżka przedpłaty – w przypadku produkcji poza składem podatkowym) Od sumy kwot z poz. 15 i 16 należy odjąć kwotę z poz. 14; jeżeli różnica jest liczbą ujemną, należy wpisać 0.</w:t>
            </w:r>
          </w:p>
        </w:tc>
        <w:tc>
          <w:tcPr>
            <w:tcW w:w="840" w:type="dxa"/>
          </w:tcPr>
          <w:p w14:paraId="0D88F768" w14:textId="77777777" w:rsidR="00E05E19" w:rsidRPr="007B6B11" w:rsidRDefault="00E05E19" w:rsidP="004E02BE">
            <w:pPr>
              <w:pStyle w:val="Tabelazwyky"/>
            </w:pPr>
            <w:r w:rsidRPr="007B6B11">
              <w:t>18</w:t>
            </w:r>
          </w:p>
        </w:tc>
        <w:tc>
          <w:tcPr>
            <w:tcW w:w="2095" w:type="dxa"/>
          </w:tcPr>
          <w:p w14:paraId="5A8805C1" w14:textId="77777777" w:rsidR="00E05E19" w:rsidRPr="007B6B11" w:rsidRDefault="00E05E19" w:rsidP="004E02BE">
            <w:pPr>
              <w:pStyle w:val="Tabelazwyky"/>
            </w:pPr>
            <w:r w:rsidRPr="007B6B11">
              <w:t>ZAmountP</w:t>
            </w:r>
          </w:p>
          <w:p w14:paraId="2F51A710" w14:textId="77777777" w:rsidR="00E05E19" w:rsidRPr="007B6B11" w:rsidRDefault="00E05E19" w:rsidP="004E02BE">
            <w:pPr>
              <w:pStyle w:val="Tabelazwyky"/>
            </w:pPr>
            <w:r w:rsidRPr="007B6B11">
              <w:t>Patrz reguła R13</w:t>
            </w:r>
          </w:p>
        </w:tc>
        <w:tc>
          <w:tcPr>
            <w:tcW w:w="1197" w:type="dxa"/>
          </w:tcPr>
          <w:p w14:paraId="6A82E481" w14:textId="77777777" w:rsidR="00E05E19" w:rsidRPr="007B6B11" w:rsidRDefault="00E05E19" w:rsidP="004E02BE">
            <w:pPr>
              <w:pStyle w:val="Tabelazwyky"/>
            </w:pPr>
            <w:r w:rsidRPr="007B6B11">
              <w:t>1..1</w:t>
            </w:r>
          </w:p>
        </w:tc>
      </w:tr>
    </w:tbl>
    <w:p w14:paraId="494D5647" w14:textId="3040D82C" w:rsidR="00104784" w:rsidRPr="007B6B11" w:rsidRDefault="00104784" w:rsidP="004E02BE">
      <w:pPr>
        <w:pStyle w:val="Z2PodpisRysunkuTabeli"/>
      </w:pPr>
      <w:bookmarkStart w:id="241" w:name="_Toc97503874"/>
      <w:bookmarkStart w:id="242" w:name="_Toc183172126"/>
      <w:r w:rsidRPr="007B6B11">
        <w:t xml:space="preserve">Rysunek </w:t>
      </w:r>
      <w:r w:rsidR="00E354C5">
        <w:fldChar w:fldCharType="begin"/>
      </w:r>
      <w:r w:rsidR="00E354C5">
        <w:instrText xml:space="preserve"> SEQ Rysunek \* ARABIC </w:instrText>
      </w:r>
      <w:r w:rsidR="00E354C5">
        <w:fldChar w:fldCharType="separate"/>
      </w:r>
      <w:r w:rsidR="006D48AD">
        <w:rPr>
          <w:noProof/>
        </w:rPr>
        <w:t>20</w:t>
      </w:r>
      <w:r w:rsidR="00E354C5">
        <w:fldChar w:fldCharType="end"/>
      </w:r>
      <w:r w:rsidRPr="007B6B11">
        <w:t>. Struktura elementu &lt;</w:t>
      </w:r>
      <w:r w:rsidRPr="007B6B11">
        <w:rPr>
          <w:b/>
        </w:rPr>
        <w:t xml:space="preserve"> CleareanceExciseDutyType</w:t>
      </w:r>
      <w:r w:rsidRPr="007B6B11">
        <w:t xml:space="preserve"> &gt; -Rozliczenie podatku akcyzowego dla załącznika AKC-4B.</w:t>
      </w:r>
      <w:bookmarkEnd w:id="241"/>
      <w:bookmarkEnd w:id="242"/>
    </w:p>
    <w:p w14:paraId="33BC9868" w14:textId="77777777" w:rsidR="00E05E19" w:rsidRPr="007B6B11" w:rsidRDefault="00E05E19" w:rsidP="004E02BE">
      <w:r w:rsidRPr="007B6B11">
        <w:rPr>
          <w:noProof/>
        </w:rPr>
        <w:drawing>
          <wp:inline distT="0" distB="0" distL="0" distR="0" wp14:anchorId="6DAF09E4" wp14:editId="0362C5E1">
            <wp:extent cx="3886200" cy="1194435"/>
            <wp:effectExtent l="19050" t="19050" r="19050" b="24765"/>
            <wp:docPr id="17" name="Obraz 17" descr="Rysunek przedstawia strukturę  elementu &lt; CleareanceExciseDutyType &gt; -Rozliczenie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descr="Rysunek przedstawia strukturę  elementu &lt; CleareanceExciseDutyType &gt; -Rozliczenie podatku akcyzowego dla załącznika AKC-4B."/>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1E4F3804" w14:textId="59CA5F01" w:rsidR="00E05E19" w:rsidRPr="007B6B11" w:rsidRDefault="00E05E19" w:rsidP="004E02BE">
      <w:pPr>
        <w:pStyle w:val="Z2PodpisRysunkuTabeli"/>
      </w:pPr>
      <w:bookmarkStart w:id="243" w:name="_Toc183172000"/>
      <w:r w:rsidRPr="007B6B11">
        <w:t xml:space="preserve">Tabela </w:t>
      </w:r>
      <w:r w:rsidR="00E354C5">
        <w:fldChar w:fldCharType="begin"/>
      </w:r>
      <w:r w:rsidR="00E354C5">
        <w:instrText xml:space="preserve"> SEQ Tabela \* ARABIC </w:instrText>
      </w:r>
      <w:r w:rsidR="00E354C5">
        <w:fldChar w:fldCharType="separate"/>
      </w:r>
      <w:r w:rsidR="006D48AD">
        <w:rPr>
          <w:noProof/>
        </w:rPr>
        <w:t>32</w:t>
      </w:r>
      <w:r w:rsidR="00E354C5">
        <w:fldChar w:fldCharType="end"/>
      </w:r>
      <w:r w:rsidRPr="007B6B11">
        <w:t>. Struktura &lt;ItemsType&gt;, Obliczenie wysokości podatku akcyzowego od poszczególnych wyrobów (podsumowanie pozycji) załącznika AKC-4</w:t>
      </w:r>
      <w:r w:rsidR="00310A6C" w:rsidRPr="007B6B11">
        <w:t>B</w:t>
      </w:r>
      <w:bookmarkEnd w:id="24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7B6B11" w14:paraId="52805CD5" w14:textId="77777777" w:rsidTr="004F6B2A">
        <w:trPr>
          <w:trHeight w:val="213"/>
          <w:tblHeader/>
        </w:trPr>
        <w:tc>
          <w:tcPr>
            <w:tcW w:w="1788" w:type="dxa"/>
            <w:shd w:val="clear" w:color="auto" w:fill="D9D9D9" w:themeFill="background1" w:themeFillShade="D9"/>
          </w:tcPr>
          <w:p w14:paraId="31583793" w14:textId="77777777" w:rsidR="00E05E19" w:rsidRPr="007B6B11" w:rsidRDefault="00E05E19" w:rsidP="004E02BE">
            <w:pPr>
              <w:pStyle w:val="Z2Nagwektabeli"/>
              <w:rPr>
                <w:rFonts w:ascii="Lato" w:hAnsi="Lato" w:cs="Times New Roman"/>
                <w:szCs w:val="18"/>
              </w:rPr>
            </w:pPr>
            <w:r w:rsidRPr="007B6B11">
              <w:rPr>
                <w:rFonts w:ascii="Lato" w:hAnsi="Lato" w:cs="Times New Roman"/>
                <w:szCs w:val="18"/>
              </w:rPr>
              <w:t xml:space="preserve">Nazwa </w:t>
            </w:r>
          </w:p>
        </w:tc>
        <w:tc>
          <w:tcPr>
            <w:tcW w:w="3360" w:type="dxa"/>
            <w:shd w:val="clear" w:color="auto" w:fill="D9D9D9" w:themeFill="background1" w:themeFillShade="D9"/>
          </w:tcPr>
          <w:p w14:paraId="2058E23D" w14:textId="77777777" w:rsidR="00E05E19" w:rsidRPr="007B6B11" w:rsidRDefault="00E05E19" w:rsidP="004E02BE">
            <w:pPr>
              <w:pStyle w:val="Z2Nagwektabeli"/>
              <w:rPr>
                <w:rFonts w:ascii="Lato" w:hAnsi="Lato" w:cs="Times New Roman"/>
                <w:szCs w:val="18"/>
              </w:rPr>
            </w:pPr>
            <w:r w:rsidRPr="007B6B11">
              <w:rPr>
                <w:rFonts w:ascii="Lato" w:hAnsi="Lato" w:cs="Times New Roman"/>
                <w:szCs w:val="18"/>
              </w:rPr>
              <w:t>Opis</w:t>
            </w:r>
          </w:p>
        </w:tc>
        <w:tc>
          <w:tcPr>
            <w:tcW w:w="840" w:type="dxa"/>
            <w:shd w:val="clear" w:color="auto" w:fill="D9D9D9" w:themeFill="background1" w:themeFillShade="D9"/>
          </w:tcPr>
          <w:p w14:paraId="0CEBFDDA" w14:textId="77777777" w:rsidR="00E05E19" w:rsidRPr="007B6B11" w:rsidRDefault="00E05E19" w:rsidP="004E02BE">
            <w:pPr>
              <w:pStyle w:val="Z2Nagwektabeli"/>
              <w:rPr>
                <w:rFonts w:ascii="Lato" w:hAnsi="Lato" w:cs="Times New Roman"/>
                <w:szCs w:val="18"/>
              </w:rPr>
            </w:pPr>
            <w:r w:rsidRPr="007B6B11">
              <w:rPr>
                <w:rFonts w:ascii="Lato" w:hAnsi="Lato" w:cs="Times New Roman"/>
                <w:szCs w:val="18"/>
              </w:rPr>
              <w:t>Nr pola</w:t>
            </w:r>
          </w:p>
        </w:tc>
        <w:tc>
          <w:tcPr>
            <w:tcW w:w="2095" w:type="dxa"/>
            <w:shd w:val="clear" w:color="auto" w:fill="D9D9D9" w:themeFill="background1" w:themeFillShade="D9"/>
          </w:tcPr>
          <w:p w14:paraId="547656CE" w14:textId="77777777" w:rsidR="00E05E19" w:rsidRPr="007B6B11" w:rsidRDefault="00E05E19" w:rsidP="004E02BE">
            <w:pPr>
              <w:pStyle w:val="Z2Nagwektabeli"/>
              <w:rPr>
                <w:rFonts w:ascii="Lato" w:hAnsi="Lato" w:cs="Times New Roman"/>
                <w:szCs w:val="18"/>
              </w:rPr>
            </w:pPr>
            <w:r w:rsidRPr="007B6B11">
              <w:rPr>
                <w:rFonts w:ascii="Lato" w:hAnsi="Lato" w:cs="Times New Roman"/>
                <w:szCs w:val="18"/>
              </w:rPr>
              <w:t>Typ, reguły</w:t>
            </w:r>
          </w:p>
        </w:tc>
        <w:tc>
          <w:tcPr>
            <w:tcW w:w="1197" w:type="dxa"/>
            <w:shd w:val="clear" w:color="auto" w:fill="D9D9D9" w:themeFill="background1" w:themeFillShade="D9"/>
          </w:tcPr>
          <w:p w14:paraId="5AED0908" w14:textId="77777777" w:rsidR="00E05E19" w:rsidRPr="007B6B11" w:rsidRDefault="00E05E19" w:rsidP="004E02BE">
            <w:pPr>
              <w:pStyle w:val="Z2Nagwektabeli"/>
              <w:rPr>
                <w:rFonts w:ascii="Lato" w:hAnsi="Lato" w:cs="Times New Roman"/>
                <w:szCs w:val="18"/>
              </w:rPr>
            </w:pPr>
            <w:r w:rsidRPr="007B6B11">
              <w:rPr>
                <w:rFonts w:ascii="Lato" w:hAnsi="Lato" w:cs="Times New Roman"/>
                <w:szCs w:val="18"/>
              </w:rPr>
              <w:t>Liczebność</w:t>
            </w:r>
          </w:p>
        </w:tc>
      </w:tr>
      <w:tr w:rsidR="00E05E19" w:rsidRPr="007B6B11" w14:paraId="018A1575" w14:textId="77777777" w:rsidTr="002A0452">
        <w:trPr>
          <w:trHeight w:val="213"/>
        </w:trPr>
        <w:tc>
          <w:tcPr>
            <w:tcW w:w="1788" w:type="dxa"/>
          </w:tcPr>
          <w:p w14:paraId="21764AEC" w14:textId="77777777" w:rsidR="00E05E19" w:rsidRPr="007B6B11" w:rsidRDefault="00E05E19" w:rsidP="004E02BE">
            <w:pPr>
              <w:pStyle w:val="Tabelazwyky"/>
            </w:pPr>
            <w:r w:rsidRPr="007B6B11">
              <w:t>exportNumberOfGoods</w:t>
            </w:r>
          </w:p>
        </w:tc>
        <w:tc>
          <w:tcPr>
            <w:tcW w:w="3360" w:type="dxa"/>
          </w:tcPr>
          <w:p w14:paraId="5224F6A8" w14:textId="77777777" w:rsidR="00E05E19" w:rsidRPr="007B6B11" w:rsidRDefault="00E05E19" w:rsidP="004E02BE">
            <w:pPr>
              <w:pStyle w:val="Tabelazwyky"/>
            </w:pPr>
            <w:r w:rsidRPr="007B6B11">
              <w:t>Sprzedaż na eksport.</w:t>
            </w:r>
          </w:p>
          <w:p w14:paraId="6F176A56" w14:textId="410F551C" w:rsidR="00E05E19" w:rsidRPr="007B6B11" w:rsidRDefault="00E05E19" w:rsidP="004E02BE">
            <w:pPr>
              <w:pStyle w:val="Tabelazwyky"/>
            </w:pPr>
            <w:r w:rsidRPr="007B6B11">
              <w:t xml:space="preserve">Ilość wyrobów w hektolitrach (z dokładnością do </w:t>
            </w:r>
            <w:r w:rsidR="00E21577" w:rsidRPr="007B6B11">
              <w:t>dwóch</w:t>
            </w:r>
            <w:r w:rsidRPr="007B6B11">
              <w:t xml:space="preserve"> miejsc po przecinku).</w:t>
            </w:r>
          </w:p>
        </w:tc>
        <w:tc>
          <w:tcPr>
            <w:tcW w:w="840" w:type="dxa"/>
          </w:tcPr>
          <w:p w14:paraId="7057673D" w14:textId="77777777" w:rsidR="00E05E19" w:rsidRPr="007B6B11" w:rsidRDefault="00E05E19" w:rsidP="004E02BE">
            <w:pPr>
              <w:pStyle w:val="Tabelazwyky"/>
            </w:pPr>
            <w:r w:rsidRPr="007B6B11">
              <w:t>273</w:t>
            </w:r>
          </w:p>
        </w:tc>
        <w:tc>
          <w:tcPr>
            <w:tcW w:w="2095" w:type="dxa"/>
          </w:tcPr>
          <w:p w14:paraId="6420950E" w14:textId="77777777" w:rsidR="00E05E19" w:rsidRPr="007B6B11" w:rsidRDefault="00E05E19" w:rsidP="004E02BE">
            <w:pPr>
              <w:pStyle w:val="Tabelazwyky"/>
            </w:pPr>
            <w:r w:rsidRPr="007B6B11">
              <w:t>ZAmountC</w:t>
            </w:r>
          </w:p>
        </w:tc>
        <w:tc>
          <w:tcPr>
            <w:tcW w:w="1197" w:type="dxa"/>
          </w:tcPr>
          <w:p w14:paraId="51032AB4" w14:textId="77777777" w:rsidR="00E05E19" w:rsidRPr="007B6B11" w:rsidRDefault="00E05E19" w:rsidP="004E02BE">
            <w:pPr>
              <w:pStyle w:val="Tabelazwyky"/>
            </w:pPr>
            <w:r w:rsidRPr="007B6B11">
              <w:t>0..1</w:t>
            </w:r>
          </w:p>
        </w:tc>
      </w:tr>
      <w:tr w:rsidR="00E05E19" w:rsidRPr="007B6B11" w14:paraId="43977242" w14:textId="77777777" w:rsidTr="002A0452">
        <w:trPr>
          <w:trHeight w:val="213"/>
        </w:trPr>
        <w:tc>
          <w:tcPr>
            <w:tcW w:w="1788" w:type="dxa"/>
          </w:tcPr>
          <w:p w14:paraId="2965E9B8" w14:textId="77777777" w:rsidR="00E05E19" w:rsidRPr="007B6B11" w:rsidRDefault="00E05E19" w:rsidP="004E02BE">
            <w:pPr>
              <w:pStyle w:val="Tabelazwyky"/>
            </w:pPr>
            <w:r w:rsidRPr="007B6B11">
              <w:t>exportTaxRate</w:t>
            </w:r>
          </w:p>
        </w:tc>
        <w:tc>
          <w:tcPr>
            <w:tcW w:w="3360" w:type="dxa"/>
          </w:tcPr>
          <w:p w14:paraId="45C404DF" w14:textId="77777777" w:rsidR="00E05E19" w:rsidRPr="007B6B11" w:rsidRDefault="00E05E19" w:rsidP="004E02BE">
            <w:pPr>
              <w:pStyle w:val="Tabelazwyky"/>
            </w:pPr>
            <w:r w:rsidRPr="007B6B11">
              <w:t>Sprzedaż na eksport.</w:t>
            </w:r>
          </w:p>
          <w:p w14:paraId="0BFBB9DE" w14:textId="02465638" w:rsidR="00E05E19" w:rsidRPr="007B6B11" w:rsidRDefault="00E05E19" w:rsidP="004E02BE">
            <w:pPr>
              <w:pStyle w:val="Tabelazwyky"/>
            </w:pPr>
            <w:r w:rsidRPr="007B6B11">
              <w:t xml:space="preserve">Stawka podatku (z dokładnością do </w:t>
            </w:r>
            <w:r w:rsidR="00E21577" w:rsidRPr="007B6B11">
              <w:t>dwóch</w:t>
            </w:r>
            <w:r w:rsidRPr="007B6B11">
              <w:t xml:space="preserve"> miejsc po przecinku).</w:t>
            </w:r>
          </w:p>
        </w:tc>
        <w:tc>
          <w:tcPr>
            <w:tcW w:w="840" w:type="dxa"/>
          </w:tcPr>
          <w:p w14:paraId="53162328" w14:textId="77777777" w:rsidR="00E05E19" w:rsidRPr="007B6B11" w:rsidRDefault="00E05E19" w:rsidP="004E02BE">
            <w:pPr>
              <w:pStyle w:val="Tabelazwyky"/>
            </w:pPr>
            <w:r w:rsidRPr="007B6B11">
              <w:t>274</w:t>
            </w:r>
          </w:p>
        </w:tc>
        <w:tc>
          <w:tcPr>
            <w:tcW w:w="2095" w:type="dxa"/>
          </w:tcPr>
          <w:p w14:paraId="134FA780" w14:textId="77777777" w:rsidR="00E05E19" w:rsidRPr="007B6B11" w:rsidRDefault="00E05E19" w:rsidP="004E02BE">
            <w:pPr>
              <w:pStyle w:val="Tabelazwyky"/>
            </w:pPr>
            <w:r w:rsidRPr="007B6B11">
              <w:t>ZAmountC</w:t>
            </w:r>
          </w:p>
        </w:tc>
        <w:tc>
          <w:tcPr>
            <w:tcW w:w="1197" w:type="dxa"/>
          </w:tcPr>
          <w:p w14:paraId="71D9978A" w14:textId="77777777" w:rsidR="00E05E19" w:rsidRPr="007B6B11" w:rsidRDefault="00E05E19" w:rsidP="004E02BE">
            <w:pPr>
              <w:pStyle w:val="Tabelazwyky"/>
            </w:pPr>
            <w:r w:rsidRPr="007B6B11">
              <w:t>0..1</w:t>
            </w:r>
          </w:p>
        </w:tc>
      </w:tr>
      <w:tr w:rsidR="00E05E19" w:rsidRPr="007B6B11" w14:paraId="45F8AF4D" w14:textId="77777777" w:rsidTr="002A0452">
        <w:trPr>
          <w:trHeight w:val="213"/>
        </w:trPr>
        <w:tc>
          <w:tcPr>
            <w:tcW w:w="1788" w:type="dxa"/>
          </w:tcPr>
          <w:p w14:paraId="240721D3" w14:textId="77777777" w:rsidR="00E05E19" w:rsidRPr="007B6B11" w:rsidRDefault="00E05E19" w:rsidP="004E02BE">
            <w:pPr>
              <w:pStyle w:val="Tabelazwyky"/>
            </w:pPr>
            <w:r w:rsidRPr="007B6B11">
              <w:t>exportAmountOfTax</w:t>
            </w:r>
          </w:p>
        </w:tc>
        <w:tc>
          <w:tcPr>
            <w:tcW w:w="3360" w:type="dxa"/>
          </w:tcPr>
          <w:p w14:paraId="40A958F2" w14:textId="77777777" w:rsidR="00E05E19" w:rsidRPr="007B6B11" w:rsidRDefault="00E05E19" w:rsidP="004E02BE">
            <w:pPr>
              <w:pStyle w:val="Tabelazwyky"/>
            </w:pPr>
            <w:r w:rsidRPr="007B6B11">
              <w:t>Sprzedaż na eksport.</w:t>
            </w:r>
          </w:p>
          <w:p w14:paraId="3BC605B8" w14:textId="7E6F2423" w:rsidR="00E05E19" w:rsidRPr="007B6B11" w:rsidRDefault="002C70AC" w:rsidP="004E02BE">
            <w:pPr>
              <w:pStyle w:val="Tabelazwyky"/>
            </w:pPr>
            <w:r w:rsidRPr="007B6B11">
              <w:t>Podatek akcyzowy (w zł.)</w:t>
            </w:r>
          </w:p>
        </w:tc>
        <w:tc>
          <w:tcPr>
            <w:tcW w:w="840" w:type="dxa"/>
          </w:tcPr>
          <w:p w14:paraId="36D63A76" w14:textId="77777777" w:rsidR="00E05E19" w:rsidRPr="007B6B11" w:rsidRDefault="00E05E19" w:rsidP="004E02BE">
            <w:pPr>
              <w:pStyle w:val="Tabelazwyky"/>
            </w:pPr>
            <w:r w:rsidRPr="007B6B11">
              <w:t>275</w:t>
            </w:r>
          </w:p>
        </w:tc>
        <w:tc>
          <w:tcPr>
            <w:tcW w:w="2095" w:type="dxa"/>
          </w:tcPr>
          <w:p w14:paraId="538D99CE" w14:textId="77777777" w:rsidR="00E05E19" w:rsidRPr="007B6B11" w:rsidRDefault="00E05E19" w:rsidP="004E02BE">
            <w:pPr>
              <w:pStyle w:val="Tabelazwyky"/>
            </w:pPr>
            <w:r w:rsidRPr="007B6B11">
              <w:t>ZAmountP</w:t>
            </w:r>
          </w:p>
        </w:tc>
        <w:tc>
          <w:tcPr>
            <w:tcW w:w="1197" w:type="dxa"/>
          </w:tcPr>
          <w:p w14:paraId="7A5264F9" w14:textId="77777777" w:rsidR="00E05E19" w:rsidRPr="007B6B11" w:rsidRDefault="00E05E19" w:rsidP="004E02BE">
            <w:pPr>
              <w:pStyle w:val="Tabelazwyky"/>
            </w:pPr>
            <w:r w:rsidRPr="007B6B11">
              <w:t>0..1</w:t>
            </w:r>
          </w:p>
        </w:tc>
      </w:tr>
      <w:tr w:rsidR="00E05E19" w:rsidRPr="007B6B11" w14:paraId="3EB10EED" w14:textId="77777777" w:rsidTr="002A0452">
        <w:trPr>
          <w:trHeight w:val="213"/>
        </w:trPr>
        <w:tc>
          <w:tcPr>
            <w:tcW w:w="1788" w:type="dxa"/>
          </w:tcPr>
          <w:p w14:paraId="7069E6C6" w14:textId="77777777" w:rsidR="00E05E19" w:rsidRPr="007B6B11" w:rsidRDefault="00E05E19" w:rsidP="004E02BE">
            <w:pPr>
              <w:pStyle w:val="Tabelazwyky"/>
            </w:pPr>
            <w:r w:rsidRPr="007B6B11">
              <w:t>totalNumberOfGoods</w:t>
            </w:r>
          </w:p>
        </w:tc>
        <w:tc>
          <w:tcPr>
            <w:tcW w:w="3360" w:type="dxa"/>
          </w:tcPr>
          <w:p w14:paraId="29C736E9" w14:textId="77777777" w:rsidR="00E05E19" w:rsidRPr="007B6B11" w:rsidRDefault="00E05E19" w:rsidP="004E02BE">
            <w:pPr>
              <w:pStyle w:val="Tabelazwyky"/>
            </w:pPr>
            <w:r w:rsidRPr="007B6B11">
              <w:t>Razem.</w:t>
            </w:r>
          </w:p>
          <w:p w14:paraId="5A926195" w14:textId="68490456" w:rsidR="00E05E19" w:rsidRPr="007B6B11" w:rsidRDefault="00E05E19" w:rsidP="004E02BE">
            <w:pPr>
              <w:pStyle w:val="Tabelazwyky"/>
            </w:pPr>
            <w:r w:rsidRPr="007B6B11">
              <w:lastRenderedPageBreak/>
              <w:t xml:space="preserve">Ilość wyrobów w hektolitrach (z dokładnością do </w:t>
            </w:r>
            <w:r w:rsidR="00E21577" w:rsidRPr="007B6B11">
              <w:t>dwóch</w:t>
            </w:r>
            <w:r w:rsidRPr="007B6B11">
              <w:t xml:space="preserve"> miejsc po przecinku).</w:t>
            </w:r>
          </w:p>
        </w:tc>
        <w:tc>
          <w:tcPr>
            <w:tcW w:w="840" w:type="dxa"/>
          </w:tcPr>
          <w:p w14:paraId="3CB68245" w14:textId="77777777" w:rsidR="00E05E19" w:rsidRPr="007B6B11" w:rsidRDefault="00E05E19" w:rsidP="004E02BE">
            <w:pPr>
              <w:pStyle w:val="Tabelazwyky"/>
            </w:pPr>
            <w:r w:rsidRPr="007B6B11">
              <w:lastRenderedPageBreak/>
              <w:t>276</w:t>
            </w:r>
          </w:p>
        </w:tc>
        <w:tc>
          <w:tcPr>
            <w:tcW w:w="2095" w:type="dxa"/>
          </w:tcPr>
          <w:p w14:paraId="40B0758C" w14:textId="77777777" w:rsidR="00E05E19" w:rsidRPr="007B6B11" w:rsidRDefault="00E05E19" w:rsidP="004E02BE">
            <w:pPr>
              <w:pStyle w:val="Tabelazwyky"/>
            </w:pPr>
            <w:r w:rsidRPr="007B6B11">
              <w:t>ZAmountC</w:t>
            </w:r>
          </w:p>
          <w:p w14:paraId="4C9A4597" w14:textId="77777777" w:rsidR="00E05E19" w:rsidRPr="007B6B11" w:rsidRDefault="00E05E19" w:rsidP="004E02BE">
            <w:pPr>
              <w:pStyle w:val="Tabelazwyky"/>
            </w:pPr>
            <w:r w:rsidRPr="007B6B11">
              <w:lastRenderedPageBreak/>
              <w:t>Patrz reguła R14</w:t>
            </w:r>
          </w:p>
        </w:tc>
        <w:tc>
          <w:tcPr>
            <w:tcW w:w="1197" w:type="dxa"/>
          </w:tcPr>
          <w:p w14:paraId="556C8181" w14:textId="77777777" w:rsidR="00E05E19" w:rsidRPr="007B6B11" w:rsidRDefault="00E05E19" w:rsidP="004E02BE">
            <w:pPr>
              <w:pStyle w:val="Tabelazwyky"/>
            </w:pPr>
            <w:r w:rsidRPr="007B6B11">
              <w:lastRenderedPageBreak/>
              <w:t>1..1</w:t>
            </w:r>
          </w:p>
        </w:tc>
      </w:tr>
      <w:tr w:rsidR="00E05E19" w:rsidRPr="007B6B11" w14:paraId="327199EF" w14:textId="77777777" w:rsidTr="002A0452">
        <w:trPr>
          <w:trHeight w:val="213"/>
        </w:trPr>
        <w:tc>
          <w:tcPr>
            <w:tcW w:w="1788" w:type="dxa"/>
          </w:tcPr>
          <w:p w14:paraId="29966481" w14:textId="77777777" w:rsidR="00E05E19" w:rsidRPr="007B6B11" w:rsidRDefault="00E05E19" w:rsidP="004E02BE">
            <w:pPr>
              <w:pStyle w:val="Tabelazwyky"/>
            </w:pPr>
            <w:r w:rsidRPr="007B6B11">
              <w:t>totalAmountOfTax</w:t>
            </w:r>
          </w:p>
        </w:tc>
        <w:tc>
          <w:tcPr>
            <w:tcW w:w="3360" w:type="dxa"/>
          </w:tcPr>
          <w:p w14:paraId="099A6A81" w14:textId="77777777" w:rsidR="00E05E19" w:rsidRPr="007B6B11" w:rsidRDefault="00E05E19" w:rsidP="004E02BE">
            <w:pPr>
              <w:pStyle w:val="Tabelazwyky"/>
            </w:pPr>
            <w:r w:rsidRPr="007B6B11">
              <w:t>Razem.</w:t>
            </w:r>
          </w:p>
          <w:p w14:paraId="03F48ED7" w14:textId="4F2BBE64" w:rsidR="00E05E19" w:rsidRPr="007B6B11" w:rsidRDefault="002C70AC" w:rsidP="004E02BE">
            <w:pPr>
              <w:pStyle w:val="Tabelazwyky"/>
            </w:pPr>
            <w:r w:rsidRPr="007B6B11">
              <w:t>Podatek akcyzowo (w zł.)</w:t>
            </w:r>
          </w:p>
        </w:tc>
        <w:tc>
          <w:tcPr>
            <w:tcW w:w="840" w:type="dxa"/>
          </w:tcPr>
          <w:p w14:paraId="58187584" w14:textId="77777777" w:rsidR="00E05E19" w:rsidRPr="007B6B11" w:rsidRDefault="00E05E19" w:rsidP="004E02BE">
            <w:pPr>
              <w:pStyle w:val="Tabelazwyky"/>
            </w:pPr>
            <w:r w:rsidRPr="007B6B11">
              <w:t>277</w:t>
            </w:r>
          </w:p>
        </w:tc>
        <w:tc>
          <w:tcPr>
            <w:tcW w:w="2095" w:type="dxa"/>
          </w:tcPr>
          <w:p w14:paraId="3D61379F" w14:textId="77777777" w:rsidR="00E05E19" w:rsidRPr="007B6B11" w:rsidRDefault="00E05E19" w:rsidP="004E02BE">
            <w:pPr>
              <w:pStyle w:val="Tabelazwyky"/>
            </w:pPr>
            <w:r w:rsidRPr="007B6B11">
              <w:t>ZAmountP</w:t>
            </w:r>
          </w:p>
          <w:p w14:paraId="559FB377" w14:textId="77777777" w:rsidR="00E05E19" w:rsidRPr="007B6B11" w:rsidRDefault="00E05E19" w:rsidP="004E02BE">
            <w:pPr>
              <w:pStyle w:val="Tabelazwyky"/>
            </w:pPr>
            <w:r w:rsidRPr="007B6B11">
              <w:t>Patrz reguła R15</w:t>
            </w:r>
          </w:p>
        </w:tc>
        <w:tc>
          <w:tcPr>
            <w:tcW w:w="1197" w:type="dxa"/>
          </w:tcPr>
          <w:p w14:paraId="6AB4BADD" w14:textId="77777777" w:rsidR="00E05E19" w:rsidRPr="007B6B11" w:rsidRDefault="00E05E19" w:rsidP="004E02BE">
            <w:pPr>
              <w:pStyle w:val="Tabelazwyky"/>
            </w:pPr>
            <w:r w:rsidRPr="007B6B11">
              <w:t>1..1</w:t>
            </w:r>
          </w:p>
        </w:tc>
      </w:tr>
      <w:tr w:rsidR="00E05E19" w:rsidRPr="007B6B11" w14:paraId="0DDDE5F7" w14:textId="77777777" w:rsidTr="002A0452">
        <w:trPr>
          <w:trHeight w:val="213"/>
        </w:trPr>
        <w:tc>
          <w:tcPr>
            <w:tcW w:w="1788" w:type="dxa"/>
          </w:tcPr>
          <w:p w14:paraId="4B2B4402" w14:textId="77777777" w:rsidR="00E05E19" w:rsidRPr="007B6B11" w:rsidRDefault="00E05E19" w:rsidP="004E02BE">
            <w:pPr>
              <w:pStyle w:val="Tabelazwyky"/>
            </w:pPr>
            <w:r w:rsidRPr="007B6B11">
              <w:t>Item</w:t>
            </w:r>
          </w:p>
        </w:tc>
        <w:tc>
          <w:tcPr>
            <w:tcW w:w="3360" w:type="dxa"/>
          </w:tcPr>
          <w:p w14:paraId="55DCE6EE" w14:textId="77777777" w:rsidR="00E05E19" w:rsidRPr="007B6B11" w:rsidRDefault="00E05E19" w:rsidP="004E02BE">
            <w:pPr>
              <w:pStyle w:val="Tabelazwyky"/>
            </w:pPr>
            <w:r w:rsidRPr="007B6B11">
              <w:t>Obliczenie wysokości podatku akcyzowego od poszczególnych wyrobów.</w:t>
            </w:r>
          </w:p>
        </w:tc>
        <w:tc>
          <w:tcPr>
            <w:tcW w:w="840" w:type="dxa"/>
          </w:tcPr>
          <w:p w14:paraId="16940903" w14:textId="77777777" w:rsidR="00E05E19" w:rsidRPr="007B6B11" w:rsidRDefault="00E05E19" w:rsidP="004E02BE">
            <w:pPr>
              <w:pStyle w:val="Tabelazwyky"/>
            </w:pPr>
            <w:r w:rsidRPr="007B6B11">
              <w:t>F</w:t>
            </w:r>
          </w:p>
        </w:tc>
        <w:tc>
          <w:tcPr>
            <w:tcW w:w="2095" w:type="dxa"/>
          </w:tcPr>
          <w:p w14:paraId="482A75AE" w14:textId="77777777" w:rsidR="00E05E19" w:rsidRPr="007B6B11" w:rsidRDefault="00E05E19" w:rsidP="004E02BE">
            <w:pPr>
              <w:pStyle w:val="Tabelazwyky"/>
            </w:pPr>
            <w:r w:rsidRPr="007B6B11">
              <w:t>ItemType</w:t>
            </w:r>
          </w:p>
        </w:tc>
        <w:tc>
          <w:tcPr>
            <w:tcW w:w="1197" w:type="dxa"/>
          </w:tcPr>
          <w:p w14:paraId="1FF179E4" w14:textId="77777777" w:rsidR="00E05E19" w:rsidRPr="007B6B11" w:rsidRDefault="00E05E19" w:rsidP="004E02BE">
            <w:pPr>
              <w:pStyle w:val="Tabelazwyky"/>
            </w:pPr>
            <w:r w:rsidRPr="007B6B11">
              <w:t>0..99</w:t>
            </w:r>
          </w:p>
        </w:tc>
      </w:tr>
    </w:tbl>
    <w:p w14:paraId="16AD2962" w14:textId="4CE21E4A" w:rsidR="00104784" w:rsidRPr="007B6B11" w:rsidRDefault="00104784" w:rsidP="004E02BE">
      <w:pPr>
        <w:pStyle w:val="Z2PodpisRysunkuTabeli"/>
      </w:pPr>
      <w:bookmarkStart w:id="244" w:name="_Toc97503875"/>
      <w:bookmarkStart w:id="245" w:name="_Toc183172127"/>
      <w:r w:rsidRPr="007B6B11">
        <w:t xml:space="preserve">Rysunek </w:t>
      </w:r>
      <w:r w:rsidR="00E354C5">
        <w:fldChar w:fldCharType="begin"/>
      </w:r>
      <w:r w:rsidR="00E354C5">
        <w:instrText xml:space="preserve"> SEQ Rysunek \* ARABIC </w:instrText>
      </w:r>
      <w:r w:rsidR="00E354C5">
        <w:fldChar w:fldCharType="separate"/>
      </w:r>
      <w:r w:rsidR="006D48AD">
        <w:rPr>
          <w:noProof/>
        </w:rPr>
        <w:t>21</w:t>
      </w:r>
      <w:r w:rsidR="00E354C5">
        <w:fldChar w:fldCharType="end"/>
      </w:r>
      <w:r w:rsidRPr="007B6B11">
        <w:t>. Struktura &lt;ItemsType&gt;, Obliczenie wysokości podatku akcyzowego od poszczególnych wyrobów (podsumowanie pozycji) załącznika AKC-4B.</w:t>
      </w:r>
      <w:bookmarkEnd w:id="244"/>
      <w:bookmarkEnd w:id="245"/>
    </w:p>
    <w:p w14:paraId="22683E1A" w14:textId="77777777" w:rsidR="003C458F" w:rsidRPr="007B6B11" w:rsidRDefault="003C458F" w:rsidP="004E02BE">
      <w:r w:rsidRPr="007B6B11">
        <w:rPr>
          <w:noProof/>
        </w:rPr>
        <w:drawing>
          <wp:inline distT="0" distB="0" distL="0" distR="0" wp14:anchorId="0B092198" wp14:editId="6FA346B3">
            <wp:extent cx="5715000" cy="2743200"/>
            <wp:effectExtent l="19050" t="19050" r="19050" b="19050"/>
            <wp:docPr id="52" name="Obraz 52" descr="Rysunek przedstawia strukturę  &lt;ItemsType&gt;, Obliczenie wysokości podatku akcyzowego od poszczególnych wyrobów (podsumowani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Obraz 52" descr="Rysunek przedstawia strukturę  &lt;ItemsType&gt;, Obliczenie wysokości podatku akcyzowego od poszczególnych wyrobów (podsumowanie pozycji) załącznika AKC-4B."/>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7B95ED27" w14:textId="795CAAAB" w:rsidR="003C458F" w:rsidRPr="007B6B11" w:rsidRDefault="003C458F" w:rsidP="004E02BE">
      <w:pPr>
        <w:pStyle w:val="Z2PodpisRysunkuTabeli"/>
      </w:pPr>
      <w:bookmarkStart w:id="246" w:name="_Toc183172001"/>
      <w:r w:rsidRPr="007B6B11">
        <w:t xml:space="preserve">Tabela </w:t>
      </w:r>
      <w:r w:rsidR="00E354C5">
        <w:fldChar w:fldCharType="begin"/>
      </w:r>
      <w:r w:rsidR="00E354C5">
        <w:instrText xml:space="preserve"> SEQ Tabela \* ARABIC </w:instrText>
      </w:r>
      <w:r w:rsidR="00E354C5">
        <w:fldChar w:fldCharType="separate"/>
      </w:r>
      <w:r w:rsidR="006D48AD">
        <w:rPr>
          <w:noProof/>
        </w:rPr>
        <w:t>33</w:t>
      </w:r>
      <w:r w:rsidR="00E354C5">
        <w:fldChar w:fldCharType="end"/>
      </w:r>
      <w:r w:rsidRPr="007B6B11">
        <w:t>. Struktura &lt;ItemType&gt;, Obliczenie wysokości podatku akcyzowego od poszczególnych wyrobów (składowe pozycji) załącznika AKC-4</w:t>
      </w:r>
      <w:r w:rsidR="004F3EF3" w:rsidRPr="007B6B11">
        <w:t>B</w:t>
      </w:r>
      <w:r w:rsidRPr="007B6B11">
        <w:t>.</w:t>
      </w:r>
      <w:bookmarkEnd w:id="246"/>
    </w:p>
    <w:tbl>
      <w:tblPr>
        <w:tblStyle w:val="Tabela-Siatka"/>
        <w:tblW w:w="9280" w:type="dxa"/>
        <w:tblLayout w:type="fixed"/>
        <w:tblLook w:val="01E0" w:firstRow="1" w:lastRow="1" w:firstColumn="1" w:lastColumn="1" w:noHBand="0" w:noVBand="0"/>
        <w:tblCaption w:val="Struktura &lt;ItemType&gt;, Obliczenie wysokości podatku akcyzowego od poszczególnych wyrobów (składowe pozycji) załącznika AKC-4B."/>
      </w:tblPr>
      <w:tblGrid>
        <w:gridCol w:w="1788"/>
        <w:gridCol w:w="3360"/>
        <w:gridCol w:w="840"/>
        <w:gridCol w:w="2095"/>
        <w:gridCol w:w="1197"/>
      </w:tblGrid>
      <w:tr w:rsidR="003C458F" w:rsidRPr="007B6B11" w14:paraId="697D4F26" w14:textId="77777777" w:rsidTr="004F6B2A">
        <w:trPr>
          <w:trHeight w:val="213"/>
          <w:tblHeader/>
        </w:trPr>
        <w:tc>
          <w:tcPr>
            <w:tcW w:w="1788" w:type="dxa"/>
            <w:shd w:val="clear" w:color="auto" w:fill="D9D9D9" w:themeFill="background1" w:themeFillShade="D9"/>
          </w:tcPr>
          <w:p w14:paraId="3AC28826" w14:textId="77777777" w:rsidR="003C458F" w:rsidRPr="007B6B11" w:rsidRDefault="003C458F" w:rsidP="004E02BE">
            <w:pPr>
              <w:pStyle w:val="Z2Nagwektabeli"/>
              <w:rPr>
                <w:rFonts w:ascii="Lato" w:hAnsi="Lato" w:cs="Times New Roman"/>
                <w:szCs w:val="18"/>
              </w:rPr>
            </w:pPr>
            <w:r w:rsidRPr="007B6B11">
              <w:rPr>
                <w:rFonts w:ascii="Lato" w:hAnsi="Lato" w:cs="Times New Roman"/>
                <w:szCs w:val="18"/>
              </w:rPr>
              <w:t xml:space="preserve">Nazwa </w:t>
            </w:r>
          </w:p>
        </w:tc>
        <w:tc>
          <w:tcPr>
            <w:tcW w:w="3360" w:type="dxa"/>
            <w:shd w:val="clear" w:color="auto" w:fill="D9D9D9" w:themeFill="background1" w:themeFillShade="D9"/>
          </w:tcPr>
          <w:p w14:paraId="53EDFE95" w14:textId="77777777" w:rsidR="003C458F" w:rsidRPr="007B6B11" w:rsidRDefault="003C458F" w:rsidP="004E02BE">
            <w:pPr>
              <w:pStyle w:val="Z2Nagwektabeli"/>
              <w:rPr>
                <w:rFonts w:ascii="Lato" w:hAnsi="Lato" w:cs="Times New Roman"/>
                <w:szCs w:val="18"/>
              </w:rPr>
            </w:pPr>
            <w:r w:rsidRPr="007B6B11">
              <w:rPr>
                <w:rFonts w:ascii="Lato" w:hAnsi="Lato" w:cs="Times New Roman"/>
                <w:szCs w:val="18"/>
              </w:rPr>
              <w:t>Opis</w:t>
            </w:r>
          </w:p>
        </w:tc>
        <w:tc>
          <w:tcPr>
            <w:tcW w:w="840" w:type="dxa"/>
            <w:shd w:val="clear" w:color="auto" w:fill="D9D9D9" w:themeFill="background1" w:themeFillShade="D9"/>
          </w:tcPr>
          <w:p w14:paraId="6C4C7FBB" w14:textId="77777777" w:rsidR="003C458F" w:rsidRPr="007B6B11" w:rsidRDefault="003C458F" w:rsidP="004E02BE">
            <w:pPr>
              <w:pStyle w:val="Z2Nagwektabeli"/>
              <w:rPr>
                <w:rFonts w:ascii="Lato" w:hAnsi="Lato" w:cs="Times New Roman"/>
                <w:szCs w:val="18"/>
              </w:rPr>
            </w:pPr>
            <w:r w:rsidRPr="007B6B11">
              <w:rPr>
                <w:rFonts w:ascii="Lato" w:hAnsi="Lato" w:cs="Times New Roman"/>
                <w:szCs w:val="18"/>
              </w:rPr>
              <w:t>Nr pola</w:t>
            </w:r>
          </w:p>
        </w:tc>
        <w:tc>
          <w:tcPr>
            <w:tcW w:w="2095" w:type="dxa"/>
            <w:shd w:val="clear" w:color="auto" w:fill="D9D9D9" w:themeFill="background1" w:themeFillShade="D9"/>
          </w:tcPr>
          <w:p w14:paraId="4DCD0E76" w14:textId="77777777" w:rsidR="003C458F" w:rsidRPr="007B6B11" w:rsidRDefault="003C458F" w:rsidP="004E02BE">
            <w:pPr>
              <w:pStyle w:val="Z2Nagwektabeli"/>
              <w:rPr>
                <w:rFonts w:ascii="Lato" w:hAnsi="Lato" w:cs="Times New Roman"/>
                <w:szCs w:val="18"/>
              </w:rPr>
            </w:pPr>
            <w:r w:rsidRPr="007B6B11">
              <w:rPr>
                <w:rFonts w:ascii="Lato" w:hAnsi="Lato" w:cs="Times New Roman"/>
                <w:szCs w:val="18"/>
              </w:rPr>
              <w:t>Typ, reguły</w:t>
            </w:r>
          </w:p>
        </w:tc>
        <w:tc>
          <w:tcPr>
            <w:tcW w:w="1197" w:type="dxa"/>
            <w:shd w:val="clear" w:color="auto" w:fill="D9D9D9" w:themeFill="background1" w:themeFillShade="D9"/>
          </w:tcPr>
          <w:p w14:paraId="4EB0A380" w14:textId="77777777" w:rsidR="003C458F" w:rsidRPr="007B6B11" w:rsidRDefault="003C458F" w:rsidP="004E02BE">
            <w:pPr>
              <w:pStyle w:val="Z2Nagwektabeli"/>
              <w:rPr>
                <w:rFonts w:ascii="Lato" w:hAnsi="Lato" w:cs="Times New Roman"/>
                <w:szCs w:val="18"/>
              </w:rPr>
            </w:pPr>
            <w:r w:rsidRPr="007B6B11">
              <w:rPr>
                <w:rFonts w:ascii="Lato" w:hAnsi="Lato" w:cs="Times New Roman"/>
                <w:szCs w:val="18"/>
              </w:rPr>
              <w:t>Liczebność</w:t>
            </w:r>
          </w:p>
        </w:tc>
      </w:tr>
      <w:tr w:rsidR="003C458F" w:rsidRPr="007B6B11" w14:paraId="5918B239" w14:textId="77777777" w:rsidTr="002A0452">
        <w:trPr>
          <w:trHeight w:val="213"/>
        </w:trPr>
        <w:tc>
          <w:tcPr>
            <w:tcW w:w="1788" w:type="dxa"/>
          </w:tcPr>
          <w:p w14:paraId="075242FE" w14:textId="77777777" w:rsidR="003C458F" w:rsidRPr="007B6B11" w:rsidRDefault="003C458F" w:rsidP="004E02BE">
            <w:pPr>
              <w:pStyle w:val="Tabelazwyky"/>
            </w:pPr>
            <w:r w:rsidRPr="007B6B11">
              <w:t>id</w:t>
            </w:r>
          </w:p>
        </w:tc>
        <w:tc>
          <w:tcPr>
            <w:tcW w:w="3360" w:type="dxa"/>
          </w:tcPr>
          <w:p w14:paraId="79E0CA1C" w14:textId="77777777" w:rsidR="003C458F" w:rsidRPr="007B6B11" w:rsidRDefault="003C458F" w:rsidP="004E02BE">
            <w:pPr>
              <w:pStyle w:val="Tabelazwyky"/>
            </w:pPr>
            <w:r w:rsidRPr="007B6B11">
              <w:t>Liczba porządkowa.</w:t>
            </w:r>
          </w:p>
        </w:tc>
        <w:tc>
          <w:tcPr>
            <w:tcW w:w="840" w:type="dxa"/>
          </w:tcPr>
          <w:p w14:paraId="3FB68B15" w14:textId="77777777" w:rsidR="003C458F" w:rsidRPr="007B6B11" w:rsidRDefault="003C458F" w:rsidP="004E02BE">
            <w:pPr>
              <w:pStyle w:val="Tabelazwyky"/>
            </w:pPr>
            <w:r w:rsidRPr="007B6B11">
              <w:t>F.a</w:t>
            </w:r>
          </w:p>
        </w:tc>
        <w:tc>
          <w:tcPr>
            <w:tcW w:w="2095" w:type="dxa"/>
          </w:tcPr>
          <w:p w14:paraId="590288A8" w14:textId="77777777" w:rsidR="003C458F" w:rsidRPr="007B6B11" w:rsidRDefault="003C458F" w:rsidP="004E02BE">
            <w:pPr>
              <w:pStyle w:val="Tabelazwyky"/>
            </w:pPr>
            <w:r w:rsidRPr="007B6B11">
              <w:t>ZNumeric</w:t>
            </w:r>
          </w:p>
        </w:tc>
        <w:tc>
          <w:tcPr>
            <w:tcW w:w="1197" w:type="dxa"/>
          </w:tcPr>
          <w:p w14:paraId="514181AD" w14:textId="77777777" w:rsidR="003C458F" w:rsidRPr="007B6B11" w:rsidRDefault="003C458F" w:rsidP="004E02BE">
            <w:pPr>
              <w:pStyle w:val="Tabelazwyky"/>
            </w:pPr>
            <w:r w:rsidRPr="007B6B11">
              <w:t>1..1</w:t>
            </w:r>
          </w:p>
        </w:tc>
      </w:tr>
      <w:tr w:rsidR="003C458F" w:rsidRPr="007B6B11" w14:paraId="1BA05FD2" w14:textId="77777777" w:rsidTr="002A0452">
        <w:trPr>
          <w:trHeight w:val="213"/>
        </w:trPr>
        <w:tc>
          <w:tcPr>
            <w:tcW w:w="1788" w:type="dxa"/>
          </w:tcPr>
          <w:p w14:paraId="237A0F86" w14:textId="77777777" w:rsidR="003C458F" w:rsidRPr="007B6B11" w:rsidRDefault="003C458F" w:rsidP="004E02BE">
            <w:pPr>
              <w:pStyle w:val="Tabelazwyky"/>
            </w:pPr>
            <w:r w:rsidRPr="007B6B11">
              <w:t>groupOfGoodsName</w:t>
            </w:r>
          </w:p>
        </w:tc>
        <w:tc>
          <w:tcPr>
            <w:tcW w:w="3360" w:type="dxa"/>
          </w:tcPr>
          <w:p w14:paraId="1CB240DA" w14:textId="77777777" w:rsidR="003C458F" w:rsidRPr="007B6B11" w:rsidRDefault="003C458F" w:rsidP="004E02BE">
            <w:pPr>
              <w:pStyle w:val="Tabelazwyky"/>
            </w:pPr>
            <w:r w:rsidRPr="007B6B11">
              <w:t>Nazwa grupy wyrobów, dla których ustalono odrębne stawki podatkowe</w:t>
            </w:r>
          </w:p>
        </w:tc>
        <w:tc>
          <w:tcPr>
            <w:tcW w:w="840" w:type="dxa"/>
          </w:tcPr>
          <w:p w14:paraId="7D6EB55F" w14:textId="77777777" w:rsidR="003C458F" w:rsidRPr="007B6B11" w:rsidRDefault="003C458F" w:rsidP="004E02BE">
            <w:pPr>
              <w:pStyle w:val="Tabelazwyky"/>
            </w:pPr>
            <w:r w:rsidRPr="007B6B11">
              <w:t>F.b</w:t>
            </w:r>
          </w:p>
        </w:tc>
        <w:tc>
          <w:tcPr>
            <w:tcW w:w="2095" w:type="dxa"/>
          </w:tcPr>
          <w:p w14:paraId="1B30F6F9" w14:textId="77777777" w:rsidR="003C458F" w:rsidRPr="007B6B11" w:rsidRDefault="003C458F" w:rsidP="004E02BE">
            <w:pPr>
              <w:pStyle w:val="Tabelazwyky"/>
            </w:pPr>
            <w:r w:rsidRPr="007B6B11">
              <w:t>ZCharacter</w:t>
            </w:r>
          </w:p>
          <w:p w14:paraId="407F72DE" w14:textId="57819F2B" w:rsidR="003C458F" w:rsidRPr="007B6B11" w:rsidRDefault="003C458F" w:rsidP="004E02BE">
            <w:pPr>
              <w:pStyle w:val="Tabelazwyky"/>
            </w:pPr>
            <w:r w:rsidRPr="007B6B11">
              <w:t>Patrz reguła R16</w:t>
            </w:r>
          </w:p>
        </w:tc>
        <w:tc>
          <w:tcPr>
            <w:tcW w:w="1197" w:type="dxa"/>
          </w:tcPr>
          <w:p w14:paraId="74668244" w14:textId="77777777" w:rsidR="003C458F" w:rsidRPr="007B6B11" w:rsidRDefault="003C458F" w:rsidP="004E02BE">
            <w:pPr>
              <w:pStyle w:val="Tabelazwyky"/>
            </w:pPr>
            <w:r w:rsidRPr="007B6B11">
              <w:t>1..1</w:t>
            </w:r>
          </w:p>
        </w:tc>
      </w:tr>
      <w:tr w:rsidR="003C458F" w:rsidRPr="007B6B11" w14:paraId="132F4B97" w14:textId="77777777" w:rsidTr="002A0452">
        <w:trPr>
          <w:trHeight w:val="213"/>
        </w:trPr>
        <w:tc>
          <w:tcPr>
            <w:tcW w:w="1788" w:type="dxa"/>
          </w:tcPr>
          <w:p w14:paraId="7288AB2A" w14:textId="77777777" w:rsidR="003C458F" w:rsidRPr="007B6B11" w:rsidRDefault="003C458F" w:rsidP="004E02BE">
            <w:pPr>
              <w:pStyle w:val="Tabelazwyky"/>
            </w:pPr>
            <w:r w:rsidRPr="007B6B11">
              <w:t>shortages</w:t>
            </w:r>
          </w:p>
        </w:tc>
        <w:tc>
          <w:tcPr>
            <w:tcW w:w="3360" w:type="dxa"/>
          </w:tcPr>
          <w:p w14:paraId="23C6713C" w14:textId="254F563D" w:rsidR="00907AF4" w:rsidRPr="007B6B11" w:rsidRDefault="00907AF4" w:rsidP="004E02BE">
            <w:pPr>
              <w:pStyle w:val="Tabelazwyky"/>
            </w:pPr>
            <w:r w:rsidRPr="007B6B11">
              <w:t xml:space="preserve">W przypadku wykazywania ubytków wyrobów akcyzowych (przekraczających normy dopuszczalnych ubytków) lub całkowitego zniszczenia wyrobów, </w:t>
            </w:r>
          </w:p>
          <w:p w14:paraId="0EF2BEE0" w14:textId="0FE1EFF0" w:rsidR="00907AF4" w:rsidRPr="007B6B11" w:rsidRDefault="00907AF4" w:rsidP="004E02BE">
            <w:pPr>
              <w:pStyle w:val="Tabelazwyky"/>
            </w:pPr>
            <w:r w:rsidRPr="007B6B11">
              <w:lastRenderedPageBreak/>
              <w:t xml:space="preserve">w kolumnie  F.b, obok nazwy grupy wyrobów należy wpisać odpowiednio: </w:t>
            </w:r>
          </w:p>
          <w:p w14:paraId="001B6D16" w14:textId="0D72B9F9" w:rsidR="003C458F" w:rsidRPr="007B6B11" w:rsidRDefault="00907AF4" w:rsidP="004E02BE">
            <w:pPr>
              <w:pStyle w:val="Tabelazwyky"/>
            </w:pPr>
            <w:r w:rsidRPr="007B6B11">
              <w:t>„ubytki” albo „całkowite zniszczenie”.</w:t>
            </w:r>
          </w:p>
        </w:tc>
        <w:tc>
          <w:tcPr>
            <w:tcW w:w="840" w:type="dxa"/>
          </w:tcPr>
          <w:p w14:paraId="37349E2A" w14:textId="77777777" w:rsidR="003C458F" w:rsidRPr="007B6B11" w:rsidRDefault="003C458F" w:rsidP="004E02BE">
            <w:pPr>
              <w:pStyle w:val="Tabelazwyky"/>
            </w:pPr>
            <w:r w:rsidRPr="007B6B11">
              <w:lastRenderedPageBreak/>
              <w:t>F.b</w:t>
            </w:r>
          </w:p>
        </w:tc>
        <w:tc>
          <w:tcPr>
            <w:tcW w:w="2095" w:type="dxa"/>
          </w:tcPr>
          <w:p w14:paraId="78A47B6F" w14:textId="77777777" w:rsidR="003C458F" w:rsidRPr="007B6B11" w:rsidRDefault="003C458F" w:rsidP="004E02BE">
            <w:pPr>
              <w:pStyle w:val="Tabelazwyky"/>
            </w:pPr>
            <w:r w:rsidRPr="007B6B11">
              <w:t>ZShortages</w:t>
            </w:r>
          </w:p>
          <w:p w14:paraId="5920592B" w14:textId="77777777" w:rsidR="003C458F" w:rsidRPr="007B6B11" w:rsidRDefault="003C458F" w:rsidP="004E02BE">
            <w:pPr>
              <w:pStyle w:val="Tabelazwyky"/>
            </w:pPr>
            <w:r w:rsidRPr="007B6B11">
              <w:t>Patrz reguła R17</w:t>
            </w:r>
          </w:p>
        </w:tc>
        <w:tc>
          <w:tcPr>
            <w:tcW w:w="1197" w:type="dxa"/>
          </w:tcPr>
          <w:p w14:paraId="4909AC99" w14:textId="77777777" w:rsidR="003C458F" w:rsidRPr="007B6B11" w:rsidRDefault="003C458F" w:rsidP="004E02BE">
            <w:pPr>
              <w:pStyle w:val="Tabelazwyky"/>
            </w:pPr>
            <w:r w:rsidRPr="007B6B11">
              <w:t>0..1</w:t>
            </w:r>
          </w:p>
        </w:tc>
      </w:tr>
      <w:tr w:rsidR="003C458F" w:rsidRPr="007B6B11" w14:paraId="712A2EA0" w14:textId="77777777" w:rsidTr="002A0452">
        <w:trPr>
          <w:trHeight w:val="213"/>
        </w:trPr>
        <w:tc>
          <w:tcPr>
            <w:tcW w:w="1788" w:type="dxa"/>
          </w:tcPr>
          <w:p w14:paraId="1873A9D0" w14:textId="77777777" w:rsidR="003C458F" w:rsidRPr="007B6B11" w:rsidRDefault="003C458F" w:rsidP="004E02BE">
            <w:pPr>
              <w:pStyle w:val="Tabelazwyky"/>
            </w:pPr>
            <w:r w:rsidRPr="007B6B11">
              <w:t>codeCN</w:t>
            </w:r>
          </w:p>
        </w:tc>
        <w:tc>
          <w:tcPr>
            <w:tcW w:w="3360" w:type="dxa"/>
          </w:tcPr>
          <w:p w14:paraId="28464EC1" w14:textId="77777777" w:rsidR="003C458F" w:rsidRPr="007B6B11" w:rsidRDefault="003C458F" w:rsidP="004E02BE">
            <w:pPr>
              <w:pStyle w:val="Tabelazwyky"/>
            </w:pPr>
            <w:r w:rsidRPr="007B6B11">
              <w:t>Ośmiocyfrowy kod CN.</w:t>
            </w:r>
          </w:p>
        </w:tc>
        <w:tc>
          <w:tcPr>
            <w:tcW w:w="840" w:type="dxa"/>
          </w:tcPr>
          <w:p w14:paraId="2C4812D0" w14:textId="77777777" w:rsidR="003C458F" w:rsidRPr="007B6B11" w:rsidRDefault="003C458F" w:rsidP="004E02BE">
            <w:pPr>
              <w:pStyle w:val="Tabelazwyky"/>
            </w:pPr>
            <w:r w:rsidRPr="007B6B11">
              <w:t>F.c</w:t>
            </w:r>
          </w:p>
        </w:tc>
        <w:tc>
          <w:tcPr>
            <w:tcW w:w="2095" w:type="dxa"/>
          </w:tcPr>
          <w:p w14:paraId="64068117" w14:textId="77777777" w:rsidR="003C458F" w:rsidRPr="007B6B11" w:rsidRDefault="003C458F" w:rsidP="004E02BE">
            <w:pPr>
              <w:pStyle w:val="Tabelazwyky"/>
            </w:pPr>
            <w:r w:rsidRPr="007B6B11">
              <w:t>ZCodeCN</w:t>
            </w:r>
          </w:p>
        </w:tc>
        <w:tc>
          <w:tcPr>
            <w:tcW w:w="1197" w:type="dxa"/>
          </w:tcPr>
          <w:p w14:paraId="68932CCA" w14:textId="77777777" w:rsidR="003C458F" w:rsidRPr="007B6B11" w:rsidRDefault="003C458F" w:rsidP="004E02BE">
            <w:pPr>
              <w:pStyle w:val="Tabelazwyky"/>
            </w:pPr>
            <w:r w:rsidRPr="007B6B11">
              <w:t>1..1</w:t>
            </w:r>
          </w:p>
        </w:tc>
      </w:tr>
      <w:tr w:rsidR="003C458F" w:rsidRPr="007B6B11" w14:paraId="0F969077" w14:textId="77777777" w:rsidTr="002A0452">
        <w:trPr>
          <w:trHeight w:val="213"/>
        </w:trPr>
        <w:tc>
          <w:tcPr>
            <w:tcW w:w="1788" w:type="dxa"/>
          </w:tcPr>
          <w:p w14:paraId="7A4BA9E1" w14:textId="77777777" w:rsidR="003C458F" w:rsidRPr="007B6B11" w:rsidRDefault="003C458F" w:rsidP="004E02BE">
            <w:pPr>
              <w:pStyle w:val="Tabelazwyky"/>
            </w:pPr>
            <w:r w:rsidRPr="007B6B11">
              <w:t>numberOfGoods</w:t>
            </w:r>
          </w:p>
        </w:tc>
        <w:tc>
          <w:tcPr>
            <w:tcW w:w="3360" w:type="dxa"/>
          </w:tcPr>
          <w:p w14:paraId="43C12362" w14:textId="625D2EE2" w:rsidR="003C458F" w:rsidRPr="007B6B11" w:rsidRDefault="00907AF4" w:rsidP="004E02BE">
            <w:pPr>
              <w:pStyle w:val="Tabelazwyky"/>
            </w:pPr>
            <w:r w:rsidRPr="007B6B11">
              <w:t xml:space="preserve">Ilość wyrobów w hektolitrach </w:t>
            </w:r>
            <w:r w:rsidR="003C458F" w:rsidRPr="007B6B11">
              <w:t>(z dokładnością do dwóch miejsc po przecinku)</w:t>
            </w:r>
          </w:p>
        </w:tc>
        <w:tc>
          <w:tcPr>
            <w:tcW w:w="840" w:type="dxa"/>
          </w:tcPr>
          <w:p w14:paraId="6377502C" w14:textId="77777777" w:rsidR="003C458F" w:rsidRPr="007B6B11" w:rsidRDefault="003C458F" w:rsidP="004E02BE">
            <w:pPr>
              <w:pStyle w:val="Tabelazwyky"/>
            </w:pPr>
            <w:r w:rsidRPr="007B6B11">
              <w:t>F.d</w:t>
            </w:r>
          </w:p>
        </w:tc>
        <w:tc>
          <w:tcPr>
            <w:tcW w:w="2095" w:type="dxa"/>
          </w:tcPr>
          <w:p w14:paraId="734BA590" w14:textId="77777777" w:rsidR="003C458F" w:rsidRPr="007B6B11" w:rsidRDefault="003C458F" w:rsidP="004E02BE">
            <w:pPr>
              <w:pStyle w:val="Tabelazwyky"/>
            </w:pPr>
            <w:r w:rsidRPr="007B6B11">
              <w:t>ZAmountC</w:t>
            </w:r>
          </w:p>
        </w:tc>
        <w:tc>
          <w:tcPr>
            <w:tcW w:w="1197" w:type="dxa"/>
          </w:tcPr>
          <w:p w14:paraId="381B6FA3" w14:textId="77777777" w:rsidR="003C458F" w:rsidRPr="007B6B11" w:rsidRDefault="003C458F" w:rsidP="004E02BE">
            <w:pPr>
              <w:pStyle w:val="Tabelazwyky"/>
            </w:pPr>
            <w:r w:rsidRPr="007B6B11">
              <w:t>1..1</w:t>
            </w:r>
          </w:p>
        </w:tc>
      </w:tr>
      <w:tr w:rsidR="003C458F" w:rsidRPr="007B6B11" w14:paraId="35995FD8" w14:textId="77777777" w:rsidTr="002A0452">
        <w:trPr>
          <w:trHeight w:val="213"/>
        </w:trPr>
        <w:tc>
          <w:tcPr>
            <w:tcW w:w="1788" w:type="dxa"/>
          </w:tcPr>
          <w:p w14:paraId="1E30ED50" w14:textId="77777777" w:rsidR="003C458F" w:rsidRPr="007B6B11" w:rsidRDefault="003C458F" w:rsidP="004E02BE">
            <w:pPr>
              <w:pStyle w:val="Tabelazwyky"/>
            </w:pPr>
            <w:r w:rsidRPr="007B6B11">
              <w:t>taxRate</w:t>
            </w:r>
          </w:p>
        </w:tc>
        <w:tc>
          <w:tcPr>
            <w:tcW w:w="3360" w:type="dxa"/>
          </w:tcPr>
          <w:p w14:paraId="560CE5DC" w14:textId="77777777" w:rsidR="003C458F" w:rsidRPr="007B6B11" w:rsidRDefault="003C458F" w:rsidP="004E02BE">
            <w:pPr>
              <w:pStyle w:val="Tabelazwyky"/>
            </w:pPr>
            <w:r w:rsidRPr="007B6B11">
              <w:t>Stawka podatku (z dokładnością do dwóch miejsc po przecinku).</w:t>
            </w:r>
          </w:p>
        </w:tc>
        <w:tc>
          <w:tcPr>
            <w:tcW w:w="840" w:type="dxa"/>
          </w:tcPr>
          <w:p w14:paraId="47DB13EB" w14:textId="77777777" w:rsidR="003C458F" w:rsidRPr="007B6B11" w:rsidRDefault="003C458F" w:rsidP="004E02BE">
            <w:pPr>
              <w:pStyle w:val="Tabelazwyky"/>
            </w:pPr>
            <w:r w:rsidRPr="007B6B11">
              <w:t>F.e</w:t>
            </w:r>
          </w:p>
        </w:tc>
        <w:tc>
          <w:tcPr>
            <w:tcW w:w="2095" w:type="dxa"/>
          </w:tcPr>
          <w:p w14:paraId="3A9806E6" w14:textId="77777777" w:rsidR="003C458F" w:rsidRPr="007B6B11" w:rsidRDefault="003C458F" w:rsidP="004E02BE">
            <w:pPr>
              <w:pStyle w:val="Tabelazwyky"/>
            </w:pPr>
            <w:r w:rsidRPr="007B6B11">
              <w:t>ZAmountC</w:t>
            </w:r>
          </w:p>
        </w:tc>
        <w:tc>
          <w:tcPr>
            <w:tcW w:w="1197" w:type="dxa"/>
          </w:tcPr>
          <w:p w14:paraId="754D67F0" w14:textId="77777777" w:rsidR="003C458F" w:rsidRPr="007B6B11" w:rsidRDefault="003C458F" w:rsidP="004E02BE">
            <w:pPr>
              <w:pStyle w:val="Tabelazwyky"/>
            </w:pPr>
            <w:r w:rsidRPr="007B6B11">
              <w:t>1..1</w:t>
            </w:r>
          </w:p>
        </w:tc>
      </w:tr>
      <w:tr w:rsidR="003C458F" w:rsidRPr="007B6B11" w14:paraId="455D6168" w14:textId="77777777" w:rsidTr="002A0452">
        <w:trPr>
          <w:trHeight w:val="213"/>
        </w:trPr>
        <w:tc>
          <w:tcPr>
            <w:tcW w:w="1788" w:type="dxa"/>
          </w:tcPr>
          <w:p w14:paraId="57FEAC79" w14:textId="77777777" w:rsidR="003C458F" w:rsidRPr="007B6B11" w:rsidRDefault="003C458F" w:rsidP="004E02BE">
            <w:pPr>
              <w:pStyle w:val="Tabelazwyky"/>
            </w:pPr>
            <w:r w:rsidRPr="007B6B11">
              <w:t>fromIsztar</w:t>
            </w:r>
          </w:p>
        </w:tc>
        <w:tc>
          <w:tcPr>
            <w:tcW w:w="3360" w:type="dxa"/>
          </w:tcPr>
          <w:p w14:paraId="602B70FA" w14:textId="77777777" w:rsidR="003C458F" w:rsidRPr="007B6B11" w:rsidRDefault="003C458F" w:rsidP="004E02BE">
            <w:pPr>
              <w:pStyle w:val="Tabelazwyky"/>
            </w:pPr>
            <w:r w:rsidRPr="007B6B11">
              <w:t>Czy stawka podatku akcyzowego jest pobrana z Systemu ISZTAR.</w:t>
            </w:r>
          </w:p>
        </w:tc>
        <w:tc>
          <w:tcPr>
            <w:tcW w:w="840" w:type="dxa"/>
          </w:tcPr>
          <w:p w14:paraId="7D9A0A8C" w14:textId="77777777" w:rsidR="003C458F" w:rsidRPr="007B6B11" w:rsidRDefault="003C458F" w:rsidP="004E02BE">
            <w:pPr>
              <w:pStyle w:val="Tabelazwyky"/>
            </w:pPr>
            <w:r w:rsidRPr="007B6B11">
              <w:t>-</w:t>
            </w:r>
          </w:p>
        </w:tc>
        <w:tc>
          <w:tcPr>
            <w:tcW w:w="2095" w:type="dxa"/>
          </w:tcPr>
          <w:p w14:paraId="199393FF" w14:textId="77777777" w:rsidR="003C458F" w:rsidRPr="007B6B11" w:rsidRDefault="003C458F" w:rsidP="004E02BE">
            <w:pPr>
              <w:pStyle w:val="Tabelazwyky"/>
            </w:pPr>
            <w:r w:rsidRPr="007B6B11">
              <w:t>boolean</w:t>
            </w:r>
          </w:p>
        </w:tc>
        <w:tc>
          <w:tcPr>
            <w:tcW w:w="1197" w:type="dxa"/>
          </w:tcPr>
          <w:p w14:paraId="4DA17048" w14:textId="77777777" w:rsidR="003C458F" w:rsidRPr="007B6B11" w:rsidRDefault="003C458F" w:rsidP="004E02BE">
            <w:pPr>
              <w:pStyle w:val="Tabelazwyky"/>
            </w:pPr>
            <w:r w:rsidRPr="007B6B11">
              <w:t>0..1</w:t>
            </w:r>
          </w:p>
        </w:tc>
      </w:tr>
      <w:tr w:rsidR="003C458F" w:rsidRPr="007B6B11" w14:paraId="70D844F9" w14:textId="77777777" w:rsidTr="002A0452">
        <w:trPr>
          <w:trHeight w:val="213"/>
        </w:trPr>
        <w:tc>
          <w:tcPr>
            <w:tcW w:w="1788" w:type="dxa"/>
          </w:tcPr>
          <w:p w14:paraId="2A6EB829" w14:textId="77777777" w:rsidR="003C458F" w:rsidRPr="007B6B11" w:rsidRDefault="003C458F" w:rsidP="004E02BE">
            <w:pPr>
              <w:pStyle w:val="Tabelazwyky"/>
            </w:pPr>
            <w:r w:rsidRPr="007B6B11">
              <w:t>amountOfTax</w:t>
            </w:r>
          </w:p>
        </w:tc>
        <w:tc>
          <w:tcPr>
            <w:tcW w:w="3360" w:type="dxa"/>
          </w:tcPr>
          <w:p w14:paraId="749BCD84" w14:textId="77777777" w:rsidR="003C458F" w:rsidRPr="007B6B11" w:rsidRDefault="003C458F" w:rsidP="004E02BE">
            <w:pPr>
              <w:pStyle w:val="Tabelazwyky"/>
            </w:pPr>
            <w:r w:rsidRPr="007B6B11">
              <w:t>Podatek akcyzowy</w:t>
            </w:r>
          </w:p>
        </w:tc>
        <w:tc>
          <w:tcPr>
            <w:tcW w:w="840" w:type="dxa"/>
          </w:tcPr>
          <w:p w14:paraId="18282BE1" w14:textId="77777777" w:rsidR="003C458F" w:rsidRPr="007B6B11" w:rsidRDefault="003C458F" w:rsidP="004E02BE">
            <w:pPr>
              <w:pStyle w:val="Tabelazwyky"/>
            </w:pPr>
            <w:r w:rsidRPr="007B6B11">
              <w:t>F.f</w:t>
            </w:r>
          </w:p>
        </w:tc>
        <w:tc>
          <w:tcPr>
            <w:tcW w:w="2095" w:type="dxa"/>
          </w:tcPr>
          <w:p w14:paraId="58281201" w14:textId="77777777" w:rsidR="003C458F" w:rsidRPr="007B6B11" w:rsidRDefault="003C458F" w:rsidP="004E02BE">
            <w:pPr>
              <w:pStyle w:val="Tabelazwyky"/>
            </w:pPr>
            <w:r w:rsidRPr="007B6B11">
              <w:t>ZAmountP</w:t>
            </w:r>
          </w:p>
          <w:p w14:paraId="1447A435" w14:textId="77777777" w:rsidR="003C458F" w:rsidRPr="007B6B11" w:rsidRDefault="003C458F" w:rsidP="004E02BE">
            <w:pPr>
              <w:pStyle w:val="Tabelazwyky"/>
            </w:pPr>
            <w:r w:rsidRPr="007B6B11">
              <w:t>Patrz reguła R18</w:t>
            </w:r>
          </w:p>
          <w:p w14:paraId="1B7331B0" w14:textId="77777777" w:rsidR="003C458F" w:rsidRPr="007B6B11" w:rsidRDefault="003C458F" w:rsidP="004E02BE">
            <w:pPr>
              <w:pStyle w:val="Tabelazwyky"/>
            </w:pPr>
            <w:r w:rsidRPr="007B6B11">
              <w:tab/>
            </w:r>
          </w:p>
        </w:tc>
        <w:tc>
          <w:tcPr>
            <w:tcW w:w="1197" w:type="dxa"/>
          </w:tcPr>
          <w:p w14:paraId="2D45FBC3" w14:textId="77777777" w:rsidR="003C458F" w:rsidRPr="007B6B11" w:rsidRDefault="003C458F" w:rsidP="004E02BE">
            <w:pPr>
              <w:pStyle w:val="Tabelazwyky"/>
            </w:pPr>
            <w:r w:rsidRPr="007B6B11">
              <w:t>1..1</w:t>
            </w:r>
          </w:p>
        </w:tc>
      </w:tr>
      <w:tr w:rsidR="003C458F" w:rsidRPr="007B6B11" w14:paraId="3F145B8E" w14:textId="77777777" w:rsidTr="002A0452">
        <w:tblPrEx>
          <w:tblLook w:val="04A0" w:firstRow="1" w:lastRow="0" w:firstColumn="1" w:lastColumn="0" w:noHBand="0" w:noVBand="1"/>
        </w:tblPrEx>
        <w:trPr>
          <w:trHeight w:val="570"/>
        </w:trPr>
        <w:tc>
          <w:tcPr>
            <w:tcW w:w="1788" w:type="dxa"/>
          </w:tcPr>
          <w:p w14:paraId="33DAFC32" w14:textId="77777777" w:rsidR="003C458F" w:rsidRPr="007B6B11" w:rsidRDefault="003C458F" w:rsidP="004E02BE">
            <w:pPr>
              <w:pStyle w:val="Tabelazwyky"/>
            </w:pPr>
            <w:r w:rsidRPr="007B6B11">
              <w:t>exemptionFromExciseDuty</w:t>
            </w:r>
          </w:p>
        </w:tc>
        <w:tc>
          <w:tcPr>
            <w:tcW w:w="3360" w:type="dxa"/>
          </w:tcPr>
          <w:p w14:paraId="7309C7D4" w14:textId="77777777" w:rsidR="003C458F" w:rsidRPr="007B6B11" w:rsidRDefault="003C458F" w:rsidP="004E02BE">
            <w:pPr>
              <w:pStyle w:val="Tabelazwyky"/>
            </w:pPr>
            <w:r w:rsidRPr="007B6B11">
              <w:t>Zwolnienie od podatku akcyzowego.</w:t>
            </w:r>
          </w:p>
        </w:tc>
        <w:tc>
          <w:tcPr>
            <w:tcW w:w="840" w:type="dxa"/>
          </w:tcPr>
          <w:p w14:paraId="5943FCA9" w14:textId="77777777" w:rsidR="003C458F" w:rsidRPr="007B6B11" w:rsidRDefault="003C458F" w:rsidP="004E02BE">
            <w:pPr>
              <w:pStyle w:val="Tabelazwyky"/>
            </w:pPr>
            <w:r w:rsidRPr="007B6B11">
              <w:t>F.g</w:t>
            </w:r>
          </w:p>
        </w:tc>
        <w:tc>
          <w:tcPr>
            <w:tcW w:w="2095" w:type="dxa"/>
          </w:tcPr>
          <w:p w14:paraId="2040C7EC" w14:textId="77777777" w:rsidR="003C458F" w:rsidRPr="007B6B11" w:rsidRDefault="003C458F" w:rsidP="004E02BE">
            <w:pPr>
              <w:pStyle w:val="Tabelazwyky"/>
            </w:pPr>
            <w:r w:rsidRPr="007B6B11">
              <w:t>boolean</w:t>
            </w:r>
          </w:p>
        </w:tc>
        <w:tc>
          <w:tcPr>
            <w:tcW w:w="1197" w:type="dxa"/>
          </w:tcPr>
          <w:p w14:paraId="70426B1E" w14:textId="77777777" w:rsidR="003C458F" w:rsidRPr="007B6B11" w:rsidRDefault="003C458F" w:rsidP="004E02BE">
            <w:pPr>
              <w:pStyle w:val="Tabelazwyky"/>
            </w:pPr>
            <w:r w:rsidRPr="007B6B11">
              <w:t>1..1</w:t>
            </w:r>
          </w:p>
        </w:tc>
      </w:tr>
    </w:tbl>
    <w:p w14:paraId="48E2CF44" w14:textId="344F0B58" w:rsidR="00104784" w:rsidRPr="007B6B11" w:rsidRDefault="00104784" w:rsidP="004E02BE">
      <w:pPr>
        <w:pStyle w:val="Z2PodpisRysunkuTabeli"/>
      </w:pPr>
      <w:bookmarkStart w:id="247" w:name="_Toc97503876"/>
      <w:bookmarkStart w:id="248" w:name="_Toc183172128"/>
      <w:r w:rsidRPr="007B6B11">
        <w:t xml:space="preserve">Rysunek </w:t>
      </w:r>
      <w:r w:rsidR="00E354C5">
        <w:fldChar w:fldCharType="begin"/>
      </w:r>
      <w:r w:rsidR="00E354C5">
        <w:instrText xml:space="preserve"> SEQ Rysunek \* ARABIC </w:instrText>
      </w:r>
      <w:r w:rsidR="00E354C5">
        <w:fldChar w:fldCharType="separate"/>
      </w:r>
      <w:r w:rsidR="006D48AD">
        <w:rPr>
          <w:noProof/>
        </w:rPr>
        <w:t>22</w:t>
      </w:r>
      <w:r w:rsidR="00E354C5">
        <w:fldChar w:fldCharType="end"/>
      </w:r>
      <w:r w:rsidRPr="007B6B11">
        <w:t>. Struktura &lt;ItemType&gt;, Obliczenie wysokości podatku akcyzowego od poszczególnych wyrobów (składowe pozycji) załącznika AKC-4B.</w:t>
      </w:r>
      <w:bookmarkEnd w:id="247"/>
      <w:bookmarkEnd w:id="248"/>
    </w:p>
    <w:p w14:paraId="34EA29B6" w14:textId="77777777" w:rsidR="005D4BB1" w:rsidRPr="007B6B11" w:rsidRDefault="005D4BB1" w:rsidP="004E02BE">
      <w:r w:rsidRPr="007B6B11">
        <w:rPr>
          <w:noProof/>
        </w:rPr>
        <w:drawing>
          <wp:inline distT="0" distB="0" distL="0" distR="0" wp14:anchorId="70D182F5" wp14:editId="212598A9">
            <wp:extent cx="4151630" cy="2204720"/>
            <wp:effectExtent l="19050" t="19050" r="20320" b="24130"/>
            <wp:docPr id="53" name="Obraz 53" descr="Rysunek przedstawia strukturę  &lt;ItemType&gt;, Obliczenie wysokości podatku akcyzowego od poszczególnych wyrobów (składow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Obraz 53" descr="Rysunek przedstawia strukturę  &lt;ItemType&gt;, Obliczenie wysokości podatku akcyzowego od poszczególnych wyrobów (składowe pozycji) załącznika AKC-4B."/>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7CFA5934" w14:textId="31A985BA" w:rsidR="005D4BB1" w:rsidRPr="007B6B11" w:rsidRDefault="005D4BB1" w:rsidP="004E02BE">
      <w:pPr>
        <w:pStyle w:val="Z2PodpisRysunkuTabeli"/>
      </w:pPr>
      <w:bookmarkStart w:id="249" w:name="_Toc183172002"/>
      <w:r w:rsidRPr="007B6B11">
        <w:t xml:space="preserve">Tabela </w:t>
      </w:r>
      <w:r w:rsidR="00E354C5">
        <w:fldChar w:fldCharType="begin"/>
      </w:r>
      <w:r w:rsidR="00E354C5">
        <w:instrText xml:space="preserve"> SEQ Tabela \* ARABIC </w:instrText>
      </w:r>
      <w:r w:rsidR="00E354C5">
        <w:fldChar w:fldCharType="separate"/>
      </w:r>
      <w:r w:rsidR="006D48AD">
        <w:rPr>
          <w:noProof/>
        </w:rPr>
        <w:t>34</w:t>
      </w:r>
      <w:r w:rsidR="00E354C5">
        <w:fldChar w:fldCharType="end"/>
      </w:r>
      <w:r w:rsidRPr="007B6B11">
        <w:t xml:space="preserve">. Struktura elementu &lt; DailyPaymentInformationType &gt; - </w:t>
      </w:r>
      <w:r w:rsidR="0025030E" w:rsidRPr="007B6B11">
        <w:t xml:space="preserve">Informacja o wpłatach dziennych. </w:t>
      </w:r>
      <w:r w:rsidRPr="007B6B11">
        <w:t>Suma kwot wpłat dziennych dla załącznika AKC-4</w:t>
      </w:r>
      <w:r w:rsidR="004F3EF3" w:rsidRPr="007B6B11">
        <w:t>B</w:t>
      </w:r>
      <w:bookmarkEnd w:id="24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4BB1" w:rsidRPr="007B6B11" w14:paraId="105B3BF1" w14:textId="77777777" w:rsidTr="004F6B2A">
        <w:trPr>
          <w:trHeight w:val="213"/>
          <w:tblHeader/>
        </w:trPr>
        <w:tc>
          <w:tcPr>
            <w:tcW w:w="1788" w:type="dxa"/>
            <w:shd w:val="clear" w:color="auto" w:fill="D9D9D9" w:themeFill="background1" w:themeFillShade="D9"/>
          </w:tcPr>
          <w:p w14:paraId="2DE5F93C" w14:textId="77777777" w:rsidR="005D4BB1" w:rsidRPr="007B6B11" w:rsidRDefault="005D4BB1" w:rsidP="004E02BE">
            <w:pPr>
              <w:pStyle w:val="Z2Nagwektabeli"/>
              <w:rPr>
                <w:rFonts w:ascii="Lato" w:hAnsi="Lato" w:cs="Times New Roman"/>
                <w:szCs w:val="18"/>
              </w:rPr>
            </w:pPr>
            <w:r w:rsidRPr="007B6B11">
              <w:rPr>
                <w:rFonts w:ascii="Lato" w:hAnsi="Lato" w:cs="Times New Roman"/>
                <w:szCs w:val="18"/>
              </w:rPr>
              <w:t xml:space="preserve">Nazwa </w:t>
            </w:r>
          </w:p>
        </w:tc>
        <w:tc>
          <w:tcPr>
            <w:tcW w:w="3360" w:type="dxa"/>
            <w:shd w:val="clear" w:color="auto" w:fill="D9D9D9" w:themeFill="background1" w:themeFillShade="D9"/>
          </w:tcPr>
          <w:p w14:paraId="6A974DAF" w14:textId="77777777" w:rsidR="005D4BB1" w:rsidRPr="007B6B11" w:rsidRDefault="005D4BB1" w:rsidP="004E02BE">
            <w:pPr>
              <w:pStyle w:val="Z2Nagwektabeli"/>
              <w:rPr>
                <w:rFonts w:ascii="Lato" w:hAnsi="Lato" w:cs="Times New Roman"/>
                <w:szCs w:val="18"/>
              </w:rPr>
            </w:pPr>
            <w:r w:rsidRPr="007B6B11">
              <w:rPr>
                <w:rFonts w:ascii="Lato" w:hAnsi="Lato" w:cs="Times New Roman"/>
                <w:szCs w:val="18"/>
              </w:rPr>
              <w:t>Opis</w:t>
            </w:r>
          </w:p>
        </w:tc>
        <w:tc>
          <w:tcPr>
            <w:tcW w:w="840" w:type="dxa"/>
            <w:shd w:val="clear" w:color="auto" w:fill="D9D9D9" w:themeFill="background1" w:themeFillShade="D9"/>
          </w:tcPr>
          <w:p w14:paraId="498C1913" w14:textId="77777777" w:rsidR="005D4BB1" w:rsidRPr="007B6B11" w:rsidRDefault="005D4BB1" w:rsidP="004E02BE">
            <w:pPr>
              <w:pStyle w:val="Z2Nagwektabeli"/>
              <w:rPr>
                <w:rFonts w:ascii="Lato" w:hAnsi="Lato" w:cs="Times New Roman"/>
                <w:szCs w:val="18"/>
              </w:rPr>
            </w:pPr>
            <w:r w:rsidRPr="007B6B11">
              <w:rPr>
                <w:rFonts w:ascii="Lato" w:hAnsi="Lato" w:cs="Times New Roman"/>
                <w:szCs w:val="18"/>
              </w:rPr>
              <w:t>Nr pola</w:t>
            </w:r>
          </w:p>
        </w:tc>
        <w:tc>
          <w:tcPr>
            <w:tcW w:w="2095" w:type="dxa"/>
            <w:shd w:val="clear" w:color="auto" w:fill="D9D9D9" w:themeFill="background1" w:themeFillShade="D9"/>
          </w:tcPr>
          <w:p w14:paraId="1EAADA53" w14:textId="77777777" w:rsidR="005D4BB1" w:rsidRPr="007B6B11" w:rsidRDefault="005D4BB1" w:rsidP="004E02BE">
            <w:pPr>
              <w:pStyle w:val="Z2Nagwektabeli"/>
              <w:rPr>
                <w:rFonts w:ascii="Lato" w:hAnsi="Lato" w:cs="Times New Roman"/>
                <w:szCs w:val="18"/>
              </w:rPr>
            </w:pPr>
            <w:r w:rsidRPr="007B6B11">
              <w:rPr>
                <w:rFonts w:ascii="Lato" w:hAnsi="Lato" w:cs="Times New Roman"/>
                <w:szCs w:val="18"/>
              </w:rPr>
              <w:t>Typ, reguły</w:t>
            </w:r>
          </w:p>
        </w:tc>
        <w:tc>
          <w:tcPr>
            <w:tcW w:w="1197" w:type="dxa"/>
            <w:shd w:val="clear" w:color="auto" w:fill="D9D9D9" w:themeFill="background1" w:themeFillShade="D9"/>
          </w:tcPr>
          <w:p w14:paraId="1B8675A0" w14:textId="77777777" w:rsidR="005D4BB1" w:rsidRPr="007B6B11" w:rsidRDefault="005D4BB1" w:rsidP="004E02BE">
            <w:pPr>
              <w:pStyle w:val="Z2Nagwektabeli"/>
              <w:rPr>
                <w:rFonts w:ascii="Lato" w:hAnsi="Lato" w:cs="Times New Roman"/>
                <w:szCs w:val="18"/>
              </w:rPr>
            </w:pPr>
            <w:r w:rsidRPr="007B6B11">
              <w:rPr>
                <w:rFonts w:ascii="Lato" w:hAnsi="Lato" w:cs="Times New Roman"/>
                <w:szCs w:val="18"/>
              </w:rPr>
              <w:t>Liczebność</w:t>
            </w:r>
          </w:p>
        </w:tc>
      </w:tr>
      <w:tr w:rsidR="005D4BB1" w:rsidRPr="007B6B11" w14:paraId="7E187A06" w14:textId="77777777" w:rsidTr="002A0452">
        <w:trPr>
          <w:trHeight w:val="213"/>
        </w:trPr>
        <w:tc>
          <w:tcPr>
            <w:tcW w:w="1788" w:type="dxa"/>
          </w:tcPr>
          <w:p w14:paraId="1717449A" w14:textId="77777777" w:rsidR="005D4BB1" w:rsidRPr="007B6B11" w:rsidRDefault="005D4BB1" w:rsidP="004E02BE">
            <w:pPr>
              <w:pStyle w:val="Tabelazwyky"/>
            </w:pPr>
            <w:r w:rsidRPr="007B6B11">
              <w:t>totalDueAmountOfDailyPaym</w:t>
            </w:r>
          </w:p>
        </w:tc>
        <w:tc>
          <w:tcPr>
            <w:tcW w:w="3360" w:type="dxa"/>
          </w:tcPr>
          <w:p w14:paraId="72AF7653" w14:textId="77777777" w:rsidR="005D4BB1" w:rsidRPr="007B6B11" w:rsidRDefault="005D4BB1" w:rsidP="004E02BE">
            <w:pPr>
              <w:pStyle w:val="Tabelazwyky"/>
            </w:pPr>
            <w:r w:rsidRPr="007B6B11">
              <w:t>Razem kwota należnych wpłat dziennych.</w:t>
            </w:r>
          </w:p>
          <w:p w14:paraId="505B38B3" w14:textId="77777777" w:rsidR="005D4BB1" w:rsidRPr="007B6B11" w:rsidRDefault="005D4BB1" w:rsidP="004E02BE">
            <w:pPr>
              <w:pStyle w:val="Tabelazwyky"/>
            </w:pPr>
            <w:r w:rsidRPr="007B6B11">
              <w:t>(suma kwot z kolumny E.c).</w:t>
            </w:r>
          </w:p>
        </w:tc>
        <w:tc>
          <w:tcPr>
            <w:tcW w:w="840" w:type="dxa"/>
          </w:tcPr>
          <w:p w14:paraId="569B1041" w14:textId="77777777" w:rsidR="005D4BB1" w:rsidRPr="007B6B11" w:rsidRDefault="005D4BB1" w:rsidP="004E02BE">
            <w:pPr>
              <w:pStyle w:val="Tabelazwyky"/>
            </w:pPr>
            <w:r w:rsidRPr="007B6B11">
              <w:t>174</w:t>
            </w:r>
          </w:p>
        </w:tc>
        <w:tc>
          <w:tcPr>
            <w:tcW w:w="2095" w:type="dxa"/>
          </w:tcPr>
          <w:p w14:paraId="15CB76AA" w14:textId="77777777" w:rsidR="005D4BB1" w:rsidRPr="007B6B11" w:rsidRDefault="005D4BB1" w:rsidP="004E02BE">
            <w:pPr>
              <w:pStyle w:val="Tabelazwyky"/>
            </w:pPr>
            <w:r w:rsidRPr="007B6B11">
              <w:t>ZAmountP</w:t>
            </w:r>
          </w:p>
          <w:p w14:paraId="3994248F" w14:textId="77777777" w:rsidR="005D4BB1" w:rsidRPr="007B6B11" w:rsidRDefault="005D4BB1" w:rsidP="004E02BE">
            <w:pPr>
              <w:pStyle w:val="Tabelazwyky"/>
            </w:pPr>
            <w:r w:rsidRPr="007B6B11">
              <w:t>Patrz reguła R19</w:t>
            </w:r>
            <w:r w:rsidRPr="007B6B11">
              <w:tab/>
            </w:r>
          </w:p>
        </w:tc>
        <w:tc>
          <w:tcPr>
            <w:tcW w:w="1197" w:type="dxa"/>
          </w:tcPr>
          <w:p w14:paraId="034B62C3" w14:textId="77777777" w:rsidR="005D4BB1" w:rsidRPr="007B6B11" w:rsidRDefault="005D4BB1" w:rsidP="004E02BE">
            <w:pPr>
              <w:pStyle w:val="Tabelazwyky"/>
            </w:pPr>
            <w:r w:rsidRPr="007B6B11">
              <w:t>1..1</w:t>
            </w:r>
          </w:p>
        </w:tc>
      </w:tr>
      <w:tr w:rsidR="005D4BB1" w:rsidRPr="007B6B11" w14:paraId="67688E18" w14:textId="77777777" w:rsidTr="002A0452">
        <w:trPr>
          <w:trHeight w:val="213"/>
        </w:trPr>
        <w:tc>
          <w:tcPr>
            <w:tcW w:w="1788" w:type="dxa"/>
          </w:tcPr>
          <w:p w14:paraId="0C0E3850" w14:textId="77777777" w:rsidR="005D4BB1" w:rsidRPr="007B6B11" w:rsidRDefault="005D4BB1" w:rsidP="004E02BE">
            <w:pPr>
              <w:pStyle w:val="Tabelazwyky"/>
            </w:pPr>
            <w:r w:rsidRPr="007B6B11">
              <w:lastRenderedPageBreak/>
              <w:t>totalAmountOfExcessDailyPaymPrevDecl</w:t>
            </w:r>
          </w:p>
        </w:tc>
        <w:tc>
          <w:tcPr>
            <w:tcW w:w="3360" w:type="dxa"/>
          </w:tcPr>
          <w:p w14:paraId="1893107C" w14:textId="77777777" w:rsidR="005D4BB1" w:rsidRPr="007B6B11" w:rsidRDefault="005D4BB1" w:rsidP="004E02BE">
            <w:pPr>
              <w:pStyle w:val="Tabelazwyky"/>
            </w:pPr>
            <w:r w:rsidRPr="007B6B11">
              <w:t>Razem kwota nadwyżki wpłat z poprzedniej deklaracji zaliczona na poczet wpłat dziennych.</w:t>
            </w:r>
          </w:p>
          <w:p w14:paraId="5CEC1A18" w14:textId="77777777" w:rsidR="005D4BB1" w:rsidRPr="007B6B11" w:rsidRDefault="005D4BB1" w:rsidP="004E02BE">
            <w:pPr>
              <w:pStyle w:val="Tabelazwyky"/>
            </w:pPr>
            <w:r w:rsidRPr="007B6B11">
              <w:t>(Suma kwot z kolumny E.e).</w:t>
            </w:r>
          </w:p>
        </w:tc>
        <w:tc>
          <w:tcPr>
            <w:tcW w:w="840" w:type="dxa"/>
          </w:tcPr>
          <w:p w14:paraId="68B1FBA2" w14:textId="77777777" w:rsidR="005D4BB1" w:rsidRPr="007B6B11" w:rsidRDefault="005D4BB1" w:rsidP="004E02BE">
            <w:pPr>
              <w:pStyle w:val="Tabelazwyky"/>
            </w:pPr>
            <w:r w:rsidRPr="007B6B11">
              <w:t>175</w:t>
            </w:r>
          </w:p>
        </w:tc>
        <w:tc>
          <w:tcPr>
            <w:tcW w:w="2095" w:type="dxa"/>
          </w:tcPr>
          <w:p w14:paraId="0F0F6BCB" w14:textId="77777777" w:rsidR="005D4BB1" w:rsidRPr="007B6B11" w:rsidRDefault="005D4BB1" w:rsidP="004E02BE">
            <w:pPr>
              <w:pStyle w:val="Tabelazwyky"/>
            </w:pPr>
            <w:r w:rsidRPr="007B6B11">
              <w:t>ZAmountP</w:t>
            </w:r>
          </w:p>
          <w:p w14:paraId="5DA6FA79" w14:textId="5CD776CD" w:rsidR="005D4BB1" w:rsidRPr="007B6B11" w:rsidRDefault="005D4BB1" w:rsidP="004E02BE">
            <w:pPr>
              <w:pStyle w:val="Tabelazwyky"/>
            </w:pPr>
            <w:r w:rsidRPr="007B6B11">
              <w:t>Patrz reguła</w:t>
            </w:r>
            <w:r w:rsidR="00616CCA" w:rsidRPr="007B6B11">
              <w:t xml:space="preserve"> R20</w:t>
            </w:r>
            <w:r w:rsidRPr="007B6B11">
              <w:tab/>
            </w:r>
          </w:p>
        </w:tc>
        <w:tc>
          <w:tcPr>
            <w:tcW w:w="1197" w:type="dxa"/>
          </w:tcPr>
          <w:p w14:paraId="69E3E8D8" w14:textId="77777777" w:rsidR="005D4BB1" w:rsidRPr="007B6B11" w:rsidRDefault="005D4BB1" w:rsidP="004E02BE">
            <w:pPr>
              <w:pStyle w:val="Tabelazwyky"/>
            </w:pPr>
            <w:r w:rsidRPr="007B6B11">
              <w:t>1..1</w:t>
            </w:r>
          </w:p>
        </w:tc>
      </w:tr>
      <w:tr w:rsidR="005D4BB1" w:rsidRPr="007B6B11" w14:paraId="5A8C7B21" w14:textId="77777777" w:rsidTr="002A0452">
        <w:trPr>
          <w:trHeight w:val="213"/>
        </w:trPr>
        <w:tc>
          <w:tcPr>
            <w:tcW w:w="1788" w:type="dxa"/>
          </w:tcPr>
          <w:p w14:paraId="31201094" w14:textId="77777777" w:rsidR="005D4BB1" w:rsidRPr="007B6B11" w:rsidRDefault="005D4BB1" w:rsidP="004E02BE">
            <w:pPr>
              <w:pStyle w:val="Tabelazwyky"/>
            </w:pPr>
            <w:r w:rsidRPr="007B6B11">
              <w:t>totalAmountOfDailyPaym</w:t>
            </w:r>
          </w:p>
        </w:tc>
        <w:tc>
          <w:tcPr>
            <w:tcW w:w="3360" w:type="dxa"/>
          </w:tcPr>
          <w:p w14:paraId="3628B9C9" w14:textId="77777777" w:rsidR="005D4BB1" w:rsidRPr="007B6B11" w:rsidRDefault="005D4BB1" w:rsidP="004E02BE">
            <w:pPr>
              <w:pStyle w:val="Tabelazwyky"/>
            </w:pPr>
            <w:r w:rsidRPr="007B6B11">
              <w:t>Razem kwota dokonanych wpłat dziennych.</w:t>
            </w:r>
          </w:p>
          <w:p w14:paraId="536C1A74" w14:textId="77777777" w:rsidR="005D4BB1" w:rsidRPr="007B6B11" w:rsidRDefault="005D4BB1" w:rsidP="004E02BE">
            <w:pPr>
              <w:pStyle w:val="Tabelazwyky"/>
            </w:pPr>
            <w:r w:rsidRPr="007B6B11">
              <w:t>(Suma kwot z kolumny E.f).</w:t>
            </w:r>
          </w:p>
        </w:tc>
        <w:tc>
          <w:tcPr>
            <w:tcW w:w="840" w:type="dxa"/>
          </w:tcPr>
          <w:p w14:paraId="753FA416" w14:textId="77777777" w:rsidR="005D4BB1" w:rsidRPr="007B6B11" w:rsidRDefault="005D4BB1" w:rsidP="004E02BE">
            <w:pPr>
              <w:pStyle w:val="Tabelazwyky"/>
            </w:pPr>
            <w:r w:rsidRPr="007B6B11">
              <w:t>176</w:t>
            </w:r>
          </w:p>
        </w:tc>
        <w:tc>
          <w:tcPr>
            <w:tcW w:w="2095" w:type="dxa"/>
          </w:tcPr>
          <w:p w14:paraId="2586D8EE" w14:textId="77777777" w:rsidR="005D4BB1" w:rsidRPr="007B6B11" w:rsidRDefault="005D4BB1" w:rsidP="004E02BE">
            <w:pPr>
              <w:pStyle w:val="Tabelazwyky"/>
            </w:pPr>
            <w:r w:rsidRPr="007B6B11">
              <w:t>ZAmountP</w:t>
            </w:r>
          </w:p>
          <w:p w14:paraId="413CDC88" w14:textId="4A52039D" w:rsidR="00616CCA" w:rsidRPr="007B6B11" w:rsidRDefault="005D4BB1" w:rsidP="004E02BE">
            <w:pPr>
              <w:pStyle w:val="Tabelazwyky"/>
            </w:pPr>
            <w:r w:rsidRPr="007B6B11">
              <w:t>Patrz reguł</w:t>
            </w:r>
            <w:r w:rsidR="00616CCA" w:rsidRPr="007B6B11">
              <w:t>a R21</w:t>
            </w:r>
          </w:p>
          <w:p w14:paraId="56E51E7A" w14:textId="26AE4741" w:rsidR="005D4BB1" w:rsidRPr="007B6B11" w:rsidRDefault="005D4BB1" w:rsidP="004E02BE">
            <w:pPr>
              <w:pStyle w:val="Tabelazwyky"/>
            </w:pPr>
            <w:r w:rsidRPr="007B6B11">
              <w:tab/>
            </w:r>
          </w:p>
        </w:tc>
        <w:tc>
          <w:tcPr>
            <w:tcW w:w="1197" w:type="dxa"/>
          </w:tcPr>
          <w:p w14:paraId="2ECF1CB1" w14:textId="77777777" w:rsidR="005D4BB1" w:rsidRPr="007B6B11" w:rsidRDefault="005D4BB1" w:rsidP="004E02BE">
            <w:pPr>
              <w:pStyle w:val="Tabelazwyky"/>
            </w:pPr>
            <w:r w:rsidRPr="007B6B11">
              <w:t>1..1</w:t>
            </w:r>
          </w:p>
        </w:tc>
      </w:tr>
      <w:tr w:rsidR="005D4BB1" w:rsidRPr="007B6B11" w14:paraId="10B794B4" w14:textId="77777777" w:rsidTr="002A0452">
        <w:trPr>
          <w:trHeight w:val="213"/>
        </w:trPr>
        <w:tc>
          <w:tcPr>
            <w:tcW w:w="1788" w:type="dxa"/>
          </w:tcPr>
          <w:p w14:paraId="5A5C901B" w14:textId="77777777" w:rsidR="005D4BB1" w:rsidRPr="007B6B11" w:rsidRDefault="005D4BB1" w:rsidP="004E02BE">
            <w:pPr>
              <w:pStyle w:val="Tabelazwyky"/>
            </w:pPr>
            <w:r w:rsidRPr="007B6B11">
              <w:t>DailyAmount</w:t>
            </w:r>
          </w:p>
        </w:tc>
        <w:tc>
          <w:tcPr>
            <w:tcW w:w="3360" w:type="dxa"/>
          </w:tcPr>
          <w:p w14:paraId="2C1143F6" w14:textId="1563F647" w:rsidR="005D4BB1" w:rsidRPr="007B6B11" w:rsidRDefault="005D4BB1" w:rsidP="004E02BE">
            <w:pPr>
              <w:pStyle w:val="Tabelazwyky"/>
            </w:pPr>
            <w:r w:rsidRPr="007B6B11">
              <w:t>Informacja o wpłat</w:t>
            </w:r>
            <w:r w:rsidR="001E0B33" w:rsidRPr="007B6B11">
              <w:t>ach</w:t>
            </w:r>
            <w:r w:rsidRPr="007B6B11">
              <w:t xml:space="preserve"> dziennych</w:t>
            </w:r>
          </w:p>
        </w:tc>
        <w:tc>
          <w:tcPr>
            <w:tcW w:w="840" w:type="dxa"/>
          </w:tcPr>
          <w:p w14:paraId="2D68FA47" w14:textId="6D50F772" w:rsidR="005D4BB1" w:rsidRPr="007B6B11" w:rsidRDefault="004F3EF3" w:rsidP="004E02BE">
            <w:pPr>
              <w:pStyle w:val="Tabelazwyky"/>
            </w:pPr>
            <w:r w:rsidRPr="007B6B11">
              <w:t>F</w:t>
            </w:r>
          </w:p>
        </w:tc>
        <w:tc>
          <w:tcPr>
            <w:tcW w:w="2095" w:type="dxa"/>
          </w:tcPr>
          <w:p w14:paraId="2F563B54" w14:textId="77777777" w:rsidR="005D4BB1" w:rsidRPr="007B6B11" w:rsidRDefault="005D4BB1" w:rsidP="004E02BE">
            <w:pPr>
              <w:pStyle w:val="Tabelazwyky"/>
            </w:pPr>
            <w:r w:rsidRPr="007B6B11">
              <w:t>ZDailyAmount</w:t>
            </w:r>
          </w:p>
        </w:tc>
        <w:tc>
          <w:tcPr>
            <w:tcW w:w="1197" w:type="dxa"/>
          </w:tcPr>
          <w:p w14:paraId="1A2ECE93" w14:textId="7D27B1B7" w:rsidR="005D4BB1" w:rsidRPr="007B6B11" w:rsidRDefault="005D4BB1" w:rsidP="004E02BE">
            <w:pPr>
              <w:pStyle w:val="Tabelazwyky"/>
            </w:pPr>
            <w:r w:rsidRPr="007B6B11">
              <w:t>0..9</w:t>
            </w:r>
            <w:r w:rsidR="00A00E6B" w:rsidRPr="007B6B11">
              <w:t>9</w:t>
            </w:r>
            <w:r w:rsidRPr="007B6B11">
              <w:t>9</w:t>
            </w:r>
          </w:p>
        </w:tc>
      </w:tr>
    </w:tbl>
    <w:p w14:paraId="34DF99E2" w14:textId="3FB56EC0" w:rsidR="004F3EF3" w:rsidRPr="007B6B11" w:rsidRDefault="004F3EF3" w:rsidP="004E02BE">
      <w:pPr>
        <w:pStyle w:val="Z2PodpisRysunkuTabeli"/>
      </w:pPr>
      <w:bookmarkStart w:id="250" w:name="_Toc183172003"/>
      <w:r w:rsidRPr="007B6B11">
        <w:t xml:space="preserve">Tabela </w:t>
      </w:r>
      <w:r w:rsidR="00E354C5">
        <w:fldChar w:fldCharType="begin"/>
      </w:r>
      <w:r w:rsidR="00E354C5">
        <w:instrText xml:space="preserve"> SEQ Tabela \* ARABIC </w:instrText>
      </w:r>
      <w:r w:rsidR="00E354C5">
        <w:fldChar w:fldCharType="separate"/>
      </w:r>
      <w:r w:rsidR="006D48AD">
        <w:rPr>
          <w:noProof/>
        </w:rPr>
        <w:t>35</w:t>
      </w:r>
      <w:r w:rsidR="00E354C5">
        <w:fldChar w:fldCharType="end"/>
      </w:r>
      <w:r w:rsidRPr="007B6B11">
        <w:t xml:space="preserve">. Struktura elementu &lt; </w:t>
      </w:r>
      <w:r w:rsidR="001D05C3" w:rsidRPr="007B6B11">
        <w:t>tp</w:t>
      </w:r>
      <w:r w:rsidR="00D40021" w:rsidRPr="007B6B11">
        <w:t>9</w:t>
      </w:r>
      <w:r w:rsidR="001D05C3" w:rsidRPr="007B6B11">
        <w:t>: Z</w:t>
      </w:r>
      <w:r w:rsidRPr="007B6B11">
        <w:t>DailyAmount &gt; - Informacja o wpłatach dziennych dla załącznika AKC-4B</w:t>
      </w:r>
      <w:bookmarkEnd w:id="250"/>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730CA0" w:rsidRPr="007B6B11" w14:paraId="58A7E360" w14:textId="77777777" w:rsidTr="00104784">
        <w:trPr>
          <w:trHeight w:val="213"/>
          <w:tblHeader/>
        </w:trPr>
        <w:tc>
          <w:tcPr>
            <w:tcW w:w="1788" w:type="dxa"/>
            <w:shd w:val="clear" w:color="auto" w:fill="D9D9D9" w:themeFill="background1" w:themeFillShade="D9"/>
          </w:tcPr>
          <w:p w14:paraId="16C81963" w14:textId="77777777" w:rsidR="00730CA0" w:rsidRPr="007B6B11" w:rsidRDefault="00730CA0" w:rsidP="004E02BE">
            <w:pPr>
              <w:pStyle w:val="Z2Nagwektabeli"/>
              <w:rPr>
                <w:rFonts w:ascii="Lato" w:hAnsi="Lato" w:cs="Times New Roman"/>
                <w:szCs w:val="18"/>
              </w:rPr>
            </w:pPr>
            <w:r w:rsidRPr="007B6B11">
              <w:rPr>
                <w:rFonts w:ascii="Lato" w:hAnsi="Lato" w:cs="Times New Roman"/>
                <w:szCs w:val="18"/>
              </w:rPr>
              <w:t xml:space="preserve">Nazwa </w:t>
            </w:r>
          </w:p>
        </w:tc>
        <w:tc>
          <w:tcPr>
            <w:tcW w:w="3360" w:type="dxa"/>
            <w:shd w:val="clear" w:color="auto" w:fill="D9D9D9" w:themeFill="background1" w:themeFillShade="D9"/>
          </w:tcPr>
          <w:p w14:paraId="1582A5A3" w14:textId="77777777" w:rsidR="00730CA0" w:rsidRPr="007B6B11" w:rsidRDefault="00730CA0" w:rsidP="004E02BE">
            <w:pPr>
              <w:pStyle w:val="Z2Nagwektabeli"/>
              <w:rPr>
                <w:rFonts w:ascii="Lato" w:hAnsi="Lato" w:cs="Times New Roman"/>
                <w:szCs w:val="18"/>
              </w:rPr>
            </w:pPr>
            <w:r w:rsidRPr="007B6B11">
              <w:rPr>
                <w:rFonts w:ascii="Lato" w:hAnsi="Lato" w:cs="Times New Roman"/>
                <w:szCs w:val="18"/>
              </w:rPr>
              <w:t>Opis</w:t>
            </w:r>
          </w:p>
        </w:tc>
        <w:tc>
          <w:tcPr>
            <w:tcW w:w="840" w:type="dxa"/>
            <w:shd w:val="clear" w:color="auto" w:fill="D9D9D9" w:themeFill="background1" w:themeFillShade="D9"/>
          </w:tcPr>
          <w:p w14:paraId="50191A4F" w14:textId="77777777" w:rsidR="00730CA0" w:rsidRPr="007B6B11" w:rsidRDefault="00730CA0" w:rsidP="004E02BE">
            <w:pPr>
              <w:pStyle w:val="Z2Nagwektabeli"/>
              <w:rPr>
                <w:rFonts w:ascii="Lato" w:hAnsi="Lato" w:cs="Times New Roman"/>
                <w:szCs w:val="18"/>
              </w:rPr>
            </w:pPr>
            <w:r w:rsidRPr="007B6B11">
              <w:rPr>
                <w:rFonts w:ascii="Lato" w:hAnsi="Lato" w:cs="Times New Roman"/>
                <w:szCs w:val="18"/>
              </w:rPr>
              <w:t>Nr pola</w:t>
            </w:r>
          </w:p>
        </w:tc>
        <w:tc>
          <w:tcPr>
            <w:tcW w:w="2040" w:type="dxa"/>
            <w:shd w:val="clear" w:color="auto" w:fill="D9D9D9" w:themeFill="background1" w:themeFillShade="D9"/>
          </w:tcPr>
          <w:p w14:paraId="6E131619" w14:textId="77777777" w:rsidR="00730CA0" w:rsidRPr="007B6B11" w:rsidRDefault="00730CA0" w:rsidP="004E02BE">
            <w:pPr>
              <w:pStyle w:val="Z2Nagwektabeli"/>
              <w:rPr>
                <w:rFonts w:ascii="Lato" w:hAnsi="Lato" w:cs="Times New Roman"/>
                <w:szCs w:val="18"/>
              </w:rPr>
            </w:pPr>
            <w:r w:rsidRPr="007B6B11">
              <w:rPr>
                <w:rFonts w:ascii="Lato" w:hAnsi="Lato" w:cs="Times New Roman"/>
                <w:szCs w:val="18"/>
              </w:rPr>
              <w:t>Typ, reguły</w:t>
            </w:r>
          </w:p>
        </w:tc>
        <w:tc>
          <w:tcPr>
            <w:tcW w:w="1200" w:type="dxa"/>
            <w:shd w:val="clear" w:color="auto" w:fill="D9D9D9" w:themeFill="background1" w:themeFillShade="D9"/>
          </w:tcPr>
          <w:p w14:paraId="6D43AF45" w14:textId="77777777" w:rsidR="00730CA0" w:rsidRPr="007B6B11" w:rsidRDefault="00730CA0" w:rsidP="004E02BE">
            <w:pPr>
              <w:pStyle w:val="Z2Nagwektabeli"/>
              <w:rPr>
                <w:rFonts w:ascii="Lato" w:hAnsi="Lato" w:cs="Times New Roman"/>
                <w:szCs w:val="18"/>
              </w:rPr>
            </w:pPr>
            <w:r w:rsidRPr="007B6B11">
              <w:rPr>
                <w:rFonts w:ascii="Lato" w:hAnsi="Lato" w:cs="Times New Roman"/>
                <w:szCs w:val="18"/>
              </w:rPr>
              <w:t>Liczebność</w:t>
            </w:r>
          </w:p>
        </w:tc>
      </w:tr>
      <w:tr w:rsidR="00730CA0" w:rsidRPr="007B6B11" w14:paraId="25409B81" w14:textId="77777777" w:rsidTr="0000669C">
        <w:trPr>
          <w:trHeight w:val="213"/>
        </w:trPr>
        <w:tc>
          <w:tcPr>
            <w:tcW w:w="1788" w:type="dxa"/>
          </w:tcPr>
          <w:p w14:paraId="3BCAB6B6" w14:textId="397BAE31" w:rsidR="00730CA0" w:rsidRPr="007B6B11" w:rsidRDefault="00C8561E" w:rsidP="004E02BE">
            <w:pPr>
              <w:pStyle w:val="Tabelazwyky"/>
            </w:pPr>
            <w:r w:rsidRPr="007B6B11">
              <w:t>taxObligationCreationDate</w:t>
            </w:r>
          </w:p>
        </w:tc>
        <w:tc>
          <w:tcPr>
            <w:tcW w:w="3360" w:type="dxa"/>
          </w:tcPr>
          <w:p w14:paraId="6AD03FFA" w14:textId="34A19C7F" w:rsidR="00730CA0" w:rsidRPr="007B6B11" w:rsidRDefault="00585073" w:rsidP="004E02BE">
            <w:pPr>
              <w:pStyle w:val="Tabelazwyky"/>
            </w:pPr>
            <w:r w:rsidRPr="007B6B11">
              <w:t>Data powstania obowiązku podatkowego</w:t>
            </w:r>
          </w:p>
        </w:tc>
        <w:tc>
          <w:tcPr>
            <w:tcW w:w="840" w:type="dxa"/>
          </w:tcPr>
          <w:p w14:paraId="52334E2F" w14:textId="321685E6" w:rsidR="00730CA0" w:rsidRPr="007B6B11" w:rsidRDefault="00585073" w:rsidP="004E02BE">
            <w:pPr>
              <w:pStyle w:val="Tabelazwyky"/>
            </w:pPr>
            <w:r w:rsidRPr="007B6B11">
              <w:t>E.b</w:t>
            </w:r>
          </w:p>
        </w:tc>
        <w:tc>
          <w:tcPr>
            <w:tcW w:w="2040" w:type="dxa"/>
          </w:tcPr>
          <w:p w14:paraId="02A42EBC" w14:textId="79A17518" w:rsidR="00730CA0" w:rsidRPr="007B6B11" w:rsidRDefault="00C8561E" w:rsidP="004E02BE">
            <w:pPr>
              <w:pStyle w:val="Tabelazwyky"/>
            </w:pPr>
            <w:r w:rsidRPr="007B6B11">
              <w:t>ZDate</w:t>
            </w:r>
          </w:p>
        </w:tc>
        <w:tc>
          <w:tcPr>
            <w:tcW w:w="1200" w:type="dxa"/>
          </w:tcPr>
          <w:p w14:paraId="6FA19791" w14:textId="341E5710" w:rsidR="00730CA0" w:rsidRPr="007B6B11" w:rsidRDefault="00C8561E" w:rsidP="004E02BE">
            <w:pPr>
              <w:pStyle w:val="Tabelazwyky"/>
            </w:pPr>
            <w:r w:rsidRPr="007B6B11">
              <w:t>1..1</w:t>
            </w:r>
          </w:p>
        </w:tc>
      </w:tr>
      <w:tr w:rsidR="00730CA0" w:rsidRPr="007B6B11" w14:paraId="628BC0AB" w14:textId="77777777" w:rsidTr="0000669C">
        <w:trPr>
          <w:trHeight w:val="213"/>
        </w:trPr>
        <w:tc>
          <w:tcPr>
            <w:tcW w:w="1788" w:type="dxa"/>
          </w:tcPr>
          <w:p w14:paraId="3A9A57CA" w14:textId="1D19A5DD" w:rsidR="00730CA0" w:rsidRPr="007B6B11" w:rsidRDefault="00C8561E" w:rsidP="004E02BE">
            <w:pPr>
              <w:pStyle w:val="Tabelazwyky"/>
            </w:pPr>
            <w:r w:rsidRPr="007B6B11">
              <w:t>dueAmount</w:t>
            </w:r>
          </w:p>
        </w:tc>
        <w:tc>
          <w:tcPr>
            <w:tcW w:w="3360" w:type="dxa"/>
          </w:tcPr>
          <w:p w14:paraId="4E26B580" w14:textId="08B9D98D" w:rsidR="00730CA0" w:rsidRPr="007B6B11" w:rsidRDefault="00585073" w:rsidP="004E02BE">
            <w:pPr>
              <w:pStyle w:val="Tabelazwyky"/>
            </w:pPr>
            <w:r w:rsidRPr="007B6B11">
              <w:t>Podatek akcyzowy z dnia powstania obowiązku podatkowego (pomniejszony o przysługujące zwolnienia i obniżenia)</w:t>
            </w:r>
          </w:p>
        </w:tc>
        <w:tc>
          <w:tcPr>
            <w:tcW w:w="840" w:type="dxa"/>
          </w:tcPr>
          <w:p w14:paraId="3E0DD687" w14:textId="2926B0A1" w:rsidR="00730CA0" w:rsidRPr="007B6B11" w:rsidRDefault="00585073" w:rsidP="004E02BE">
            <w:pPr>
              <w:pStyle w:val="Tabelazwyky"/>
            </w:pPr>
            <w:r w:rsidRPr="007B6B11">
              <w:t>E.c</w:t>
            </w:r>
          </w:p>
        </w:tc>
        <w:tc>
          <w:tcPr>
            <w:tcW w:w="2040" w:type="dxa"/>
          </w:tcPr>
          <w:p w14:paraId="779EA9F0" w14:textId="0E311A8E" w:rsidR="00730CA0" w:rsidRPr="007B6B11" w:rsidRDefault="00C8561E" w:rsidP="004E02BE">
            <w:pPr>
              <w:pStyle w:val="Tabelazwyky"/>
            </w:pPr>
            <w:r w:rsidRPr="007B6B11">
              <w:t>ZAmountC</w:t>
            </w:r>
          </w:p>
        </w:tc>
        <w:tc>
          <w:tcPr>
            <w:tcW w:w="1200" w:type="dxa"/>
          </w:tcPr>
          <w:p w14:paraId="1CEA45FD" w14:textId="5B32BB5E" w:rsidR="00730CA0" w:rsidRPr="007B6B11" w:rsidRDefault="00C8561E" w:rsidP="004E02BE">
            <w:pPr>
              <w:pStyle w:val="Tabelazwyky"/>
            </w:pPr>
            <w:r w:rsidRPr="007B6B11">
              <w:t>0..1</w:t>
            </w:r>
          </w:p>
        </w:tc>
      </w:tr>
      <w:tr w:rsidR="00C8561E" w:rsidRPr="007B6B11" w14:paraId="21A6D9C4" w14:textId="77777777" w:rsidTr="0000669C">
        <w:trPr>
          <w:trHeight w:val="213"/>
        </w:trPr>
        <w:tc>
          <w:tcPr>
            <w:tcW w:w="1788" w:type="dxa"/>
          </w:tcPr>
          <w:p w14:paraId="266B3E15" w14:textId="2E328C1C" w:rsidR="00C8561E" w:rsidRPr="007B6B11" w:rsidRDefault="00C8561E" w:rsidP="004E02BE">
            <w:pPr>
              <w:pStyle w:val="Tabelazwyky"/>
            </w:pPr>
            <w:r w:rsidRPr="007B6B11">
              <w:t>dateOfPaym</w:t>
            </w:r>
          </w:p>
        </w:tc>
        <w:tc>
          <w:tcPr>
            <w:tcW w:w="3360" w:type="dxa"/>
          </w:tcPr>
          <w:p w14:paraId="7B397CEC" w14:textId="0C0058D4" w:rsidR="00C8561E" w:rsidRPr="007B6B11" w:rsidRDefault="00585073" w:rsidP="004E02BE">
            <w:pPr>
              <w:pStyle w:val="Tabelazwyky"/>
            </w:pPr>
            <w:r w:rsidRPr="007B6B11">
              <w:t>Data dokonania wpłaty dziennej</w:t>
            </w:r>
          </w:p>
        </w:tc>
        <w:tc>
          <w:tcPr>
            <w:tcW w:w="840" w:type="dxa"/>
          </w:tcPr>
          <w:p w14:paraId="677A6D02" w14:textId="72D8C70A" w:rsidR="00C8561E" w:rsidRPr="007B6B11" w:rsidRDefault="00585073" w:rsidP="004E02BE">
            <w:pPr>
              <w:pStyle w:val="Tabelazwyky"/>
            </w:pPr>
            <w:r w:rsidRPr="007B6B11">
              <w:t>E.d</w:t>
            </w:r>
          </w:p>
        </w:tc>
        <w:tc>
          <w:tcPr>
            <w:tcW w:w="2040" w:type="dxa"/>
          </w:tcPr>
          <w:p w14:paraId="587EDFD4" w14:textId="6FBE4F24" w:rsidR="00C8561E" w:rsidRPr="007B6B11" w:rsidRDefault="00C8561E" w:rsidP="004E02BE">
            <w:pPr>
              <w:pStyle w:val="Tabelazwyky"/>
            </w:pPr>
            <w:r w:rsidRPr="007B6B11">
              <w:t>ZDate</w:t>
            </w:r>
          </w:p>
        </w:tc>
        <w:tc>
          <w:tcPr>
            <w:tcW w:w="1200" w:type="dxa"/>
          </w:tcPr>
          <w:p w14:paraId="165DA59B" w14:textId="72AF1DBE" w:rsidR="00C8561E" w:rsidRPr="007B6B11" w:rsidRDefault="00C8561E" w:rsidP="004E02BE">
            <w:pPr>
              <w:pStyle w:val="Tabelazwyky"/>
            </w:pPr>
            <w:r w:rsidRPr="007B6B11">
              <w:t>0..1</w:t>
            </w:r>
          </w:p>
        </w:tc>
      </w:tr>
      <w:tr w:rsidR="00C8561E" w:rsidRPr="007B6B11" w14:paraId="3E20CF87" w14:textId="77777777" w:rsidTr="0000669C">
        <w:trPr>
          <w:trHeight w:val="213"/>
        </w:trPr>
        <w:tc>
          <w:tcPr>
            <w:tcW w:w="1788" w:type="dxa"/>
          </w:tcPr>
          <w:p w14:paraId="18FCFF5C" w14:textId="44FB8117" w:rsidR="00C8561E" w:rsidRPr="007B6B11" w:rsidRDefault="00C8561E" w:rsidP="004E02BE">
            <w:pPr>
              <w:pStyle w:val="Tabelazwyky"/>
            </w:pPr>
            <w:r w:rsidRPr="007B6B11">
              <w:t>amountOfExcessDailyPaymPrevDecl</w:t>
            </w:r>
          </w:p>
        </w:tc>
        <w:tc>
          <w:tcPr>
            <w:tcW w:w="3360" w:type="dxa"/>
          </w:tcPr>
          <w:p w14:paraId="3CDD2704" w14:textId="2F265878" w:rsidR="00C8561E" w:rsidRPr="007B6B11" w:rsidRDefault="00585073" w:rsidP="004E02BE">
            <w:pPr>
              <w:pStyle w:val="Tabelazwyky"/>
            </w:pPr>
            <w:r w:rsidRPr="007B6B11">
              <w:t>Nadwyżka wpłat z poprzedniej deklaracji zaliczona na poczet wpłat dziennych</w:t>
            </w:r>
          </w:p>
        </w:tc>
        <w:tc>
          <w:tcPr>
            <w:tcW w:w="840" w:type="dxa"/>
          </w:tcPr>
          <w:p w14:paraId="0B2E9FF2" w14:textId="3F645AAD" w:rsidR="00C8561E" w:rsidRPr="007B6B11" w:rsidRDefault="00585073" w:rsidP="004E02BE">
            <w:pPr>
              <w:pStyle w:val="Tabelazwyky"/>
            </w:pPr>
            <w:r w:rsidRPr="007B6B11">
              <w:t>E.e</w:t>
            </w:r>
          </w:p>
        </w:tc>
        <w:tc>
          <w:tcPr>
            <w:tcW w:w="2040" w:type="dxa"/>
          </w:tcPr>
          <w:p w14:paraId="16BAB213" w14:textId="3FDA66BF" w:rsidR="00C8561E" w:rsidRPr="007B6B11" w:rsidRDefault="00C8561E" w:rsidP="004E02BE">
            <w:pPr>
              <w:pStyle w:val="Tabelazwyky"/>
            </w:pPr>
            <w:r w:rsidRPr="007B6B11">
              <w:t>ZAmountC</w:t>
            </w:r>
          </w:p>
        </w:tc>
        <w:tc>
          <w:tcPr>
            <w:tcW w:w="1200" w:type="dxa"/>
          </w:tcPr>
          <w:p w14:paraId="134E4E5C" w14:textId="0FF6FE99" w:rsidR="00C8561E" w:rsidRPr="007B6B11" w:rsidRDefault="00C8561E" w:rsidP="004E02BE">
            <w:pPr>
              <w:pStyle w:val="Tabelazwyky"/>
            </w:pPr>
            <w:r w:rsidRPr="007B6B11">
              <w:t>0..1</w:t>
            </w:r>
          </w:p>
        </w:tc>
      </w:tr>
      <w:tr w:rsidR="00C8561E" w:rsidRPr="007B6B11" w14:paraId="29A523C8" w14:textId="77777777" w:rsidTr="0000669C">
        <w:trPr>
          <w:trHeight w:val="213"/>
        </w:trPr>
        <w:tc>
          <w:tcPr>
            <w:tcW w:w="1788" w:type="dxa"/>
          </w:tcPr>
          <w:p w14:paraId="60138CE7" w14:textId="4140E0A9" w:rsidR="00C8561E" w:rsidRPr="007B6B11" w:rsidRDefault="00C8561E" w:rsidP="004E02BE">
            <w:pPr>
              <w:pStyle w:val="Tabelazwyky"/>
            </w:pPr>
            <w:r w:rsidRPr="007B6B11">
              <w:t>amountOfDailyPaym</w:t>
            </w:r>
          </w:p>
        </w:tc>
        <w:tc>
          <w:tcPr>
            <w:tcW w:w="3360" w:type="dxa"/>
          </w:tcPr>
          <w:p w14:paraId="691155ED" w14:textId="56635488" w:rsidR="00C8561E" w:rsidRPr="007B6B11" w:rsidRDefault="00585073" w:rsidP="004E02BE">
            <w:pPr>
              <w:pStyle w:val="Tabelazwyky"/>
            </w:pPr>
            <w:r w:rsidRPr="007B6B11">
              <w:t>Dokonana wpłata dzienna</w:t>
            </w:r>
          </w:p>
        </w:tc>
        <w:tc>
          <w:tcPr>
            <w:tcW w:w="840" w:type="dxa"/>
          </w:tcPr>
          <w:p w14:paraId="591A6766" w14:textId="1D45498C" w:rsidR="00C8561E" w:rsidRPr="007B6B11" w:rsidRDefault="00585073" w:rsidP="004E02BE">
            <w:pPr>
              <w:pStyle w:val="Tabelazwyky"/>
            </w:pPr>
            <w:r w:rsidRPr="007B6B11">
              <w:t>E.f</w:t>
            </w:r>
          </w:p>
        </w:tc>
        <w:tc>
          <w:tcPr>
            <w:tcW w:w="2040" w:type="dxa"/>
          </w:tcPr>
          <w:p w14:paraId="64FD8905" w14:textId="5140FD53" w:rsidR="00C8561E" w:rsidRPr="007B6B11" w:rsidRDefault="00C8561E" w:rsidP="004E02BE">
            <w:pPr>
              <w:pStyle w:val="Tabelazwyky"/>
            </w:pPr>
            <w:r w:rsidRPr="007B6B11">
              <w:t>ZAmountC</w:t>
            </w:r>
          </w:p>
        </w:tc>
        <w:tc>
          <w:tcPr>
            <w:tcW w:w="1200" w:type="dxa"/>
          </w:tcPr>
          <w:p w14:paraId="6D7E8444" w14:textId="61F8B1FF" w:rsidR="00C8561E" w:rsidRPr="007B6B11" w:rsidRDefault="00585073" w:rsidP="004E02BE">
            <w:pPr>
              <w:pStyle w:val="Tabelazwyky"/>
            </w:pPr>
            <w:r w:rsidRPr="007B6B11">
              <w:t>0..1</w:t>
            </w:r>
          </w:p>
        </w:tc>
      </w:tr>
    </w:tbl>
    <w:p w14:paraId="3EEA3645" w14:textId="6EF81353" w:rsidR="00104784" w:rsidRPr="007B6B11" w:rsidRDefault="00104784" w:rsidP="004E02BE">
      <w:pPr>
        <w:pStyle w:val="Z2PodpisRysunkuTabeli"/>
      </w:pPr>
      <w:bookmarkStart w:id="251" w:name="_Toc183172129"/>
      <w:r w:rsidRPr="007B6B11">
        <w:t xml:space="preserve">Rysunek </w:t>
      </w:r>
      <w:r w:rsidR="00E354C5">
        <w:fldChar w:fldCharType="begin"/>
      </w:r>
      <w:r w:rsidR="00E354C5">
        <w:instrText xml:space="preserve"> SEQ Rysunek \* ARABIC </w:instrText>
      </w:r>
      <w:r w:rsidR="00E354C5">
        <w:fldChar w:fldCharType="separate"/>
      </w:r>
      <w:r w:rsidR="006D48AD">
        <w:rPr>
          <w:noProof/>
        </w:rPr>
        <w:t>23</w:t>
      </w:r>
      <w:r w:rsidR="00E354C5">
        <w:fldChar w:fldCharType="end"/>
      </w:r>
      <w:r w:rsidRPr="007B6B11">
        <w:t>. Struktura elementu &lt;DailyPaymentInformationType&gt; - Suma kwot wpłat dziennych dla załącznika AKC-4B.</w:t>
      </w:r>
      <w:bookmarkEnd w:id="251"/>
    </w:p>
    <w:p w14:paraId="722882D9" w14:textId="42F65FF1" w:rsidR="005D4BB1" w:rsidRPr="007B6B11" w:rsidRDefault="00A00E6B" w:rsidP="004E02BE">
      <w:pPr>
        <w:rPr>
          <w:sz w:val="18"/>
          <w:szCs w:val="18"/>
        </w:rPr>
      </w:pPr>
      <w:r w:rsidRPr="007B6B11">
        <w:rPr>
          <w:noProof/>
        </w:rPr>
        <w:drawing>
          <wp:inline distT="0" distB="0" distL="0" distR="0" wp14:anchorId="3445E6D4" wp14:editId="130898E8">
            <wp:extent cx="5732145" cy="1287145"/>
            <wp:effectExtent l="19050" t="19050" r="20955" b="27305"/>
            <wp:docPr id="86" name="Obraz 86" descr="Rysunek przedstawia strukturę  elementu &lt; DailyPaymentInformationType &gt; - Suma kwot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Obraz 86" descr="Rysunek przedstawia strukturę  elementu &lt; DailyPaymentInformationType &gt; - Suma kwot wpłat dziennych dla załącznika AKC-4B"/>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2145" cy="1287145"/>
                    </a:xfrm>
                    <a:prstGeom prst="rect">
                      <a:avLst/>
                    </a:prstGeom>
                    <a:noFill/>
                    <a:ln>
                      <a:solidFill>
                        <a:schemeClr val="tx1"/>
                      </a:solidFill>
                    </a:ln>
                  </pic:spPr>
                </pic:pic>
              </a:graphicData>
            </a:graphic>
          </wp:inline>
        </w:drawing>
      </w:r>
    </w:p>
    <w:p w14:paraId="4D39FBB3" w14:textId="77777777" w:rsidR="00DB2454" w:rsidRDefault="00DB2454">
      <w:pPr>
        <w:spacing w:before="0" w:after="0" w:line="240" w:lineRule="auto"/>
        <w:rPr>
          <w:bCs/>
          <w:sz w:val="22"/>
          <w:szCs w:val="20"/>
        </w:rPr>
      </w:pPr>
      <w:r>
        <w:br w:type="page"/>
      </w:r>
    </w:p>
    <w:p w14:paraId="47E86A31" w14:textId="1261416A" w:rsidR="00104784" w:rsidRPr="007B6B11" w:rsidRDefault="00104784" w:rsidP="004E02BE">
      <w:pPr>
        <w:pStyle w:val="Z2PodpisRysunkuTabeli"/>
      </w:pPr>
      <w:bookmarkStart w:id="252" w:name="_Toc183172130"/>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24</w:t>
      </w:r>
      <w:r w:rsidR="00E354C5">
        <w:fldChar w:fldCharType="end"/>
      </w:r>
      <w:r w:rsidRPr="007B6B11">
        <w:t>. Struktura elementu &lt;ZDailyAmount&gt;  - Informacja o kwotach wpłat dziennych dla załącznika AKC-4B</w:t>
      </w:r>
      <w:bookmarkEnd w:id="252"/>
    </w:p>
    <w:p w14:paraId="66222575" w14:textId="77777777" w:rsidR="005D4BB1" w:rsidRPr="007B6B11" w:rsidRDefault="005D4BB1" w:rsidP="004E02BE">
      <w:r w:rsidRPr="007B6B11">
        <w:rPr>
          <w:noProof/>
        </w:rPr>
        <w:drawing>
          <wp:inline distT="0" distB="0" distL="0" distR="0" wp14:anchorId="46E931DD" wp14:editId="3CEC0A67">
            <wp:extent cx="4520565" cy="1393825"/>
            <wp:effectExtent l="19050" t="19050" r="13335" b="15875"/>
            <wp:docPr id="57" name="Obraz 57" descr="Rysunek przedstawia strukturę  elementu &lt; ZDailyAmount &gt; - Informacja o kwotach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Obraz 57" descr="Rysunek przedstawia strukturę  elementu &lt; ZDailyAmount &gt; - Informacja o kwotach wpłat dziennych dla załącznika AKC-4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034C4B2A" w14:textId="436638FA" w:rsidR="005D4BB1" w:rsidRPr="007B6B11" w:rsidRDefault="005D4BB1" w:rsidP="004E02BE">
      <w:pPr>
        <w:pStyle w:val="Nagwek3"/>
        <w:numPr>
          <w:ilvl w:val="2"/>
          <w:numId w:val="9"/>
        </w:numPr>
        <w:spacing w:line="276" w:lineRule="auto"/>
        <w:rPr>
          <w:lang w:val="pl-PL"/>
        </w:rPr>
      </w:pPr>
      <w:bookmarkStart w:id="253" w:name="_Toc115186897"/>
      <w:bookmarkStart w:id="254" w:name="_Toc183171885"/>
      <w:r w:rsidRPr="007B6B11">
        <w:rPr>
          <w:lang w:val="pl-PL"/>
        </w:rPr>
        <w:t>Reguły</w:t>
      </w:r>
      <w:r w:rsidR="00113DE6" w:rsidRPr="007B6B11">
        <w:rPr>
          <w:lang w:val="pl-PL"/>
        </w:rPr>
        <w:t xml:space="preserve"> AKC-4B</w:t>
      </w:r>
      <w:bookmarkEnd w:id="253"/>
      <w:bookmarkEnd w:id="254"/>
    </w:p>
    <w:p w14:paraId="20EC3F3C" w14:textId="4E292068" w:rsidR="005D4BB1" w:rsidRPr="007B6B11" w:rsidRDefault="005D4BB1" w:rsidP="004E02BE">
      <w:pPr>
        <w:pStyle w:val="Z2PodpisRysunkuTabeli"/>
      </w:pPr>
      <w:bookmarkStart w:id="255" w:name="_Toc183172004"/>
      <w:r w:rsidRPr="007B6B11">
        <w:t xml:space="preserve">Tabela </w:t>
      </w:r>
      <w:r w:rsidR="00E354C5">
        <w:fldChar w:fldCharType="begin"/>
      </w:r>
      <w:r w:rsidR="00E354C5">
        <w:instrText xml:space="preserve"> SEQ Tabela \* ARABIC </w:instrText>
      </w:r>
      <w:r w:rsidR="00E354C5">
        <w:fldChar w:fldCharType="separate"/>
      </w:r>
      <w:r w:rsidR="006D48AD">
        <w:rPr>
          <w:noProof/>
        </w:rPr>
        <w:t>36</w:t>
      </w:r>
      <w:r w:rsidR="00E354C5">
        <w:fldChar w:fldCharType="end"/>
      </w:r>
      <w:r w:rsidRPr="007B6B11">
        <w:t>. Reguły dla załącznika AKC-4</w:t>
      </w:r>
      <w:r w:rsidR="00844EE5" w:rsidRPr="007B6B11">
        <w:t>B</w:t>
      </w:r>
      <w:bookmarkEnd w:id="255"/>
    </w:p>
    <w:tbl>
      <w:tblPr>
        <w:tblStyle w:val="Tabela-Siatka"/>
        <w:tblW w:w="0" w:type="auto"/>
        <w:tblLook w:val="01E0" w:firstRow="1" w:lastRow="1" w:firstColumn="1" w:lastColumn="1" w:noHBand="0" w:noVBand="0"/>
      </w:tblPr>
      <w:tblGrid>
        <w:gridCol w:w="945"/>
        <w:gridCol w:w="8109"/>
      </w:tblGrid>
      <w:tr w:rsidR="005D4BB1" w:rsidRPr="007B6B11" w14:paraId="02620CA1" w14:textId="77777777" w:rsidTr="00104784">
        <w:trPr>
          <w:trHeight w:val="213"/>
          <w:tblHeader/>
        </w:trPr>
        <w:tc>
          <w:tcPr>
            <w:tcW w:w="945" w:type="dxa"/>
            <w:shd w:val="clear" w:color="auto" w:fill="D9D9D9" w:themeFill="background1" w:themeFillShade="D9"/>
          </w:tcPr>
          <w:p w14:paraId="2242A463" w14:textId="77777777" w:rsidR="005D4BB1" w:rsidRPr="007B6B11" w:rsidRDefault="005D4BB1" w:rsidP="004E02BE">
            <w:pPr>
              <w:pStyle w:val="Z2Nagwektabeli"/>
              <w:rPr>
                <w:rFonts w:ascii="Lato" w:hAnsi="Lato" w:cs="Times New Roman"/>
                <w:szCs w:val="18"/>
              </w:rPr>
            </w:pPr>
            <w:r w:rsidRPr="007B6B11">
              <w:rPr>
                <w:rFonts w:ascii="Lato" w:hAnsi="Lato" w:cs="Times New Roman"/>
                <w:szCs w:val="18"/>
              </w:rPr>
              <w:t xml:space="preserve">Nazwa </w:t>
            </w:r>
          </w:p>
        </w:tc>
        <w:tc>
          <w:tcPr>
            <w:tcW w:w="8109" w:type="dxa"/>
            <w:shd w:val="clear" w:color="auto" w:fill="D9D9D9" w:themeFill="background1" w:themeFillShade="D9"/>
          </w:tcPr>
          <w:p w14:paraId="71A92E4C" w14:textId="77777777" w:rsidR="005D4BB1" w:rsidRPr="007B6B11" w:rsidRDefault="005D4BB1" w:rsidP="004E02BE">
            <w:pPr>
              <w:pStyle w:val="Z2Nagwektabeli"/>
              <w:rPr>
                <w:rFonts w:ascii="Lato" w:hAnsi="Lato" w:cs="Times New Roman"/>
                <w:szCs w:val="18"/>
              </w:rPr>
            </w:pPr>
            <w:r w:rsidRPr="007B6B11">
              <w:rPr>
                <w:rFonts w:ascii="Lato" w:hAnsi="Lato" w:cs="Times New Roman"/>
                <w:szCs w:val="18"/>
              </w:rPr>
              <w:t>Opis</w:t>
            </w:r>
          </w:p>
        </w:tc>
      </w:tr>
      <w:tr w:rsidR="002156E5" w:rsidRPr="007B6B11" w14:paraId="368199DC" w14:textId="77777777" w:rsidTr="002A0452">
        <w:trPr>
          <w:trHeight w:val="213"/>
        </w:trPr>
        <w:tc>
          <w:tcPr>
            <w:tcW w:w="945" w:type="dxa"/>
          </w:tcPr>
          <w:p w14:paraId="068B2913" w14:textId="539ABCB9" w:rsidR="002156E5" w:rsidRPr="007B6B11" w:rsidRDefault="002156E5" w:rsidP="004E02BE">
            <w:pPr>
              <w:pStyle w:val="Tabelazwyky"/>
            </w:pPr>
            <w:r w:rsidRPr="007B6B11">
              <w:t>R1</w:t>
            </w:r>
          </w:p>
        </w:tc>
        <w:tc>
          <w:tcPr>
            <w:tcW w:w="8109" w:type="dxa"/>
          </w:tcPr>
          <w:p w14:paraId="5B0BE742" w14:textId="77777777" w:rsidR="00093D61" w:rsidRPr="007B6B11" w:rsidRDefault="00093D61" w:rsidP="004E02BE">
            <w:pPr>
              <w:pStyle w:val="Tabelazwyky"/>
            </w:pPr>
            <w:r w:rsidRPr="007B6B11">
              <w:t xml:space="preserve">Pole &lt;period&gt; "Okres": </w:t>
            </w:r>
          </w:p>
          <w:p w14:paraId="23B3744E" w14:textId="72B3AD15" w:rsidR="002156E5" w:rsidRPr="007B6B11" w:rsidRDefault="00093D61" w:rsidP="004E02BE">
            <w:pPr>
              <w:pStyle w:val="Tabelazwyky"/>
            </w:pPr>
            <w:r w:rsidRPr="007B6B11">
              <w:t>wypełniane przez system zgodnie z wartością w analogicznym polu deklaracji AKC-4/AKC-4zo</w:t>
            </w:r>
          </w:p>
        </w:tc>
      </w:tr>
      <w:tr w:rsidR="002156E5" w:rsidRPr="007B6B11" w14:paraId="2174B6CF" w14:textId="77777777" w:rsidTr="002A0452">
        <w:trPr>
          <w:trHeight w:val="213"/>
        </w:trPr>
        <w:tc>
          <w:tcPr>
            <w:tcW w:w="945" w:type="dxa"/>
          </w:tcPr>
          <w:p w14:paraId="24F86D18" w14:textId="184CC127" w:rsidR="002156E5" w:rsidRPr="007B6B11" w:rsidRDefault="002156E5" w:rsidP="004E02BE">
            <w:pPr>
              <w:pStyle w:val="Tabelazwyky"/>
            </w:pPr>
            <w:r w:rsidRPr="007B6B11">
              <w:t>R2</w:t>
            </w:r>
          </w:p>
        </w:tc>
        <w:tc>
          <w:tcPr>
            <w:tcW w:w="8109" w:type="dxa"/>
          </w:tcPr>
          <w:p w14:paraId="697DFD8B" w14:textId="657A94E9" w:rsidR="002156E5" w:rsidRPr="007B6B11" w:rsidRDefault="00D461BE" w:rsidP="004E02BE">
            <w:pPr>
              <w:pStyle w:val="Tabelazwyky"/>
            </w:pPr>
            <w:r w:rsidRPr="007B6B11">
              <w:t>Pole &lt; period &gt;. Dopuszczalnym okresem (period) za który będzie mogła być złożona deklaracja: nie może być wcześniejszy niż kwiecień 2022 roku nie późniejszy niż grudzień 2022 roku.</w:t>
            </w:r>
          </w:p>
        </w:tc>
      </w:tr>
      <w:tr w:rsidR="002156E5" w:rsidRPr="007B6B11" w14:paraId="40C4F571" w14:textId="77777777" w:rsidTr="002A0452">
        <w:trPr>
          <w:trHeight w:val="213"/>
        </w:trPr>
        <w:tc>
          <w:tcPr>
            <w:tcW w:w="945" w:type="dxa"/>
          </w:tcPr>
          <w:p w14:paraId="1595D99A" w14:textId="6AF6B72A" w:rsidR="002156E5" w:rsidRPr="007B6B11" w:rsidRDefault="002156E5" w:rsidP="004E02BE">
            <w:pPr>
              <w:pStyle w:val="Tabelazwyky"/>
            </w:pPr>
            <w:r w:rsidRPr="007B6B11">
              <w:t>R3</w:t>
            </w:r>
          </w:p>
        </w:tc>
        <w:tc>
          <w:tcPr>
            <w:tcW w:w="8109" w:type="dxa"/>
          </w:tcPr>
          <w:p w14:paraId="3F4CB9EA" w14:textId="77777777" w:rsidR="00093D61" w:rsidRPr="007B6B11" w:rsidRDefault="00093D61" w:rsidP="004E02BE">
            <w:pPr>
              <w:pStyle w:val="Tabelazwyky"/>
            </w:pPr>
            <w:r w:rsidRPr="007B6B11">
              <w:t xml:space="preserve">Pole &lt; formNo &gt; "Numer formularza": </w:t>
            </w:r>
          </w:p>
          <w:p w14:paraId="30C9977A" w14:textId="7D852B75" w:rsidR="002156E5" w:rsidRPr="007B6B11" w:rsidRDefault="00093D61" w:rsidP="004E02BE">
            <w:pPr>
              <w:pStyle w:val="Tabelazwyky"/>
            </w:pPr>
            <w:r w:rsidRPr="007B6B11">
              <w:t>wypełniane automatycznie na podstawie licznika kolejnego zapisanego załącznika danego typu.</w:t>
            </w:r>
          </w:p>
        </w:tc>
      </w:tr>
      <w:tr w:rsidR="002156E5" w:rsidRPr="007B6B11" w14:paraId="27FB2B3C" w14:textId="77777777" w:rsidTr="002A0452">
        <w:trPr>
          <w:trHeight w:val="213"/>
        </w:trPr>
        <w:tc>
          <w:tcPr>
            <w:tcW w:w="945" w:type="dxa"/>
          </w:tcPr>
          <w:p w14:paraId="29EBD53E" w14:textId="54E44AF5" w:rsidR="002156E5" w:rsidRPr="007B6B11" w:rsidRDefault="002156E5" w:rsidP="004E02BE">
            <w:pPr>
              <w:pStyle w:val="Tabelazwyky"/>
            </w:pPr>
            <w:r w:rsidRPr="007B6B11">
              <w:t>R5</w:t>
            </w:r>
          </w:p>
        </w:tc>
        <w:tc>
          <w:tcPr>
            <w:tcW w:w="8109" w:type="dxa"/>
          </w:tcPr>
          <w:p w14:paraId="7DB24455" w14:textId="77777777" w:rsidR="0000156E" w:rsidRPr="007B6B11" w:rsidRDefault="0000156E" w:rsidP="004E02BE">
            <w:pPr>
              <w:pStyle w:val="Tabelazwyky"/>
            </w:pPr>
            <w:r w:rsidRPr="007B6B11">
              <w:t xml:space="preserve">Element &lt; DailyPaymentInformation &gt; "Informacja o wpłatach dziennych"; </w:t>
            </w:r>
          </w:p>
          <w:p w14:paraId="57606478" w14:textId="5FA951C1" w:rsidR="002156E5" w:rsidRPr="007B6B11" w:rsidRDefault="0000156E" w:rsidP="004E02BE">
            <w:pPr>
              <w:pStyle w:val="Tabelazwyky"/>
            </w:pPr>
            <w:r w:rsidRPr="007B6B11">
              <w:t>może występować tylko jeśli w dokumencie nadrzędnym w polu &lt;formKind&gt; wybrano wartość AKC-4.</w:t>
            </w:r>
          </w:p>
        </w:tc>
      </w:tr>
      <w:tr w:rsidR="002156E5" w:rsidRPr="007B6B11" w14:paraId="75571A85" w14:textId="77777777" w:rsidTr="002A0452">
        <w:trPr>
          <w:trHeight w:val="213"/>
        </w:trPr>
        <w:tc>
          <w:tcPr>
            <w:tcW w:w="945" w:type="dxa"/>
          </w:tcPr>
          <w:p w14:paraId="69B655E4" w14:textId="27A3D326" w:rsidR="002156E5" w:rsidRPr="007B6B11" w:rsidRDefault="002156E5" w:rsidP="004E02BE">
            <w:pPr>
              <w:pStyle w:val="Tabelazwyky"/>
            </w:pPr>
            <w:r w:rsidRPr="007B6B11">
              <w:t>R6</w:t>
            </w:r>
          </w:p>
        </w:tc>
        <w:tc>
          <w:tcPr>
            <w:tcW w:w="8109" w:type="dxa"/>
          </w:tcPr>
          <w:p w14:paraId="3C76F484" w14:textId="77777777" w:rsidR="0000156E" w:rsidRPr="007B6B11" w:rsidRDefault="0000156E" w:rsidP="004E02BE">
            <w:pPr>
              <w:pStyle w:val="Tabelazwyky"/>
            </w:pPr>
            <w:r w:rsidRPr="007B6B11">
              <w:t>Dotyczy pola &lt; operatorNo &gt; "Numer akcyzowy składu-prowadzący".</w:t>
            </w:r>
          </w:p>
          <w:p w14:paraId="3A8F4D49" w14:textId="77777777" w:rsidR="0000156E" w:rsidRPr="007B6B11" w:rsidRDefault="0000156E" w:rsidP="004E02BE">
            <w:pPr>
              <w:pStyle w:val="Tabelazwyky"/>
            </w:pPr>
            <w:r w:rsidRPr="007B6B11">
              <w:t>Walidacja 1: jeśli wybrano deklarację AKC4zo to pole musi być puste.</w:t>
            </w:r>
          </w:p>
          <w:p w14:paraId="3E80FC2D" w14:textId="2694C17D" w:rsidR="002156E5" w:rsidRPr="007B6B11" w:rsidRDefault="0000156E" w:rsidP="004E02BE">
            <w:pPr>
              <w:pStyle w:val="Tabelazwyky"/>
            </w:pPr>
            <w:r w:rsidRPr="007B6B11">
              <w:t>Walidacja 2: Wypełnione może być tylko jedno pole numeru akcyzowego – jeśli wskazany jest własny skład, to nie obcy.</w:t>
            </w:r>
          </w:p>
        </w:tc>
      </w:tr>
      <w:tr w:rsidR="002156E5" w:rsidRPr="007B6B11" w14:paraId="04596BE0" w14:textId="77777777" w:rsidTr="002A0452">
        <w:trPr>
          <w:trHeight w:val="213"/>
        </w:trPr>
        <w:tc>
          <w:tcPr>
            <w:tcW w:w="945" w:type="dxa"/>
          </w:tcPr>
          <w:p w14:paraId="29A1556E" w14:textId="4B812441" w:rsidR="002156E5" w:rsidRPr="007B6B11" w:rsidRDefault="002156E5" w:rsidP="004E02BE">
            <w:pPr>
              <w:pStyle w:val="Tabelazwyky"/>
            </w:pPr>
            <w:r w:rsidRPr="007B6B11">
              <w:t>R7</w:t>
            </w:r>
          </w:p>
        </w:tc>
        <w:tc>
          <w:tcPr>
            <w:tcW w:w="8109" w:type="dxa"/>
          </w:tcPr>
          <w:p w14:paraId="18DA185F" w14:textId="77777777" w:rsidR="0000156E" w:rsidRPr="007B6B11" w:rsidRDefault="0000156E" w:rsidP="004E02BE">
            <w:pPr>
              <w:pStyle w:val="Tabelazwyky"/>
            </w:pPr>
            <w:r w:rsidRPr="007B6B11">
              <w:t>Dotyczy pola &lt; userNo &gt; "Numer akcyzowy składu-korzystający".</w:t>
            </w:r>
          </w:p>
          <w:p w14:paraId="01E5B4E1" w14:textId="77777777" w:rsidR="0000156E" w:rsidRPr="007B6B11" w:rsidRDefault="0000156E" w:rsidP="004E02BE">
            <w:pPr>
              <w:pStyle w:val="Tabelazwyky"/>
            </w:pPr>
            <w:r w:rsidRPr="007B6B11">
              <w:t>Walidacja 1: jeśli wybrano deklarację AKC4zo to pole musi być puste.</w:t>
            </w:r>
          </w:p>
          <w:p w14:paraId="09831215" w14:textId="6458D056" w:rsidR="002156E5" w:rsidRPr="007B6B11" w:rsidRDefault="0000156E" w:rsidP="004E02BE">
            <w:pPr>
              <w:pStyle w:val="Tabelazwyky"/>
            </w:pPr>
            <w:r w:rsidRPr="007B6B11">
              <w:t>Walidacja 2: Wypełnione może być tylko jedno pole numeru akcyzowego – jeśli wskazany jest obcy skład, to nie własny.</w:t>
            </w:r>
          </w:p>
        </w:tc>
      </w:tr>
      <w:tr w:rsidR="002156E5" w:rsidRPr="007B6B11" w14:paraId="249642A8" w14:textId="77777777" w:rsidTr="002A0452">
        <w:trPr>
          <w:trHeight w:val="213"/>
        </w:trPr>
        <w:tc>
          <w:tcPr>
            <w:tcW w:w="945" w:type="dxa"/>
          </w:tcPr>
          <w:p w14:paraId="758C2559" w14:textId="31D6CE29" w:rsidR="002156E5" w:rsidRPr="007B6B11" w:rsidRDefault="002156E5" w:rsidP="004E02BE">
            <w:pPr>
              <w:pStyle w:val="Tabelazwyky"/>
            </w:pPr>
            <w:r w:rsidRPr="007B6B11">
              <w:t>R8</w:t>
            </w:r>
          </w:p>
        </w:tc>
        <w:tc>
          <w:tcPr>
            <w:tcW w:w="8109" w:type="dxa"/>
          </w:tcPr>
          <w:p w14:paraId="7CA448C4" w14:textId="77777777" w:rsidR="0000156E" w:rsidRPr="007B6B11" w:rsidRDefault="0000156E" w:rsidP="004E02BE">
            <w:pPr>
              <w:pStyle w:val="Tabelazwyky"/>
            </w:pPr>
            <w:r w:rsidRPr="007B6B11">
              <w:t>Dotyczy pola &lt; consumerNo &gt; "Numer akcyzowy zarejestrowanego odbiorcy".</w:t>
            </w:r>
          </w:p>
          <w:p w14:paraId="367AEB00" w14:textId="45887D37" w:rsidR="002156E5" w:rsidRPr="007B6B11" w:rsidRDefault="0000156E" w:rsidP="004E02BE">
            <w:pPr>
              <w:pStyle w:val="Tabelazwyky"/>
            </w:pPr>
            <w:r w:rsidRPr="007B6B11">
              <w:t>Walidacja: Jeśli wybrano deklarację AKC-4zo, to pole musi być wypełnione.</w:t>
            </w:r>
          </w:p>
        </w:tc>
      </w:tr>
      <w:tr w:rsidR="002156E5" w:rsidRPr="007B6B11" w14:paraId="53A2C04B" w14:textId="77777777" w:rsidTr="002A0452">
        <w:trPr>
          <w:trHeight w:val="213"/>
        </w:trPr>
        <w:tc>
          <w:tcPr>
            <w:tcW w:w="945" w:type="dxa"/>
          </w:tcPr>
          <w:p w14:paraId="3387F0D6" w14:textId="372FFD7C" w:rsidR="002156E5" w:rsidRPr="007B6B11" w:rsidRDefault="002156E5" w:rsidP="004E02BE">
            <w:pPr>
              <w:pStyle w:val="Tabelazwyky"/>
            </w:pPr>
            <w:r w:rsidRPr="007B6B11">
              <w:t>R9</w:t>
            </w:r>
          </w:p>
        </w:tc>
        <w:tc>
          <w:tcPr>
            <w:tcW w:w="8109" w:type="dxa"/>
          </w:tcPr>
          <w:p w14:paraId="012EFC62" w14:textId="77777777" w:rsidR="0000156E" w:rsidRPr="007B6B11" w:rsidRDefault="0000156E" w:rsidP="004E02BE">
            <w:pPr>
              <w:pStyle w:val="Tabelazwyky"/>
            </w:pPr>
            <w:r w:rsidRPr="007B6B11">
              <w:t>Dotyczy pola &lt; totalExemptionOfReductions &gt; "Razem Zwolnienia i obniżenia".</w:t>
            </w:r>
          </w:p>
          <w:p w14:paraId="02856C92" w14:textId="0294EF4E" w:rsidR="002156E5" w:rsidRPr="007B6B11" w:rsidRDefault="0000156E" w:rsidP="004E02BE">
            <w:pPr>
              <w:pStyle w:val="Tabelazwyky"/>
            </w:pPr>
            <w:r w:rsidRPr="007B6B11">
              <w:t>Kwota w polu &lt; totalExemptionOfReductions&gt; „Razem zwolnienia i obniżenia” nie może być większa od kwoty w polu &lt;totalAmountOfTax&gt; ”Razem obliczony podatek”.</w:t>
            </w:r>
          </w:p>
        </w:tc>
      </w:tr>
      <w:tr w:rsidR="002156E5" w:rsidRPr="007B6B11" w14:paraId="1252601D" w14:textId="77777777" w:rsidTr="002A0452">
        <w:trPr>
          <w:trHeight w:val="213"/>
        </w:trPr>
        <w:tc>
          <w:tcPr>
            <w:tcW w:w="945" w:type="dxa"/>
          </w:tcPr>
          <w:p w14:paraId="25B7D5A1" w14:textId="2489FAF8" w:rsidR="002156E5" w:rsidRPr="007B6B11" w:rsidRDefault="002156E5" w:rsidP="004E02BE">
            <w:pPr>
              <w:pStyle w:val="Tabelazwyky"/>
            </w:pPr>
            <w:r w:rsidRPr="007B6B11">
              <w:t>R10</w:t>
            </w:r>
          </w:p>
        </w:tc>
        <w:tc>
          <w:tcPr>
            <w:tcW w:w="8109" w:type="dxa"/>
          </w:tcPr>
          <w:p w14:paraId="59C416C2" w14:textId="77777777" w:rsidR="006A5309" w:rsidRPr="007B6B11" w:rsidRDefault="006A5309" w:rsidP="004E02BE">
            <w:pPr>
              <w:pStyle w:val="Tabelazwyky"/>
            </w:pPr>
            <w:r w:rsidRPr="007B6B11">
              <w:t>Dotyczy pola &lt; totalOfTax &gt; "Ogółem podatek".</w:t>
            </w:r>
          </w:p>
          <w:p w14:paraId="52A9F867" w14:textId="77777777" w:rsidR="006A5309" w:rsidRPr="007B6B11" w:rsidRDefault="006A5309" w:rsidP="004E02BE">
            <w:pPr>
              <w:pStyle w:val="Tabelazwyky"/>
            </w:pPr>
            <w:r w:rsidRPr="007B6B11">
              <w:lastRenderedPageBreak/>
              <w:t>Kwota w polu &lt; totalOfTax &gt; „Ogółem podatek.”, jest obliczany wg. Algorytmu:</w:t>
            </w:r>
          </w:p>
          <w:p w14:paraId="5DAB5EC8" w14:textId="77777777" w:rsidR="006A5309" w:rsidRPr="007B6B11" w:rsidRDefault="006A5309" w:rsidP="004E02BE">
            <w:pPr>
              <w:pStyle w:val="Tabelazwyky"/>
            </w:pPr>
            <w:r w:rsidRPr="007B6B11">
              <w:t>Wartość w polu &lt; totalAmountOfTax&gt; “Razem obliczony podatek” minus wartość w polu &lt; totalExemptionOfReductions &gt; „Razem zwolnienia i obniżenia”.</w:t>
            </w:r>
          </w:p>
          <w:p w14:paraId="08ED4A91" w14:textId="126016EB" w:rsidR="002156E5" w:rsidRPr="007B6B11" w:rsidRDefault="006A5309" w:rsidP="004E02BE">
            <w:pPr>
              <w:pStyle w:val="Tabelazwyky"/>
            </w:pPr>
            <w:r w:rsidRPr="007B6B11">
              <w:t xml:space="preserve"> Jeżeli różnica jest liczbą ujemną, to kwota powinna wynosić 0</w:t>
            </w:r>
          </w:p>
        </w:tc>
      </w:tr>
      <w:tr w:rsidR="002156E5" w:rsidRPr="007B6B11" w14:paraId="780060DF" w14:textId="77777777" w:rsidTr="002A0452">
        <w:trPr>
          <w:trHeight w:val="213"/>
        </w:trPr>
        <w:tc>
          <w:tcPr>
            <w:tcW w:w="945" w:type="dxa"/>
          </w:tcPr>
          <w:p w14:paraId="7D3DFE4A" w14:textId="3BEBC268" w:rsidR="002156E5" w:rsidRPr="007B6B11" w:rsidRDefault="002156E5" w:rsidP="004E02BE">
            <w:pPr>
              <w:pStyle w:val="Tabelazwyky"/>
            </w:pPr>
            <w:r w:rsidRPr="007B6B11">
              <w:lastRenderedPageBreak/>
              <w:t>R11</w:t>
            </w:r>
          </w:p>
        </w:tc>
        <w:tc>
          <w:tcPr>
            <w:tcW w:w="8109" w:type="dxa"/>
          </w:tcPr>
          <w:p w14:paraId="52326298" w14:textId="77777777" w:rsidR="006A5309" w:rsidRPr="007B6B11" w:rsidRDefault="006A5309" w:rsidP="004E02BE">
            <w:pPr>
              <w:pStyle w:val="Tabelazwyky"/>
            </w:pPr>
            <w:r w:rsidRPr="007B6B11">
              <w:t>Dotyczy pola &lt; amountOfPrePayment &gt; "Przedpłata podatku akcyzowego".</w:t>
            </w:r>
          </w:p>
          <w:p w14:paraId="230AFFB4" w14:textId="27E33B2A" w:rsidR="002156E5" w:rsidRPr="007B6B11" w:rsidRDefault="006A5309" w:rsidP="004E02BE">
            <w:pPr>
              <w:pStyle w:val="Tabelazwyky"/>
            </w:pPr>
            <w:r w:rsidRPr="007B6B11">
              <w:t>Walidacja: sprawdzenie czy suma kwot z pozycji „Nadwyżka przedpłaty akcyzy” i „Przedpłata akcyzy do zapłaty” deklaracji AKC-PA (</w:t>
            </w:r>
            <w:r w:rsidR="005B4F15" w:rsidRPr="007B6B11">
              <w:t>B</w:t>
            </w:r>
            <w:r w:rsidRPr="007B6B11">
              <w:t>) (za okres) jest równa wprowadzonej w polu wartości.</w:t>
            </w:r>
          </w:p>
        </w:tc>
      </w:tr>
      <w:tr w:rsidR="002156E5" w:rsidRPr="007B6B11" w14:paraId="425D3798" w14:textId="77777777" w:rsidTr="002A0452">
        <w:trPr>
          <w:trHeight w:val="213"/>
        </w:trPr>
        <w:tc>
          <w:tcPr>
            <w:tcW w:w="945" w:type="dxa"/>
          </w:tcPr>
          <w:p w14:paraId="41914BF7" w14:textId="174B40E4" w:rsidR="002156E5" w:rsidRPr="007B6B11" w:rsidRDefault="002156E5" w:rsidP="004E02BE">
            <w:pPr>
              <w:pStyle w:val="Tabelazwyky"/>
            </w:pPr>
            <w:r w:rsidRPr="007B6B11">
              <w:t>R12</w:t>
            </w:r>
          </w:p>
        </w:tc>
        <w:tc>
          <w:tcPr>
            <w:tcW w:w="8109" w:type="dxa"/>
          </w:tcPr>
          <w:p w14:paraId="778E51EB" w14:textId="77777777" w:rsidR="006A5309" w:rsidRPr="007B6B11" w:rsidRDefault="006A5309" w:rsidP="004E02BE">
            <w:pPr>
              <w:pStyle w:val="Tabelazwyky"/>
            </w:pPr>
            <w:r w:rsidRPr="007B6B11">
              <w:t>Dotyczy pola &lt; taxChargeable &gt; "Podatek należny".</w:t>
            </w:r>
          </w:p>
          <w:p w14:paraId="153C38D6" w14:textId="29E9AC11" w:rsidR="002156E5" w:rsidRPr="007B6B11" w:rsidRDefault="006A5309" w:rsidP="004E02BE">
            <w:pPr>
              <w:pStyle w:val="Tabelazwyky"/>
            </w:pPr>
            <w:r w:rsidRPr="007B6B11">
              <w:t>Walidacja:  Od kwoty z poz. 14 &lt;totalOfTax&gt; należy odjąć sume kwot z poz. 15 &lt;amountOfExciseStamps&gt; i 16 &lt;amountOfPrePayment&gt;. Jeśli wyliczona wartość jest ujemna, powinno być 0.</w:t>
            </w:r>
          </w:p>
        </w:tc>
      </w:tr>
      <w:tr w:rsidR="002156E5" w:rsidRPr="007B6B11" w14:paraId="4FB120EA" w14:textId="77777777" w:rsidTr="002A0452">
        <w:trPr>
          <w:trHeight w:val="213"/>
        </w:trPr>
        <w:tc>
          <w:tcPr>
            <w:tcW w:w="945" w:type="dxa"/>
          </w:tcPr>
          <w:p w14:paraId="0D2A917F" w14:textId="1A05D962" w:rsidR="002156E5" w:rsidRPr="007B6B11" w:rsidRDefault="002156E5" w:rsidP="004E02BE">
            <w:pPr>
              <w:pStyle w:val="Tabelazwyky"/>
            </w:pPr>
            <w:r w:rsidRPr="007B6B11">
              <w:t>R13</w:t>
            </w:r>
          </w:p>
        </w:tc>
        <w:tc>
          <w:tcPr>
            <w:tcW w:w="8109" w:type="dxa"/>
          </w:tcPr>
          <w:p w14:paraId="5862A805" w14:textId="77777777" w:rsidR="006A5309" w:rsidRPr="007B6B11" w:rsidRDefault="006A5309" w:rsidP="004E02BE">
            <w:pPr>
              <w:pStyle w:val="Tabelazwyky"/>
            </w:pPr>
            <w:r w:rsidRPr="007B6B11">
              <w:t>Dotyczy pola &lt; surplusExcessPayment &gt; "Nadwyżka".</w:t>
            </w:r>
          </w:p>
          <w:p w14:paraId="5BD4B330" w14:textId="6A9BB2B5" w:rsidR="006A5309" w:rsidRPr="007B6B11" w:rsidRDefault="006A5309" w:rsidP="004E02BE">
            <w:pPr>
              <w:pStyle w:val="Tabelazwyky"/>
            </w:pPr>
            <w:r w:rsidRPr="007B6B11">
              <w:t>Pole niewymagalne (puste) w przypadku, gdy nie złożono AKC-PA</w:t>
            </w:r>
            <w:r w:rsidR="004E7BE5" w:rsidRPr="007B6B11">
              <w:t>(B)</w:t>
            </w:r>
            <w:r w:rsidRPr="007B6B11">
              <w:t xml:space="preserve"> za ten sam okres rozliczeniowy.</w:t>
            </w:r>
          </w:p>
          <w:p w14:paraId="6542D34D" w14:textId="09EB1D72" w:rsidR="002156E5" w:rsidRPr="007B6B11" w:rsidRDefault="006A5309" w:rsidP="004E02BE">
            <w:pPr>
              <w:pStyle w:val="Tabelazwyky"/>
            </w:pPr>
            <w:r w:rsidRPr="007B6B11">
              <w:t>Walidacja: Od sumy kwot z poz. 15 &lt;amountOfExciseStamps&gt; i 16 &lt;amountOfPrePayment&gt; należy odjąć kwote z poz. 14 &lt;totalOfTax&gt;. Jeśli wynik wyliczenia jest różny od wprowadzonej wartości, to jest Błąd. Jeśli wyliczona wartość jest ujemna, powinno być 0.</w:t>
            </w:r>
          </w:p>
        </w:tc>
      </w:tr>
      <w:tr w:rsidR="002156E5" w:rsidRPr="007B6B11" w14:paraId="7FDF841F" w14:textId="77777777" w:rsidTr="002A0452">
        <w:trPr>
          <w:trHeight w:val="213"/>
        </w:trPr>
        <w:tc>
          <w:tcPr>
            <w:tcW w:w="945" w:type="dxa"/>
          </w:tcPr>
          <w:p w14:paraId="59489915" w14:textId="2BB07A68" w:rsidR="002156E5" w:rsidRPr="007B6B11" w:rsidRDefault="002156E5" w:rsidP="004E02BE">
            <w:pPr>
              <w:pStyle w:val="Tabelazwyky"/>
            </w:pPr>
            <w:r w:rsidRPr="007B6B11">
              <w:t>R14</w:t>
            </w:r>
          </w:p>
        </w:tc>
        <w:tc>
          <w:tcPr>
            <w:tcW w:w="8109" w:type="dxa"/>
          </w:tcPr>
          <w:p w14:paraId="677C3BC5" w14:textId="77777777" w:rsidR="006A5309" w:rsidRPr="007B6B11" w:rsidRDefault="006A5309" w:rsidP="004E02BE">
            <w:pPr>
              <w:pStyle w:val="Tabelazwyky"/>
            </w:pPr>
            <w:r w:rsidRPr="007B6B11">
              <w:t>Dotyczy pola &lt; totalNumberOfGoods &gt; "Razem. Ilość wyrobów w hektolitrach".</w:t>
            </w:r>
          </w:p>
          <w:p w14:paraId="240DEAF5" w14:textId="77777777" w:rsidR="006A5309" w:rsidRPr="007B6B11" w:rsidRDefault="006A5309" w:rsidP="004E02BE">
            <w:pPr>
              <w:pStyle w:val="Tabelazwyky"/>
            </w:pPr>
            <w:r w:rsidRPr="007B6B11">
              <w:t>Pole nie jest wymagalne w przypadku, gdy nie wypełniono żadnej pozycji w części „Obliczenie kwot podatku akcyzowego od poszczególnych wyrobów” deklaracji.</w:t>
            </w:r>
          </w:p>
          <w:p w14:paraId="44FB6C2E" w14:textId="5D85C082" w:rsidR="006A5309" w:rsidRPr="007B6B11" w:rsidRDefault="006A5309" w:rsidP="004E02BE">
            <w:pPr>
              <w:pStyle w:val="Tabelazwyky"/>
            </w:pPr>
            <w:r w:rsidRPr="007B6B11">
              <w:t>Pole wyliczane na podstawie sumy wartości wprowadzonych w polu „Ilość wyrobów w hektolitrach”. System wstawia wyliczoną wartość.</w:t>
            </w:r>
          </w:p>
          <w:p w14:paraId="3F6AD0F8" w14:textId="7C71FCDF" w:rsidR="002156E5" w:rsidRPr="007B6B11" w:rsidRDefault="006A5309" w:rsidP="004E02BE">
            <w:pPr>
              <w:pStyle w:val="Tabelazwyky"/>
            </w:pPr>
            <w:r w:rsidRPr="007B6B11">
              <w:t>Walidacja: wprowadzona liczba powinna się równać sumie wyliczonej. Jeśli nie równa się, to jest błąd.</w:t>
            </w:r>
          </w:p>
        </w:tc>
      </w:tr>
      <w:tr w:rsidR="002156E5" w:rsidRPr="007B6B11" w14:paraId="111BD505" w14:textId="77777777" w:rsidTr="002A0452">
        <w:trPr>
          <w:trHeight w:val="213"/>
        </w:trPr>
        <w:tc>
          <w:tcPr>
            <w:tcW w:w="945" w:type="dxa"/>
          </w:tcPr>
          <w:p w14:paraId="3CDC84C9" w14:textId="611D6E73" w:rsidR="002156E5" w:rsidRPr="007B6B11" w:rsidRDefault="002156E5" w:rsidP="004E02BE">
            <w:pPr>
              <w:pStyle w:val="Tabelazwyky"/>
            </w:pPr>
            <w:r w:rsidRPr="007B6B11">
              <w:t>R15</w:t>
            </w:r>
          </w:p>
        </w:tc>
        <w:tc>
          <w:tcPr>
            <w:tcW w:w="8109" w:type="dxa"/>
          </w:tcPr>
          <w:p w14:paraId="7667717E" w14:textId="62C0E3C2" w:rsidR="006A5309" w:rsidRPr="007B6B11" w:rsidRDefault="006A5309" w:rsidP="004E02BE">
            <w:pPr>
              <w:pStyle w:val="Tabelazwyky"/>
            </w:pPr>
            <w:r w:rsidRPr="007B6B11">
              <w:t xml:space="preserve">Dotyczy pola &lt; totalAmountOfTax &gt; "Razam. </w:t>
            </w:r>
            <w:r w:rsidR="002C70AC" w:rsidRPr="007B6B11">
              <w:t>Podatek akcyzowy (</w:t>
            </w:r>
            <w:r w:rsidRPr="007B6B11">
              <w:t>w zł.</w:t>
            </w:r>
            <w:r w:rsidR="002C70AC" w:rsidRPr="007B6B11">
              <w:t>)</w:t>
            </w:r>
            <w:r w:rsidRPr="007B6B11">
              <w:t>".</w:t>
            </w:r>
          </w:p>
          <w:p w14:paraId="7979E2FC" w14:textId="77777777" w:rsidR="006A5309" w:rsidRPr="007B6B11" w:rsidRDefault="006A5309" w:rsidP="004E02BE">
            <w:pPr>
              <w:pStyle w:val="Tabelazwyky"/>
            </w:pPr>
            <w:r w:rsidRPr="007B6B11">
              <w:t>Pole nie jest wymagalne w przypadku, gdy nie wypełniono żadnej pozycji w części „Obliczenie kwot podatku akcyzowego od poszczególnych wyrobów” deklaracji.</w:t>
            </w:r>
          </w:p>
          <w:p w14:paraId="5405D342" w14:textId="05D5831B" w:rsidR="006A5309" w:rsidRPr="007B6B11" w:rsidRDefault="006A5309" w:rsidP="004E02BE">
            <w:pPr>
              <w:pStyle w:val="Tabelazwyky"/>
            </w:pPr>
            <w:r w:rsidRPr="007B6B11">
              <w:t xml:space="preserve">Pole wyliczane na podstawie sumy wartości wprowadzonych w polu &lt;totalAmountOfTax&gt; „Razem </w:t>
            </w:r>
            <w:r w:rsidR="002C70AC" w:rsidRPr="007B6B11">
              <w:t>Podatek akcyzowy (</w:t>
            </w:r>
            <w:r w:rsidRPr="007B6B11">
              <w:t>w zł</w:t>
            </w:r>
            <w:r w:rsidR="002C70AC" w:rsidRPr="007B6B11">
              <w:t>.)</w:t>
            </w:r>
            <w:r w:rsidRPr="007B6B11">
              <w:t xml:space="preserve">”. </w:t>
            </w:r>
          </w:p>
          <w:p w14:paraId="02765808" w14:textId="7E867299" w:rsidR="002156E5" w:rsidRPr="007B6B11" w:rsidRDefault="006A5309" w:rsidP="004E02BE">
            <w:pPr>
              <w:pStyle w:val="Tabelazwyky"/>
            </w:pPr>
            <w:r w:rsidRPr="007B6B11">
              <w:t>Walidacja: Wartość powinna się równać sumie wartości wprowadzonych w polu  &lt;amountOfTax&gt; „Podatek akcyzowy”.</w:t>
            </w:r>
          </w:p>
        </w:tc>
      </w:tr>
      <w:tr w:rsidR="002156E5" w:rsidRPr="007B6B11" w14:paraId="3CF0BA91" w14:textId="77777777" w:rsidTr="002A0452">
        <w:trPr>
          <w:trHeight w:val="213"/>
        </w:trPr>
        <w:tc>
          <w:tcPr>
            <w:tcW w:w="945" w:type="dxa"/>
          </w:tcPr>
          <w:p w14:paraId="73C7D770" w14:textId="06BC04BC" w:rsidR="002156E5" w:rsidRPr="007B6B11" w:rsidRDefault="002156E5" w:rsidP="004E02BE">
            <w:pPr>
              <w:pStyle w:val="Tabelazwyky"/>
            </w:pPr>
            <w:r w:rsidRPr="007B6B11">
              <w:t>R16</w:t>
            </w:r>
          </w:p>
        </w:tc>
        <w:tc>
          <w:tcPr>
            <w:tcW w:w="8109" w:type="dxa"/>
          </w:tcPr>
          <w:p w14:paraId="4779DDB7" w14:textId="77777777" w:rsidR="006A5309" w:rsidRPr="007B6B11" w:rsidRDefault="006A5309" w:rsidP="004E02BE">
            <w:pPr>
              <w:pStyle w:val="Tabelazwyky"/>
            </w:pPr>
            <w:r w:rsidRPr="007B6B11">
              <w:t>Dotyczy pola &lt; groupOfGoodsName &gt; "Nazwa grupy wyrobów".</w:t>
            </w:r>
          </w:p>
          <w:p w14:paraId="293B7DDD" w14:textId="52971CFD" w:rsidR="006A5309" w:rsidRPr="007B6B11" w:rsidRDefault="006A5309" w:rsidP="004E02BE">
            <w:pPr>
              <w:pStyle w:val="Tabelazwyky"/>
            </w:pPr>
            <w:r w:rsidRPr="007B6B11">
              <w:t>Wersja papierowa dokumentu: System wstawia w pole &lt;groupOfGoodsName&gt; nazwę pobraną ze słownika w ISZTAR na podstawie kodu CN. Błąd typu 2.</w:t>
            </w:r>
          </w:p>
          <w:p w14:paraId="6A584C97" w14:textId="77777777" w:rsidR="006A5309" w:rsidRPr="007B6B11" w:rsidRDefault="006A5309" w:rsidP="004E02BE">
            <w:pPr>
              <w:pStyle w:val="Tabelazwyky"/>
            </w:pPr>
            <w:r w:rsidRPr="007B6B11">
              <w:t xml:space="preserve">Walidacja dla wersji elektronicznej: porównanie wprowadzonej w polu &lt;groupOfGoodsName&gt; nazwy grupy wyrobów z wartością pobraną z systemu ISZTAR na podstawie kodu CN. </w:t>
            </w:r>
          </w:p>
          <w:p w14:paraId="587F3DBB" w14:textId="07E0B547" w:rsidR="006A5309" w:rsidRPr="007B6B11" w:rsidRDefault="006A5309" w:rsidP="004E02BE">
            <w:pPr>
              <w:pStyle w:val="Tabelazwyky"/>
            </w:pPr>
            <w:r w:rsidRPr="007B6B11">
              <w:t>&lt;taxRate&gt; "Stawka podatku". Błąd typu 2.</w:t>
            </w:r>
          </w:p>
          <w:p w14:paraId="7DB8FDE2" w14:textId="247018F6" w:rsidR="002156E5" w:rsidRPr="007B6B11" w:rsidRDefault="006A5309" w:rsidP="004E02BE">
            <w:pPr>
              <w:pStyle w:val="Tabelazwyky"/>
            </w:pPr>
            <w:r w:rsidRPr="007B6B11">
              <w:t>Wybór spośród wartości pobranych z systemu ISZTAR dla numeru CN wprowadzonego w polu „Ośmiocyfrowy kod  CN”</w:t>
            </w:r>
          </w:p>
        </w:tc>
      </w:tr>
      <w:tr w:rsidR="002156E5" w:rsidRPr="007B6B11" w14:paraId="3E54B2ED" w14:textId="77777777" w:rsidTr="002A0452">
        <w:trPr>
          <w:trHeight w:val="213"/>
        </w:trPr>
        <w:tc>
          <w:tcPr>
            <w:tcW w:w="945" w:type="dxa"/>
          </w:tcPr>
          <w:p w14:paraId="7A322311" w14:textId="11F66117" w:rsidR="002156E5" w:rsidRPr="007B6B11" w:rsidRDefault="002156E5" w:rsidP="004E02BE">
            <w:pPr>
              <w:pStyle w:val="Tabelazwyky"/>
            </w:pPr>
            <w:r w:rsidRPr="007B6B11">
              <w:lastRenderedPageBreak/>
              <w:t>R17</w:t>
            </w:r>
          </w:p>
        </w:tc>
        <w:tc>
          <w:tcPr>
            <w:tcW w:w="8109" w:type="dxa"/>
          </w:tcPr>
          <w:p w14:paraId="70782D92" w14:textId="77777777" w:rsidR="002156E5" w:rsidRPr="007B6B11" w:rsidRDefault="002156E5" w:rsidP="004E02BE">
            <w:pPr>
              <w:pStyle w:val="Tabelazwyky"/>
            </w:pPr>
            <w:r w:rsidRPr="007B6B11">
              <w:t>Dotyczy pola &lt; shortages &gt;.</w:t>
            </w:r>
          </w:p>
          <w:p w14:paraId="4D79378B" w14:textId="77777777" w:rsidR="002156E5" w:rsidRPr="007B6B11" w:rsidRDefault="002156E5" w:rsidP="004E02BE">
            <w:pPr>
              <w:pStyle w:val="Tabelazwyky"/>
            </w:pPr>
            <w:r w:rsidRPr="007B6B11">
              <w:t>Wartość pola („ubytek” lub „całkowite zniszczenie”)</w:t>
            </w:r>
          </w:p>
        </w:tc>
      </w:tr>
      <w:tr w:rsidR="002156E5" w:rsidRPr="007B6B11" w14:paraId="49BFD724" w14:textId="77777777" w:rsidTr="002A0452">
        <w:trPr>
          <w:trHeight w:val="213"/>
        </w:trPr>
        <w:tc>
          <w:tcPr>
            <w:tcW w:w="945" w:type="dxa"/>
          </w:tcPr>
          <w:p w14:paraId="5261095C" w14:textId="5C754D5F" w:rsidR="002156E5" w:rsidRPr="007B6B11" w:rsidRDefault="002156E5" w:rsidP="004E02BE">
            <w:pPr>
              <w:pStyle w:val="Tabelazwyky"/>
            </w:pPr>
            <w:r w:rsidRPr="007B6B11">
              <w:t>R18</w:t>
            </w:r>
          </w:p>
        </w:tc>
        <w:tc>
          <w:tcPr>
            <w:tcW w:w="8109" w:type="dxa"/>
          </w:tcPr>
          <w:p w14:paraId="6D1AE74F" w14:textId="77777777" w:rsidR="0020623F" w:rsidRPr="007B6B11" w:rsidRDefault="0020623F" w:rsidP="004E02BE">
            <w:pPr>
              <w:pStyle w:val="Tabelazwyky"/>
            </w:pPr>
            <w:r w:rsidRPr="007B6B11">
              <w:t>Dotyczy pola &lt; amountOfTax &gt; "Podatek akcyzowy".</w:t>
            </w:r>
          </w:p>
          <w:p w14:paraId="7229D43B" w14:textId="3C28B58A" w:rsidR="002156E5" w:rsidRPr="007B6B11" w:rsidRDefault="0020623F" w:rsidP="004E02BE">
            <w:pPr>
              <w:pStyle w:val="Tabelazwyky"/>
            </w:pPr>
            <w:r w:rsidRPr="007B6B11">
              <w:t>Walidacja: wprowadzona wartość powinna być równa wyliczonej ze wzoru: wartość w polu „Ilość wyrobów w hektolitrach” * wartość w polu „Stawka podatku”. Błąd typu 3</w:t>
            </w:r>
          </w:p>
        </w:tc>
      </w:tr>
      <w:tr w:rsidR="002156E5" w:rsidRPr="007B6B11" w14:paraId="313C24CE" w14:textId="77777777" w:rsidTr="002A0452">
        <w:trPr>
          <w:trHeight w:val="213"/>
        </w:trPr>
        <w:tc>
          <w:tcPr>
            <w:tcW w:w="945" w:type="dxa"/>
          </w:tcPr>
          <w:p w14:paraId="5FAD55B8" w14:textId="120716E2" w:rsidR="002156E5" w:rsidRPr="007B6B11" w:rsidRDefault="002156E5" w:rsidP="004E02BE">
            <w:pPr>
              <w:pStyle w:val="Tabelazwyky"/>
            </w:pPr>
            <w:r w:rsidRPr="007B6B11">
              <w:t>R19</w:t>
            </w:r>
          </w:p>
        </w:tc>
        <w:tc>
          <w:tcPr>
            <w:tcW w:w="8109" w:type="dxa"/>
          </w:tcPr>
          <w:p w14:paraId="61F6935C" w14:textId="77777777" w:rsidR="0020623F" w:rsidRPr="007B6B11" w:rsidRDefault="0020623F" w:rsidP="004E02BE">
            <w:pPr>
              <w:pStyle w:val="Tabelazwyky"/>
            </w:pPr>
            <w:r w:rsidRPr="007B6B11">
              <w:t>Dotyczy pola &lt; totalDueAmountOfDailyPaym &gt; "Razem kwota należnych wpłat dziennych".</w:t>
            </w:r>
          </w:p>
          <w:p w14:paraId="4B80284F" w14:textId="77777777" w:rsidR="0020623F" w:rsidRPr="007B6B11" w:rsidRDefault="0020623F" w:rsidP="004E02BE">
            <w:pPr>
              <w:pStyle w:val="Tabelazwyky"/>
            </w:pPr>
            <w:r w:rsidRPr="007B6B11">
              <w:t>Pole nie jest wymagalne w przypadku, gdy nie wypełniono żadnej pozycji w części „Informacja o kwotach wpłat dziennych” deklaracji.</w:t>
            </w:r>
          </w:p>
          <w:p w14:paraId="0E972A28" w14:textId="77777777" w:rsidR="0020623F" w:rsidRPr="007B6B11" w:rsidRDefault="0020623F"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3B927E4" w14:textId="5838F0A2" w:rsidR="002156E5" w:rsidRPr="007B6B11" w:rsidRDefault="0020623F" w:rsidP="004E02BE">
            <w:pPr>
              <w:pStyle w:val="Tabelazwyky"/>
            </w:pPr>
            <w:r w:rsidRPr="007B6B11">
              <w:t>Walidacja 2: Czy wprowadzona wartość równa się sumie wartości z pól „Kwota podatku akcyzowego z dnia powstania obowiązku podatkowego” dla  kolejnych dat.</w:t>
            </w:r>
          </w:p>
        </w:tc>
      </w:tr>
      <w:tr w:rsidR="002156E5" w:rsidRPr="007B6B11" w14:paraId="3284C98D" w14:textId="77777777" w:rsidTr="002A0452">
        <w:trPr>
          <w:trHeight w:val="213"/>
        </w:trPr>
        <w:tc>
          <w:tcPr>
            <w:tcW w:w="945" w:type="dxa"/>
          </w:tcPr>
          <w:p w14:paraId="6B5CB78B" w14:textId="32322736" w:rsidR="002156E5" w:rsidRPr="007B6B11" w:rsidRDefault="002156E5" w:rsidP="004E02BE">
            <w:pPr>
              <w:pStyle w:val="Tabelazwyky"/>
            </w:pPr>
            <w:r w:rsidRPr="007B6B11">
              <w:t>R20</w:t>
            </w:r>
          </w:p>
        </w:tc>
        <w:tc>
          <w:tcPr>
            <w:tcW w:w="8109" w:type="dxa"/>
          </w:tcPr>
          <w:p w14:paraId="421B84C8" w14:textId="77777777" w:rsidR="0020623F" w:rsidRPr="007B6B11" w:rsidRDefault="0020623F" w:rsidP="004E02BE">
            <w:pPr>
              <w:pStyle w:val="Tabelazwyky"/>
            </w:pPr>
            <w:r w:rsidRPr="007B6B11">
              <w:t>Dotyczy pola &lt; totalAmountOfExcessDailyPaymPrevDecl &gt; "Razem kwota nadwyżki wpłat z poprzedniej deklaracji zaliczona na poczet wpłat dziennych".</w:t>
            </w:r>
          </w:p>
          <w:p w14:paraId="34C1B843" w14:textId="77777777" w:rsidR="0020623F" w:rsidRPr="007B6B11" w:rsidRDefault="0020623F" w:rsidP="004E02BE">
            <w:pPr>
              <w:pStyle w:val="Tabelazwyky"/>
            </w:pPr>
            <w:r w:rsidRPr="007B6B11">
              <w:t>Pole nie jest wymagalne w przypadku, gdy nie wypełniono żadnej pozycji w części „Informacja o kwotach wpłat dziennych” deklaracji.</w:t>
            </w:r>
          </w:p>
          <w:p w14:paraId="06C6A062" w14:textId="77777777" w:rsidR="0020623F" w:rsidRPr="007B6B11" w:rsidRDefault="0020623F"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463C4E0" w14:textId="0D03925E" w:rsidR="002156E5" w:rsidRPr="007B6B11" w:rsidRDefault="0020623F" w:rsidP="004E02BE">
            <w:pPr>
              <w:pStyle w:val="Tabelazwyky"/>
            </w:pPr>
            <w:r w:rsidRPr="007B6B11">
              <w:t>Walidacja 2: Czy wprowadzona wartość równa się sumie wartości z pól „Kwota nadwyżki wpłat z poprzedniej deklaracji zaliczona na poczet wpłat dziennych” dla  kolejnych dat. Jeśli nie to Błąd typu 3.</w:t>
            </w:r>
          </w:p>
        </w:tc>
      </w:tr>
      <w:tr w:rsidR="002156E5" w:rsidRPr="007B6B11" w14:paraId="0C825BE3" w14:textId="77777777" w:rsidTr="002A0452">
        <w:trPr>
          <w:trHeight w:val="213"/>
        </w:trPr>
        <w:tc>
          <w:tcPr>
            <w:tcW w:w="945" w:type="dxa"/>
          </w:tcPr>
          <w:p w14:paraId="2B34E996" w14:textId="582664B4" w:rsidR="002156E5" w:rsidRPr="007B6B11" w:rsidRDefault="002156E5" w:rsidP="004E02BE">
            <w:pPr>
              <w:pStyle w:val="Tabelazwyky"/>
            </w:pPr>
            <w:r w:rsidRPr="007B6B11">
              <w:t>R21</w:t>
            </w:r>
          </w:p>
        </w:tc>
        <w:tc>
          <w:tcPr>
            <w:tcW w:w="8109" w:type="dxa"/>
          </w:tcPr>
          <w:p w14:paraId="7F2082F5" w14:textId="77777777" w:rsidR="0020623F" w:rsidRPr="007B6B11" w:rsidRDefault="0020623F" w:rsidP="004E02BE">
            <w:pPr>
              <w:pStyle w:val="Tabelazwyky"/>
            </w:pPr>
            <w:r w:rsidRPr="007B6B11">
              <w:t>Dotyczy pola &lt; totalAmountOfDailyPaym &gt; "Razem kwota dokonanych wpłat dziennych".</w:t>
            </w:r>
          </w:p>
          <w:p w14:paraId="1D4CFDCC" w14:textId="77777777" w:rsidR="0020623F" w:rsidRPr="007B6B11" w:rsidRDefault="0020623F" w:rsidP="004E02BE">
            <w:pPr>
              <w:pStyle w:val="Tabelazwyky"/>
            </w:pPr>
            <w:r w:rsidRPr="007B6B11">
              <w:t>Pole nie jest wymagalne w przypadku, gdy nie wypełniono żadnej pozycji w części „Informacja o kwotach wpłat dziennych” deklaracji.</w:t>
            </w:r>
          </w:p>
          <w:p w14:paraId="2DB13A46" w14:textId="77777777" w:rsidR="0020623F" w:rsidRPr="007B6B11" w:rsidRDefault="0020623F"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F23690F" w14:textId="03156DFE" w:rsidR="002156E5" w:rsidRPr="007B6B11" w:rsidRDefault="0020623F" w:rsidP="004E02BE">
            <w:pPr>
              <w:pStyle w:val="Tabelazwyky"/>
            </w:pPr>
            <w:r w:rsidRPr="007B6B11">
              <w:t>Walidacja 2: Czy wprowadzona wartość równa się sumie wartości z pól „Kwota dokonanej wpłaty dziennej” dla  kolejnych dat.</w:t>
            </w:r>
          </w:p>
        </w:tc>
      </w:tr>
    </w:tbl>
    <w:p w14:paraId="4F6D563A" w14:textId="77777777" w:rsidR="0040751F" w:rsidRPr="007B6B11" w:rsidRDefault="0040751F" w:rsidP="004E02BE">
      <w:pPr>
        <w:pStyle w:val="Nagwek2"/>
        <w:spacing w:line="276" w:lineRule="auto"/>
        <w:rPr>
          <w:bCs/>
          <w:lang w:val="pl-PL"/>
        </w:rPr>
      </w:pPr>
      <w:bookmarkStart w:id="256" w:name="_Toc115186898"/>
      <w:bookmarkStart w:id="257" w:name="_Toc183171886"/>
      <w:r w:rsidRPr="007B6B11">
        <w:rPr>
          <w:lang w:val="pl-PL"/>
        </w:rPr>
        <w:lastRenderedPageBreak/>
        <w:t>Załącznik AKC-4/C do deklaracji AKC-4</w:t>
      </w:r>
      <w:bookmarkEnd w:id="256"/>
      <w:bookmarkEnd w:id="257"/>
    </w:p>
    <w:p w14:paraId="3091D2CD" w14:textId="77777777" w:rsidR="0040751F" w:rsidRPr="007B6B11" w:rsidRDefault="0040751F" w:rsidP="004E02BE">
      <w:pPr>
        <w:pStyle w:val="Nagwek3"/>
        <w:spacing w:line="276" w:lineRule="auto"/>
        <w:rPr>
          <w:lang w:val="pl-PL"/>
        </w:rPr>
      </w:pPr>
      <w:bookmarkStart w:id="258" w:name="_Toc115186899"/>
      <w:bookmarkStart w:id="259" w:name="_Toc183171887"/>
      <w:r w:rsidRPr="007B6B11">
        <w:rPr>
          <w:lang w:val="pl-PL"/>
        </w:rPr>
        <w:t>Komunik</w:t>
      </w:r>
      <w:r w:rsidR="00343B4A" w:rsidRPr="007B6B11">
        <w:rPr>
          <w:lang w:val="pl-PL"/>
        </w:rPr>
        <w:t>a</w:t>
      </w:r>
      <w:r w:rsidRPr="007B6B11">
        <w:rPr>
          <w:lang w:val="pl-PL"/>
        </w:rPr>
        <w:t>t AKC-</w:t>
      </w:r>
      <w:smartTag w:uri="urn:schemas-microsoft-com:office:smarttags" w:element="metricconverter">
        <w:smartTagPr>
          <w:attr w:name="ProductID" w:val="4C"/>
        </w:smartTagPr>
        <w:r w:rsidRPr="007B6B11">
          <w:rPr>
            <w:lang w:val="pl-PL"/>
          </w:rPr>
          <w:t>4C</w:t>
        </w:r>
      </w:smartTag>
      <w:bookmarkEnd w:id="258"/>
      <w:bookmarkEnd w:id="259"/>
    </w:p>
    <w:p w14:paraId="6550D33E" w14:textId="77777777" w:rsidR="0040751F" w:rsidRPr="007B6B11" w:rsidRDefault="007A5FF6" w:rsidP="004E02BE">
      <w:r w:rsidRPr="007B6B11">
        <w:t>PODATEK AKCYZOWY OD PIWA</w:t>
      </w:r>
    </w:p>
    <w:p w14:paraId="68C4EA61" w14:textId="77777777" w:rsidR="0040751F" w:rsidRPr="007B6B11" w:rsidRDefault="0040751F" w:rsidP="004E02BE">
      <w:pPr>
        <w:pStyle w:val="Nagwek3"/>
        <w:spacing w:line="276" w:lineRule="auto"/>
        <w:rPr>
          <w:lang w:val="pl-PL"/>
        </w:rPr>
      </w:pPr>
      <w:bookmarkStart w:id="260" w:name="_Toc115186900"/>
      <w:bookmarkStart w:id="261" w:name="_Toc183171888"/>
      <w:r w:rsidRPr="007B6B11">
        <w:rPr>
          <w:lang w:val="pl-PL"/>
        </w:rPr>
        <w:t>Specyfikacja AKC-</w:t>
      </w:r>
      <w:smartTag w:uri="urn:schemas-microsoft-com:office:smarttags" w:element="metricconverter">
        <w:smartTagPr>
          <w:attr w:name="ProductID" w:val="4C"/>
        </w:smartTagPr>
        <w:r w:rsidRPr="007B6B11">
          <w:rPr>
            <w:lang w:val="pl-PL"/>
          </w:rPr>
          <w:t>4C</w:t>
        </w:r>
      </w:smartTag>
      <w:bookmarkEnd w:id="260"/>
      <w:bookmarkEnd w:id="261"/>
    </w:p>
    <w:p w14:paraId="65608AEA" w14:textId="45F74E4A" w:rsidR="00C52A4E" w:rsidRPr="007B6B11" w:rsidRDefault="00C52A4E" w:rsidP="004E02BE">
      <w:r w:rsidRPr="007B6B11">
        <w:t xml:space="preserve">Struktury typu ZDailyAmount, ZCalculOfAmountOfExciseDuty zostały zdefiniowane w dokumencie </w:t>
      </w:r>
      <w:r w:rsidRPr="007B6B11">
        <w:fldChar w:fldCharType="begin"/>
      </w:r>
      <w:r w:rsidRPr="007B6B11">
        <w:instrText xml:space="preserve"> REF _Ref361653747 \r \h  \* MERGEFORMAT </w:instrText>
      </w:r>
      <w:r w:rsidRPr="007B6B11">
        <w:fldChar w:fldCharType="separate"/>
      </w:r>
      <w:r w:rsidR="006D48AD">
        <w:t>0</w:t>
      </w:r>
      <w:r w:rsidRPr="007B6B11">
        <w:fldChar w:fldCharType="end"/>
      </w:r>
      <w:r w:rsidRPr="007B6B11">
        <w:t xml:space="preserve"> i nie będą tutaj szczegółowo omawiane.</w:t>
      </w:r>
    </w:p>
    <w:p w14:paraId="64FFF696" w14:textId="763C0403" w:rsidR="00594117" w:rsidRPr="007B6B11" w:rsidRDefault="00594117" w:rsidP="004E02BE">
      <w:pPr>
        <w:pStyle w:val="Z2PodpisRysunkuTabeli"/>
      </w:pPr>
      <w:bookmarkStart w:id="262" w:name="_Toc183172005"/>
      <w:r w:rsidRPr="007B6B11">
        <w:t xml:space="preserve">Tabela </w:t>
      </w:r>
      <w:r w:rsidR="00E354C5">
        <w:fldChar w:fldCharType="begin"/>
      </w:r>
      <w:r w:rsidR="00E354C5">
        <w:instrText xml:space="preserve"> SEQ Tabela \* ARABIC </w:instrText>
      </w:r>
      <w:r w:rsidR="00E354C5">
        <w:fldChar w:fldCharType="separate"/>
      </w:r>
      <w:r w:rsidR="006D48AD">
        <w:rPr>
          <w:noProof/>
        </w:rPr>
        <w:t>37</w:t>
      </w:r>
      <w:r w:rsidR="00E354C5">
        <w:fldChar w:fldCharType="end"/>
      </w:r>
      <w:r w:rsidRPr="007B6B11">
        <w:t>. Dane ogólne w ramach struktury załącznika AKC-4C do deklaracji AKC-4/AKC-4zo</w:t>
      </w:r>
      <w:bookmarkEnd w:id="262"/>
    </w:p>
    <w:tbl>
      <w:tblPr>
        <w:tblStyle w:val="Tabela-Siatka"/>
        <w:tblW w:w="9322" w:type="dxa"/>
        <w:tblLook w:val="01E0" w:firstRow="1" w:lastRow="1" w:firstColumn="1" w:lastColumn="1" w:noHBand="0" w:noVBand="0"/>
        <w:tblCaption w:val="Dane ogólne w ramach struktury załącznika AKC-4C do deklaracji AKC-4/AKC-4zo"/>
      </w:tblPr>
      <w:tblGrid>
        <w:gridCol w:w="2900"/>
        <w:gridCol w:w="6422"/>
      </w:tblGrid>
      <w:tr w:rsidR="00146AEF" w:rsidRPr="007B6B11" w14:paraId="226F9F60" w14:textId="77777777" w:rsidTr="00F623F1">
        <w:tc>
          <w:tcPr>
            <w:tcW w:w="2900" w:type="dxa"/>
            <w:shd w:val="clear" w:color="auto" w:fill="D9D9D9" w:themeFill="background1" w:themeFillShade="D9"/>
          </w:tcPr>
          <w:p w14:paraId="72F7715A" w14:textId="77777777" w:rsidR="00146AEF" w:rsidRPr="007B6B11" w:rsidRDefault="00146AEF" w:rsidP="004E02BE">
            <w:pPr>
              <w:pStyle w:val="Z2Nagwektabeli"/>
              <w:rPr>
                <w:rFonts w:ascii="Lato" w:hAnsi="Lato" w:cs="Times New Roman"/>
                <w:szCs w:val="18"/>
              </w:rPr>
            </w:pPr>
            <w:r w:rsidRPr="007B6B11">
              <w:rPr>
                <w:rFonts w:ascii="Lato" w:hAnsi="Lato" w:cs="Times New Roman"/>
                <w:szCs w:val="18"/>
              </w:rPr>
              <w:t>Ogólne</w:t>
            </w:r>
          </w:p>
        </w:tc>
        <w:tc>
          <w:tcPr>
            <w:tcW w:w="6422" w:type="dxa"/>
            <w:shd w:val="clear" w:color="auto" w:fill="D9D9D9" w:themeFill="background1" w:themeFillShade="D9"/>
          </w:tcPr>
          <w:p w14:paraId="19C48002" w14:textId="77777777" w:rsidR="00146AEF" w:rsidRPr="007B6B11" w:rsidRDefault="00146AEF" w:rsidP="004E02BE">
            <w:pPr>
              <w:pStyle w:val="Z2Nagwektabeli"/>
              <w:rPr>
                <w:rFonts w:ascii="Lato" w:hAnsi="Lato" w:cs="Times New Roman"/>
                <w:szCs w:val="18"/>
              </w:rPr>
            </w:pPr>
          </w:p>
        </w:tc>
      </w:tr>
      <w:tr w:rsidR="00146AEF" w:rsidRPr="007B6B11" w14:paraId="1561B0F8" w14:textId="77777777" w:rsidTr="00F623F1">
        <w:tc>
          <w:tcPr>
            <w:tcW w:w="2900" w:type="dxa"/>
          </w:tcPr>
          <w:p w14:paraId="2F41E6C4" w14:textId="77777777" w:rsidR="00146AEF" w:rsidRPr="007B6B11" w:rsidRDefault="00146AEF" w:rsidP="004E02BE">
            <w:pPr>
              <w:pStyle w:val="Tabelazwyky"/>
            </w:pPr>
            <w:r w:rsidRPr="007B6B11">
              <w:t>Opis</w:t>
            </w:r>
          </w:p>
        </w:tc>
        <w:tc>
          <w:tcPr>
            <w:tcW w:w="6422" w:type="dxa"/>
          </w:tcPr>
          <w:p w14:paraId="0E3EAC39" w14:textId="5B560853" w:rsidR="00146AEF" w:rsidRPr="007B6B11" w:rsidRDefault="00146AEF" w:rsidP="004E02BE">
            <w:pPr>
              <w:pStyle w:val="Tabelazwyky"/>
            </w:pPr>
            <w:r w:rsidRPr="007B6B11">
              <w:t xml:space="preserve">Struktura załącznika C do deklaracji AKC-4 </w:t>
            </w:r>
          </w:p>
        </w:tc>
      </w:tr>
      <w:tr w:rsidR="00146AEF" w:rsidRPr="007B6B11" w14:paraId="2D9D0D94" w14:textId="77777777" w:rsidTr="00F623F1">
        <w:tc>
          <w:tcPr>
            <w:tcW w:w="2900" w:type="dxa"/>
          </w:tcPr>
          <w:p w14:paraId="5FCEDEA7" w14:textId="77777777" w:rsidR="00146AEF" w:rsidRPr="007B6B11" w:rsidRDefault="00146AEF" w:rsidP="004E02BE">
            <w:pPr>
              <w:pStyle w:val="Tabelazwyky"/>
            </w:pPr>
            <w:r w:rsidRPr="007B6B11">
              <w:t>Proces biznesowy</w:t>
            </w:r>
          </w:p>
        </w:tc>
        <w:tc>
          <w:tcPr>
            <w:tcW w:w="6422" w:type="dxa"/>
          </w:tcPr>
          <w:p w14:paraId="1E408E3A" w14:textId="77777777" w:rsidR="00146AEF" w:rsidRPr="007B6B11" w:rsidRDefault="00146AEF" w:rsidP="004E02BE">
            <w:pPr>
              <w:pStyle w:val="Tabelazwyky"/>
            </w:pPr>
          </w:p>
        </w:tc>
      </w:tr>
      <w:tr w:rsidR="00146AEF" w:rsidRPr="007B6B11" w14:paraId="351713EA" w14:textId="77777777" w:rsidTr="00F623F1">
        <w:tc>
          <w:tcPr>
            <w:tcW w:w="2900" w:type="dxa"/>
          </w:tcPr>
          <w:p w14:paraId="7D1EBDAE" w14:textId="77777777" w:rsidR="00146AEF" w:rsidRPr="007B6B11" w:rsidRDefault="00146AEF" w:rsidP="004E02BE">
            <w:pPr>
              <w:pStyle w:val="Tabelazwyky"/>
            </w:pPr>
            <w:r w:rsidRPr="007B6B11">
              <w:t>Wersja deklaracji</w:t>
            </w:r>
          </w:p>
        </w:tc>
        <w:tc>
          <w:tcPr>
            <w:tcW w:w="6422" w:type="dxa"/>
          </w:tcPr>
          <w:p w14:paraId="1F5FB107" w14:textId="77777777" w:rsidR="00146AEF" w:rsidRPr="007B6B11" w:rsidRDefault="00146AEF" w:rsidP="004E02BE">
            <w:pPr>
              <w:pStyle w:val="Tabelazwyky"/>
            </w:pPr>
            <w:r w:rsidRPr="007B6B11">
              <w:t>5_0</w:t>
            </w:r>
          </w:p>
        </w:tc>
      </w:tr>
      <w:tr w:rsidR="00146AEF" w:rsidRPr="007B6B11" w14:paraId="0858375B" w14:textId="77777777" w:rsidTr="00F623F1">
        <w:tc>
          <w:tcPr>
            <w:tcW w:w="2900" w:type="dxa"/>
          </w:tcPr>
          <w:p w14:paraId="5163BE97" w14:textId="77777777" w:rsidR="00146AEF" w:rsidRPr="007B6B11" w:rsidRDefault="00146AEF" w:rsidP="004E02BE">
            <w:pPr>
              <w:pStyle w:val="Tabelazwyky"/>
            </w:pPr>
            <w:r w:rsidRPr="007B6B11">
              <w:t>Zależności od innych deklaracji</w:t>
            </w:r>
          </w:p>
        </w:tc>
        <w:tc>
          <w:tcPr>
            <w:tcW w:w="6422" w:type="dxa"/>
          </w:tcPr>
          <w:p w14:paraId="7A9384BD" w14:textId="77777777" w:rsidR="00146AEF" w:rsidRPr="007B6B11" w:rsidRDefault="00146AEF" w:rsidP="004E02BE">
            <w:pPr>
              <w:pStyle w:val="Tabelazwyky"/>
            </w:pPr>
          </w:p>
        </w:tc>
      </w:tr>
      <w:tr w:rsidR="00146AEF" w:rsidRPr="007B6B11" w14:paraId="10B56BF2" w14:textId="77777777" w:rsidTr="00F623F1">
        <w:tc>
          <w:tcPr>
            <w:tcW w:w="2900" w:type="dxa"/>
          </w:tcPr>
          <w:p w14:paraId="3B5058BA" w14:textId="77777777" w:rsidR="00146AEF" w:rsidRPr="007B6B11" w:rsidRDefault="00146AEF" w:rsidP="004E02BE">
            <w:pPr>
              <w:pStyle w:val="Tabelazwyky"/>
            </w:pPr>
            <w:r w:rsidRPr="007B6B11">
              <w:t xml:space="preserve">Technologia </w:t>
            </w:r>
          </w:p>
        </w:tc>
        <w:tc>
          <w:tcPr>
            <w:tcW w:w="6422" w:type="dxa"/>
          </w:tcPr>
          <w:p w14:paraId="1468BA07" w14:textId="77777777" w:rsidR="00146AEF" w:rsidRPr="007B6B11" w:rsidRDefault="00146AEF" w:rsidP="004E02BE">
            <w:pPr>
              <w:pStyle w:val="Tabelazwyky"/>
            </w:pPr>
            <w:r w:rsidRPr="007B6B11">
              <w:t>XML</w:t>
            </w:r>
          </w:p>
        </w:tc>
      </w:tr>
      <w:tr w:rsidR="00146AEF" w:rsidRPr="007B6B11" w14:paraId="1D0F23DC" w14:textId="77777777" w:rsidTr="00F623F1">
        <w:tc>
          <w:tcPr>
            <w:tcW w:w="2900" w:type="dxa"/>
          </w:tcPr>
          <w:p w14:paraId="1AFAEEBE" w14:textId="77777777" w:rsidR="00146AEF" w:rsidRPr="007B6B11" w:rsidRDefault="00146AEF" w:rsidP="004E02BE">
            <w:pPr>
              <w:pStyle w:val="Tabelazwyky"/>
            </w:pPr>
            <w:r w:rsidRPr="007B6B11">
              <w:t>Reguły biznesowe</w:t>
            </w:r>
          </w:p>
        </w:tc>
        <w:tc>
          <w:tcPr>
            <w:tcW w:w="6422" w:type="dxa"/>
          </w:tcPr>
          <w:p w14:paraId="27A5C1F9" w14:textId="77777777" w:rsidR="00146AEF" w:rsidRPr="007B6B11" w:rsidRDefault="00146AEF" w:rsidP="004E02BE">
            <w:pPr>
              <w:pStyle w:val="Tabelazwyky"/>
            </w:pPr>
          </w:p>
        </w:tc>
      </w:tr>
      <w:tr w:rsidR="00146AEF" w:rsidRPr="007B6B11" w14:paraId="12D0D02E" w14:textId="77777777" w:rsidTr="00F623F1">
        <w:tc>
          <w:tcPr>
            <w:tcW w:w="2900" w:type="dxa"/>
          </w:tcPr>
          <w:p w14:paraId="68DF5D73" w14:textId="77777777" w:rsidR="00146AEF" w:rsidRPr="007B6B11" w:rsidRDefault="00146AEF" w:rsidP="004E02BE">
            <w:pPr>
              <w:pStyle w:val="Tabelazwyky"/>
            </w:pPr>
            <w:r w:rsidRPr="007B6B11">
              <w:t>Wykorzystane standardy</w:t>
            </w:r>
          </w:p>
        </w:tc>
        <w:tc>
          <w:tcPr>
            <w:tcW w:w="6422" w:type="dxa"/>
          </w:tcPr>
          <w:p w14:paraId="5C10FD43" w14:textId="77777777" w:rsidR="00146AEF" w:rsidRPr="007B6B11" w:rsidRDefault="00146AEF" w:rsidP="004E02BE">
            <w:pPr>
              <w:pStyle w:val="Tabelazwyky"/>
            </w:pPr>
            <w:r w:rsidRPr="007B6B11">
              <w:t>XML</w:t>
            </w:r>
          </w:p>
        </w:tc>
      </w:tr>
      <w:tr w:rsidR="00146AEF" w:rsidRPr="007B6B11" w14:paraId="1D63B5B0" w14:textId="77777777" w:rsidTr="00F623F1">
        <w:tc>
          <w:tcPr>
            <w:tcW w:w="2900" w:type="dxa"/>
          </w:tcPr>
          <w:p w14:paraId="6FCF2A35" w14:textId="77777777" w:rsidR="00146AEF" w:rsidRPr="007B6B11" w:rsidRDefault="00146AEF" w:rsidP="004E02BE">
            <w:pPr>
              <w:pStyle w:val="Tabelazwyky"/>
            </w:pPr>
            <w:r w:rsidRPr="007B6B11">
              <w:t>Namespaces</w:t>
            </w:r>
          </w:p>
        </w:tc>
        <w:tc>
          <w:tcPr>
            <w:tcW w:w="6422" w:type="dxa"/>
          </w:tcPr>
          <w:p w14:paraId="7993279D" w14:textId="77777777" w:rsidR="00146AEF" w:rsidRPr="007B6B11" w:rsidRDefault="00146AEF" w:rsidP="004E02BE">
            <w:pPr>
              <w:pStyle w:val="Tabelazwyky"/>
            </w:pPr>
            <w:r w:rsidRPr="007B6B11">
              <w:t>http://www.e-clo.pl/ZEFIR2/eZefir2/xsd/v9_0/Types.xsd</w:t>
            </w:r>
          </w:p>
        </w:tc>
      </w:tr>
      <w:tr w:rsidR="00146AEF" w:rsidRPr="007B6B11" w14:paraId="16A33203" w14:textId="77777777" w:rsidTr="00F623F1">
        <w:tc>
          <w:tcPr>
            <w:tcW w:w="2900" w:type="dxa"/>
          </w:tcPr>
          <w:p w14:paraId="153DD9F6" w14:textId="77777777" w:rsidR="00146AEF" w:rsidRPr="007B6B11" w:rsidRDefault="00146AEF" w:rsidP="004E02BE">
            <w:pPr>
              <w:pStyle w:val="Tabelazwyky"/>
            </w:pPr>
            <w:r w:rsidRPr="007B6B11">
              <w:t xml:space="preserve">Definicja struktur </w:t>
            </w:r>
          </w:p>
        </w:tc>
        <w:tc>
          <w:tcPr>
            <w:tcW w:w="6422" w:type="dxa"/>
          </w:tcPr>
          <w:p w14:paraId="00DF6E9D" w14:textId="6B331AD3" w:rsidR="00146AEF" w:rsidRPr="007B6B11" w:rsidRDefault="00146AEF" w:rsidP="004E02BE">
            <w:pPr>
              <w:pStyle w:val="Tabelazwyky"/>
            </w:pPr>
            <w:r w:rsidRPr="007B6B11">
              <w:t>AKC_4C.xsd</w:t>
            </w:r>
          </w:p>
        </w:tc>
      </w:tr>
    </w:tbl>
    <w:p w14:paraId="5310025A" w14:textId="0F2AAE22" w:rsidR="0050018D" w:rsidRDefault="0050018D" w:rsidP="004E02BE">
      <w:pPr>
        <w:pStyle w:val="Nagwek3"/>
        <w:spacing w:line="276" w:lineRule="auto"/>
      </w:pPr>
      <w:bookmarkStart w:id="263" w:name="_Toc183171889"/>
      <w:r w:rsidRPr="0050018D">
        <w:t>Dane ogólne w ramach struktury załącznika AKC-4C do deklaracji AKC-4/AKC-4zo</w:t>
      </w:r>
      <w:bookmarkEnd w:id="263"/>
    </w:p>
    <w:p w14:paraId="5940749F" w14:textId="1C71FAC4" w:rsidR="0050018D" w:rsidRDefault="0050018D" w:rsidP="004E02BE">
      <w:pPr>
        <w:pStyle w:val="kod"/>
      </w:pPr>
      <w:r>
        <w:t>AKC4CType</w:t>
      </w:r>
    </w:p>
    <w:p w14:paraId="18C6D952" w14:textId="5BADE80D" w:rsidR="0050018D" w:rsidRDefault="0050018D" w:rsidP="004E02BE">
      <w:pPr>
        <w:pStyle w:val="kod"/>
      </w:pPr>
      <w:r>
        <w:t>HeaderType</w:t>
      </w:r>
    </w:p>
    <w:p w14:paraId="1F8BE54D" w14:textId="39AC1310" w:rsidR="0050018D" w:rsidRDefault="0050018D" w:rsidP="004E02BE">
      <w:pPr>
        <w:pStyle w:val="kod"/>
      </w:pPr>
      <w:r>
        <w:t>WarehouseType</w:t>
      </w:r>
    </w:p>
    <w:p w14:paraId="54E86B86" w14:textId="19642C93" w:rsidR="0050018D" w:rsidRDefault="0050018D" w:rsidP="004E02BE">
      <w:pPr>
        <w:pStyle w:val="kod"/>
      </w:pPr>
      <w:r>
        <w:t>CalculOfAmountOfExciseDutyType</w:t>
      </w:r>
    </w:p>
    <w:p w14:paraId="7371E87D" w14:textId="330EBC20" w:rsidR="0050018D" w:rsidRDefault="0050018D" w:rsidP="004E02BE">
      <w:pPr>
        <w:pStyle w:val="kod"/>
      </w:pPr>
      <w:r>
        <w:t>CleareanceExciseDutyType</w:t>
      </w:r>
    </w:p>
    <w:p w14:paraId="73F10A6E" w14:textId="5753DE5B" w:rsidR="0050018D" w:rsidRDefault="0050018D" w:rsidP="004E02BE">
      <w:pPr>
        <w:pStyle w:val="kod"/>
      </w:pPr>
      <w:r>
        <w:t>ItemsType</w:t>
      </w:r>
    </w:p>
    <w:p w14:paraId="012A0418" w14:textId="478634E1" w:rsidR="0050018D" w:rsidRDefault="0050018D" w:rsidP="004E02BE">
      <w:pPr>
        <w:pStyle w:val="kod"/>
      </w:pPr>
      <w:r>
        <w:t>ItemType</w:t>
      </w:r>
    </w:p>
    <w:p w14:paraId="43EBB003" w14:textId="02A78431" w:rsidR="0050018D" w:rsidRDefault="0050018D" w:rsidP="004E02BE">
      <w:pPr>
        <w:pStyle w:val="kod"/>
      </w:pPr>
      <w:r>
        <w:t>DailyPaymentInformationType</w:t>
      </w:r>
    </w:p>
    <w:p w14:paraId="43CC2BC6" w14:textId="2D8AB8AA" w:rsidR="0050018D" w:rsidRDefault="0050018D" w:rsidP="004E02BE">
      <w:pPr>
        <w:pStyle w:val="kod"/>
      </w:pPr>
      <w:r>
        <w:t>ZDailyAmount</w:t>
      </w:r>
    </w:p>
    <w:p w14:paraId="625736E4" w14:textId="3DDB2D9F" w:rsidR="0050018D" w:rsidRDefault="0050018D" w:rsidP="004E02BE">
      <w:pPr>
        <w:pStyle w:val="kod"/>
      </w:pPr>
      <w:r>
        <w:t>version</w:t>
      </w:r>
    </w:p>
    <w:p w14:paraId="34E0A08C" w14:textId="77777777" w:rsidR="00DB2454" w:rsidRDefault="00DB2454">
      <w:pPr>
        <w:spacing w:before="0" w:after="0" w:line="240" w:lineRule="auto"/>
        <w:rPr>
          <w:bCs/>
          <w:sz w:val="22"/>
          <w:szCs w:val="20"/>
        </w:rPr>
      </w:pPr>
      <w:r>
        <w:br w:type="page"/>
      </w:r>
    </w:p>
    <w:p w14:paraId="273C0766" w14:textId="238340D7" w:rsidR="00146AEF" w:rsidRPr="007B6B11" w:rsidRDefault="00146AEF" w:rsidP="004E02BE">
      <w:pPr>
        <w:pStyle w:val="Z2PodpisRysunkuTabeli"/>
      </w:pPr>
      <w:bookmarkStart w:id="264" w:name="_Toc183172006"/>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38</w:t>
      </w:r>
      <w:r w:rsidR="00E354C5">
        <w:fldChar w:fldCharType="end"/>
      </w:r>
      <w:r w:rsidRPr="007B6B11">
        <w:t>. Struktura załącznika AKC-4C do deklaracji AKC-4/AKC-4zo</w:t>
      </w:r>
      <w:bookmarkEnd w:id="264"/>
    </w:p>
    <w:tbl>
      <w:tblPr>
        <w:tblStyle w:val="Tabela-Siatka"/>
        <w:tblW w:w="0" w:type="auto"/>
        <w:tblLook w:val="01E0" w:firstRow="1" w:lastRow="1" w:firstColumn="1" w:lastColumn="1" w:noHBand="0" w:noVBand="0"/>
      </w:tblPr>
      <w:tblGrid>
        <w:gridCol w:w="1701"/>
        <w:gridCol w:w="3161"/>
        <w:gridCol w:w="819"/>
        <w:gridCol w:w="2006"/>
        <w:gridCol w:w="1367"/>
      </w:tblGrid>
      <w:tr w:rsidR="00146AEF" w:rsidRPr="007B6B11" w14:paraId="489A996A" w14:textId="77777777" w:rsidTr="004F6B2A">
        <w:trPr>
          <w:trHeight w:val="213"/>
          <w:tblHeader/>
        </w:trPr>
        <w:tc>
          <w:tcPr>
            <w:tcW w:w="1701" w:type="dxa"/>
            <w:shd w:val="clear" w:color="auto" w:fill="D9D9D9" w:themeFill="background1" w:themeFillShade="D9"/>
          </w:tcPr>
          <w:p w14:paraId="2FBB917B" w14:textId="77777777" w:rsidR="00146AEF" w:rsidRPr="007B6B11" w:rsidRDefault="00146AEF" w:rsidP="004E02BE">
            <w:pPr>
              <w:pStyle w:val="Z2Nagwektabeli"/>
              <w:rPr>
                <w:rFonts w:ascii="Lato" w:hAnsi="Lato" w:cs="Times New Roman"/>
                <w:szCs w:val="18"/>
              </w:rPr>
            </w:pPr>
            <w:r w:rsidRPr="007B6B11">
              <w:rPr>
                <w:rFonts w:ascii="Lato" w:hAnsi="Lato" w:cs="Times New Roman"/>
                <w:szCs w:val="18"/>
              </w:rPr>
              <w:t xml:space="preserve">Nazwa </w:t>
            </w:r>
          </w:p>
        </w:tc>
        <w:tc>
          <w:tcPr>
            <w:tcW w:w="3161" w:type="dxa"/>
            <w:shd w:val="clear" w:color="auto" w:fill="D9D9D9" w:themeFill="background1" w:themeFillShade="D9"/>
          </w:tcPr>
          <w:p w14:paraId="49C8DA2C" w14:textId="77777777" w:rsidR="00146AEF" w:rsidRPr="007B6B11" w:rsidRDefault="00146AEF" w:rsidP="004E02BE">
            <w:pPr>
              <w:pStyle w:val="Z2Nagwektabeli"/>
              <w:rPr>
                <w:rFonts w:ascii="Lato" w:hAnsi="Lato" w:cs="Times New Roman"/>
                <w:szCs w:val="18"/>
              </w:rPr>
            </w:pPr>
            <w:r w:rsidRPr="007B6B11">
              <w:rPr>
                <w:rFonts w:ascii="Lato" w:hAnsi="Lato" w:cs="Times New Roman"/>
                <w:szCs w:val="18"/>
              </w:rPr>
              <w:t>Opis</w:t>
            </w:r>
          </w:p>
        </w:tc>
        <w:tc>
          <w:tcPr>
            <w:tcW w:w="819" w:type="dxa"/>
            <w:shd w:val="clear" w:color="auto" w:fill="D9D9D9" w:themeFill="background1" w:themeFillShade="D9"/>
          </w:tcPr>
          <w:p w14:paraId="3966B68E" w14:textId="77777777" w:rsidR="00146AEF" w:rsidRPr="007B6B11" w:rsidRDefault="00146AEF" w:rsidP="004E02BE">
            <w:pPr>
              <w:pStyle w:val="Z2Nagwektabeli"/>
              <w:rPr>
                <w:rFonts w:ascii="Lato" w:hAnsi="Lato" w:cs="Times New Roman"/>
                <w:szCs w:val="18"/>
              </w:rPr>
            </w:pPr>
            <w:r w:rsidRPr="007B6B11">
              <w:rPr>
                <w:rFonts w:ascii="Lato" w:hAnsi="Lato" w:cs="Times New Roman"/>
                <w:szCs w:val="18"/>
              </w:rPr>
              <w:t>Nr pola</w:t>
            </w:r>
          </w:p>
        </w:tc>
        <w:tc>
          <w:tcPr>
            <w:tcW w:w="2006" w:type="dxa"/>
            <w:shd w:val="clear" w:color="auto" w:fill="D9D9D9" w:themeFill="background1" w:themeFillShade="D9"/>
          </w:tcPr>
          <w:p w14:paraId="347646FE" w14:textId="77777777" w:rsidR="00146AEF" w:rsidRPr="007B6B11" w:rsidRDefault="00146AEF" w:rsidP="004E02BE">
            <w:pPr>
              <w:pStyle w:val="Z2Nagwektabeli"/>
              <w:rPr>
                <w:rFonts w:ascii="Lato" w:hAnsi="Lato" w:cs="Times New Roman"/>
                <w:szCs w:val="18"/>
              </w:rPr>
            </w:pPr>
            <w:r w:rsidRPr="007B6B11">
              <w:rPr>
                <w:rFonts w:ascii="Lato" w:hAnsi="Lato" w:cs="Times New Roman"/>
                <w:szCs w:val="18"/>
              </w:rPr>
              <w:t>Typ</w:t>
            </w:r>
          </w:p>
        </w:tc>
        <w:tc>
          <w:tcPr>
            <w:tcW w:w="1367" w:type="dxa"/>
            <w:shd w:val="clear" w:color="auto" w:fill="D9D9D9" w:themeFill="background1" w:themeFillShade="D9"/>
          </w:tcPr>
          <w:p w14:paraId="388E5D35" w14:textId="77777777" w:rsidR="00146AEF" w:rsidRPr="007B6B11" w:rsidRDefault="00146AEF" w:rsidP="004E02BE">
            <w:pPr>
              <w:pStyle w:val="Z2Nagwektabeli"/>
              <w:rPr>
                <w:rFonts w:ascii="Lato" w:hAnsi="Lato" w:cs="Times New Roman"/>
                <w:szCs w:val="18"/>
              </w:rPr>
            </w:pPr>
            <w:r w:rsidRPr="007B6B11">
              <w:rPr>
                <w:rFonts w:ascii="Lato" w:hAnsi="Lato" w:cs="Times New Roman"/>
                <w:szCs w:val="18"/>
              </w:rPr>
              <w:t>Liczebność</w:t>
            </w:r>
          </w:p>
        </w:tc>
      </w:tr>
      <w:tr w:rsidR="00146AEF" w:rsidRPr="007B6B11" w14:paraId="11EAC1DB" w14:textId="77777777" w:rsidTr="0044354E">
        <w:trPr>
          <w:trHeight w:val="213"/>
        </w:trPr>
        <w:tc>
          <w:tcPr>
            <w:tcW w:w="1701" w:type="dxa"/>
          </w:tcPr>
          <w:p w14:paraId="6DFC4535"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Header</w:t>
            </w:r>
          </w:p>
        </w:tc>
        <w:tc>
          <w:tcPr>
            <w:tcW w:w="3161" w:type="dxa"/>
          </w:tcPr>
          <w:p w14:paraId="01F7E9F5" w14:textId="77777777" w:rsidR="00146AEF" w:rsidRPr="007B6B11" w:rsidRDefault="00146AEF" w:rsidP="004E02BE">
            <w:pPr>
              <w:pStyle w:val="Tabelazwyky"/>
            </w:pPr>
            <w:r w:rsidRPr="007B6B11">
              <w:t>Nagłówek</w:t>
            </w:r>
          </w:p>
        </w:tc>
        <w:tc>
          <w:tcPr>
            <w:tcW w:w="819" w:type="dxa"/>
          </w:tcPr>
          <w:p w14:paraId="1ED71E78" w14:textId="77777777" w:rsidR="00146AEF" w:rsidRPr="007B6B11" w:rsidRDefault="00146AEF" w:rsidP="004E02BE">
            <w:pPr>
              <w:pStyle w:val="Tabelazwyky"/>
            </w:pPr>
            <w:r w:rsidRPr="007B6B11">
              <w:t>-</w:t>
            </w:r>
          </w:p>
        </w:tc>
        <w:tc>
          <w:tcPr>
            <w:tcW w:w="2006" w:type="dxa"/>
          </w:tcPr>
          <w:p w14:paraId="3DB8997E" w14:textId="77777777" w:rsidR="00146AEF" w:rsidRPr="007B6B11" w:rsidRDefault="00146AEF" w:rsidP="004E02BE">
            <w:pPr>
              <w:pStyle w:val="Tabelazwyky"/>
              <w:rPr>
                <w:rStyle w:val="poleodsylacz"/>
                <w:rFonts w:ascii="Lato" w:hAnsi="Lato" w:cs="Arial"/>
                <w:noProof w:val="0"/>
                <w:color w:val="auto"/>
                <w:sz w:val="20"/>
                <w:szCs w:val="20"/>
                <w:u w:val="none"/>
                <w:lang w:val="pl-PL"/>
              </w:rPr>
            </w:pPr>
            <w:r w:rsidRPr="007B6B11">
              <w:rPr>
                <w:rStyle w:val="pole"/>
                <w:rFonts w:ascii="Lato" w:hAnsi="Lato" w:cs="Arial"/>
                <w:noProof w:val="0"/>
                <w:sz w:val="20"/>
                <w:szCs w:val="20"/>
                <w:lang w:val="pl-PL"/>
              </w:rPr>
              <w:t>HeaderType</w:t>
            </w:r>
          </w:p>
        </w:tc>
        <w:tc>
          <w:tcPr>
            <w:tcW w:w="1367" w:type="dxa"/>
          </w:tcPr>
          <w:p w14:paraId="6DE55495" w14:textId="77777777" w:rsidR="00146AEF" w:rsidRPr="007B6B11" w:rsidRDefault="00146AEF" w:rsidP="004E02BE">
            <w:pPr>
              <w:pStyle w:val="Tabelazwyky"/>
            </w:pPr>
            <w:r w:rsidRPr="007B6B11">
              <w:t>1..1</w:t>
            </w:r>
          </w:p>
        </w:tc>
      </w:tr>
      <w:tr w:rsidR="00146AEF" w:rsidRPr="007B6B11" w14:paraId="246DF158" w14:textId="77777777" w:rsidTr="0044354E">
        <w:trPr>
          <w:trHeight w:val="213"/>
        </w:trPr>
        <w:tc>
          <w:tcPr>
            <w:tcW w:w="1701" w:type="dxa"/>
          </w:tcPr>
          <w:p w14:paraId="761BAD6C"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version</w:t>
            </w:r>
          </w:p>
        </w:tc>
        <w:tc>
          <w:tcPr>
            <w:tcW w:w="3161" w:type="dxa"/>
          </w:tcPr>
          <w:p w14:paraId="1ED8F149" w14:textId="77777777" w:rsidR="00146AEF" w:rsidRPr="007B6B11" w:rsidRDefault="00146AEF" w:rsidP="004E02BE">
            <w:pPr>
              <w:pStyle w:val="Tabelazwyky"/>
              <w:rPr>
                <w:highlight w:val="white"/>
              </w:rPr>
            </w:pPr>
            <w:r w:rsidRPr="007B6B11">
              <w:t xml:space="preserve">Wersja schematu, z którą zgodny jest komunikat. </w:t>
            </w:r>
            <w:r w:rsidRPr="007B6B11">
              <w:rPr>
                <w:highlight w:val="white"/>
              </w:rPr>
              <w:t xml:space="preserve">Oznaczenie wersji schematu, z którą zgodny jest komunikat. </w:t>
            </w:r>
          </w:p>
          <w:p w14:paraId="03AD4A7A" w14:textId="77777777" w:rsidR="00146AEF" w:rsidRPr="007B6B11" w:rsidRDefault="00146AEF" w:rsidP="004E02BE">
            <w:pPr>
              <w:pStyle w:val="Tabelazwyky"/>
            </w:pPr>
            <w:r w:rsidRPr="007B6B11">
              <w:rPr>
                <w:highlight w:val="white"/>
              </w:rPr>
              <w:t>Format: V_R, gdzie V - co najmniej jedna cyfra oznaczająca główną wersję, R - co najmniej jedna cyfra oznaczającą wersję pośrednią.</w:t>
            </w:r>
          </w:p>
        </w:tc>
        <w:tc>
          <w:tcPr>
            <w:tcW w:w="819" w:type="dxa"/>
          </w:tcPr>
          <w:p w14:paraId="2A0ECC57" w14:textId="77777777" w:rsidR="00146AEF" w:rsidRPr="007B6B11" w:rsidRDefault="00146AEF" w:rsidP="004E02BE">
            <w:pPr>
              <w:pStyle w:val="Tabelazwyky"/>
            </w:pPr>
            <w:r w:rsidRPr="007B6B11">
              <w:t>-</w:t>
            </w:r>
          </w:p>
        </w:tc>
        <w:tc>
          <w:tcPr>
            <w:tcW w:w="2006" w:type="dxa"/>
          </w:tcPr>
          <w:p w14:paraId="14C1EAEB" w14:textId="77777777" w:rsidR="00146AEF" w:rsidRPr="007B6B11" w:rsidRDefault="00146AEF" w:rsidP="004E02BE">
            <w:pPr>
              <w:pStyle w:val="Tabelazwyky"/>
              <w:rPr>
                <w:rStyle w:val="poleodsylacz"/>
                <w:rFonts w:ascii="Lato" w:hAnsi="Lato" w:cs="Arial"/>
                <w:noProof w:val="0"/>
                <w:color w:val="auto"/>
                <w:sz w:val="20"/>
                <w:szCs w:val="20"/>
                <w:u w:val="none"/>
                <w:lang w:val="pl-PL"/>
              </w:rPr>
            </w:pPr>
            <w:r w:rsidRPr="007B6B11">
              <w:rPr>
                <w:rStyle w:val="pole"/>
                <w:rFonts w:ascii="Lato" w:hAnsi="Lato" w:cs="Arial"/>
                <w:noProof w:val="0"/>
                <w:sz w:val="20"/>
                <w:szCs w:val="20"/>
                <w:lang w:val="pl-PL"/>
              </w:rPr>
              <w:t>ZVersion</w:t>
            </w:r>
          </w:p>
        </w:tc>
        <w:tc>
          <w:tcPr>
            <w:tcW w:w="1367" w:type="dxa"/>
          </w:tcPr>
          <w:p w14:paraId="6E5DED85" w14:textId="77777777" w:rsidR="00146AEF" w:rsidRPr="007B6B11" w:rsidRDefault="00146AEF" w:rsidP="004E02BE">
            <w:pPr>
              <w:pStyle w:val="Tabelazwyky"/>
            </w:pPr>
            <w:r w:rsidRPr="007B6B11">
              <w:t>1..1</w:t>
            </w:r>
          </w:p>
        </w:tc>
      </w:tr>
    </w:tbl>
    <w:p w14:paraId="65696F24" w14:textId="497EEA28" w:rsidR="00104784" w:rsidRPr="007B6B11" w:rsidRDefault="00104784" w:rsidP="004E02BE">
      <w:pPr>
        <w:pStyle w:val="Z2PodpisRysunkuTabeli"/>
      </w:pPr>
      <w:bookmarkStart w:id="265" w:name="_Toc97503879"/>
      <w:bookmarkStart w:id="266" w:name="_Toc183172131"/>
      <w:r w:rsidRPr="007B6B11">
        <w:t xml:space="preserve">Rysunek </w:t>
      </w:r>
      <w:r w:rsidR="00E354C5">
        <w:fldChar w:fldCharType="begin"/>
      </w:r>
      <w:r w:rsidR="00E354C5">
        <w:instrText xml:space="preserve"> SEQ Rysunek \* ARABIC </w:instrText>
      </w:r>
      <w:r w:rsidR="00E354C5">
        <w:fldChar w:fldCharType="separate"/>
      </w:r>
      <w:r w:rsidR="006D48AD">
        <w:rPr>
          <w:noProof/>
        </w:rPr>
        <w:t>25</w:t>
      </w:r>
      <w:r w:rsidR="00E354C5">
        <w:fldChar w:fldCharType="end"/>
      </w:r>
      <w:r w:rsidRPr="007B6B11">
        <w:t>. Struktura załącznika AKC-4C.</w:t>
      </w:r>
      <w:bookmarkEnd w:id="265"/>
      <w:bookmarkEnd w:id="266"/>
    </w:p>
    <w:p w14:paraId="2D2272E1" w14:textId="18E65528" w:rsidR="00BA7ACC" w:rsidRPr="007B6B11" w:rsidRDefault="009A14A9" w:rsidP="004E02BE">
      <w:r w:rsidRPr="007B6B11">
        <w:rPr>
          <w:noProof/>
        </w:rPr>
        <w:drawing>
          <wp:inline distT="0" distB="0" distL="0" distR="0" wp14:anchorId="5A00D63C" wp14:editId="35A9913C">
            <wp:extent cx="5755640" cy="1893570"/>
            <wp:effectExtent l="19050" t="19050" r="16510" b="11430"/>
            <wp:docPr id="1" name="Obraz 1" descr="Rysunek przedstawia strukturę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Rysunek przedstawia strukturę  załącznika AKC-4C."/>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5640" cy="1893570"/>
                    </a:xfrm>
                    <a:prstGeom prst="rect">
                      <a:avLst/>
                    </a:prstGeom>
                    <a:noFill/>
                    <a:ln>
                      <a:solidFill>
                        <a:schemeClr val="tx1"/>
                      </a:solidFill>
                    </a:ln>
                  </pic:spPr>
                </pic:pic>
              </a:graphicData>
            </a:graphic>
          </wp:inline>
        </w:drawing>
      </w:r>
    </w:p>
    <w:p w14:paraId="27A24043" w14:textId="41831090" w:rsidR="00146AEF" w:rsidRPr="007B6B11" w:rsidRDefault="00146AEF" w:rsidP="004E02BE">
      <w:pPr>
        <w:pStyle w:val="Z2PodpisRysunkuTabeli"/>
      </w:pPr>
      <w:bookmarkStart w:id="267" w:name="_Toc183172007"/>
      <w:r w:rsidRPr="007B6B11">
        <w:t xml:space="preserve">Tabela </w:t>
      </w:r>
      <w:r w:rsidR="00E354C5">
        <w:fldChar w:fldCharType="begin"/>
      </w:r>
      <w:r w:rsidR="00E354C5">
        <w:instrText xml:space="preserve"> SEQ Tabela \* ARABIC </w:instrText>
      </w:r>
      <w:r w:rsidR="00E354C5">
        <w:fldChar w:fldCharType="separate"/>
      </w:r>
      <w:r w:rsidR="006D48AD">
        <w:rPr>
          <w:noProof/>
        </w:rPr>
        <w:t>39</w:t>
      </w:r>
      <w:r w:rsidR="00E354C5">
        <w:fldChar w:fldCharType="end"/>
      </w:r>
      <w:r w:rsidRPr="007B6B11">
        <w:t>. Struktura &lt;HeaderType&gt;, nagłówka załącznika AKC-4C</w:t>
      </w:r>
      <w:bookmarkEnd w:id="267"/>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146AEF" w:rsidRPr="007B6B11" w14:paraId="0E1DB59A" w14:textId="77777777" w:rsidTr="00104784">
        <w:trPr>
          <w:trHeight w:val="213"/>
          <w:tblHeader/>
        </w:trPr>
        <w:tc>
          <w:tcPr>
            <w:tcW w:w="1788" w:type="dxa"/>
            <w:shd w:val="clear" w:color="auto" w:fill="D9D9D9" w:themeFill="background1" w:themeFillShade="D9"/>
          </w:tcPr>
          <w:p w14:paraId="521BFCD0" w14:textId="77777777" w:rsidR="00146AEF" w:rsidRPr="007B6B11" w:rsidRDefault="00146AEF" w:rsidP="004E02BE">
            <w:pPr>
              <w:pStyle w:val="Z2Nagwektabeli"/>
              <w:rPr>
                <w:rFonts w:ascii="Lato" w:hAnsi="Lato" w:cs="Times New Roman"/>
                <w:szCs w:val="18"/>
              </w:rPr>
            </w:pPr>
            <w:r w:rsidRPr="007B6B11">
              <w:rPr>
                <w:rFonts w:ascii="Lato" w:hAnsi="Lato" w:cs="Times New Roman"/>
                <w:szCs w:val="18"/>
              </w:rPr>
              <w:t xml:space="preserve">Nazwa </w:t>
            </w:r>
          </w:p>
        </w:tc>
        <w:tc>
          <w:tcPr>
            <w:tcW w:w="3360" w:type="dxa"/>
            <w:shd w:val="clear" w:color="auto" w:fill="D9D9D9" w:themeFill="background1" w:themeFillShade="D9"/>
          </w:tcPr>
          <w:p w14:paraId="16BE8D82" w14:textId="77777777" w:rsidR="00146AEF" w:rsidRPr="007B6B11" w:rsidRDefault="00146AEF" w:rsidP="004E02BE">
            <w:pPr>
              <w:pStyle w:val="Z2Nagwektabeli"/>
              <w:rPr>
                <w:rFonts w:ascii="Lato" w:hAnsi="Lato" w:cs="Times New Roman"/>
                <w:szCs w:val="18"/>
              </w:rPr>
            </w:pPr>
            <w:r w:rsidRPr="007B6B11">
              <w:rPr>
                <w:rFonts w:ascii="Lato" w:hAnsi="Lato" w:cs="Times New Roman"/>
                <w:szCs w:val="18"/>
              </w:rPr>
              <w:t>Opis</w:t>
            </w:r>
          </w:p>
        </w:tc>
        <w:tc>
          <w:tcPr>
            <w:tcW w:w="840" w:type="dxa"/>
            <w:shd w:val="clear" w:color="auto" w:fill="D9D9D9" w:themeFill="background1" w:themeFillShade="D9"/>
          </w:tcPr>
          <w:p w14:paraId="274774D1" w14:textId="77777777" w:rsidR="00146AEF" w:rsidRPr="007B6B11" w:rsidRDefault="00146AEF" w:rsidP="004E02BE">
            <w:pPr>
              <w:pStyle w:val="Z2Nagwektabeli"/>
              <w:rPr>
                <w:rFonts w:ascii="Lato" w:hAnsi="Lato" w:cs="Times New Roman"/>
                <w:szCs w:val="18"/>
              </w:rPr>
            </w:pPr>
            <w:r w:rsidRPr="007B6B11">
              <w:rPr>
                <w:rFonts w:ascii="Lato" w:hAnsi="Lato" w:cs="Times New Roman"/>
                <w:szCs w:val="18"/>
              </w:rPr>
              <w:t>Nr pola</w:t>
            </w:r>
          </w:p>
        </w:tc>
        <w:tc>
          <w:tcPr>
            <w:tcW w:w="1945" w:type="dxa"/>
            <w:shd w:val="clear" w:color="auto" w:fill="D9D9D9" w:themeFill="background1" w:themeFillShade="D9"/>
          </w:tcPr>
          <w:p w14:paraId="7B593F6D" w14:textId="77777777" w:rsidR="00146AEF" w:rsidRPr="007B6B11" w:rsidRDefault="00146AEF" w:rsidP="004E02BE">
            <w:pPr>
              <w:pStyle w:val="Z2Nagwektabeli"/>
              <w:rPr>
                <w:rFonts w:ascii="Lato" w:hAnsi="Lato" w:cs="Times New Roman"/>
                <w:szCs w:val="18"/>
              </w:rPr>
            </w:pPr>
            <w:r w:rsidRPr="007B6B11">
              <w:rPr>
                <w:rFonts w:ascii="Lato" w:hAnsi="Lato" w:cs="Times New Roman"/>
                <w:szCs w:val="18"/>
              </w:rPr>
              <w:t>Typ, reguły</w:t>
            </w:r>
          </w:p>
        </w:tc>
        <w:tc>
          <w:tcPr>
            <w:tcW w:w="1276" w:type="dxa"/>
            <w:shd w:val="clear" w:color="auto" w:fill="D9D9D9" w:themeFill="background1" w:themeFillShade="D9"/>
          </w:tcPr>
          <w:p w14:paraId="29E34012" w14:textId="77777777" w:rsidR="00146AEF" w:rsidRPr="007B6B11" w:rsidRDefault="00146AEF" w:rsidP="004E02BE">
            <w:pPr>
              <w:pStyle w:val="Z2Nagwektabeli"/>
              <w:rPr>
                <w:rFonts w:ascii="Lato" w:hAnsi="Lato" w:cs="Times New Roman"/>
                <w:szCs w:val="18"/>
              </w:rPr>
            </w:pPr>
            <w:r w:rsidRPr="007B6B11">
              <w:rPr>
                <w:rFonts w:ascii="Lato" w:hAnsi="Lato" w:cs="Times New Roman"/>
                <w:szCs w:val="18"/>
              </w:rPr>
              <w:t>Liczebność</w:t>
            </w:r>
          </w:p>
        </w:tc>
      </w:tr>
      <w:tr w:rsidR="00146AEF" w:rsidRPr="007B6B11" w14:paraId="148E7EA3" w14:textId="77777777" w:rsidTr="00D408FF">
        <w:trPr>
          <w:trHeight w:val="213"/>
        </w:trPr>
        <w:tc>
          <w:tcPr>
            <w:tcW w:w="1788" w:type="dxa"/>
          </w:tcPr>
          <w:p w14:paraId="24CC9E3A"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identifier</w:t>
            </w:r>
          </w:p>
        </w:tc>
        <w:tc>
          <w:tcPr>
            <w:tcW w:w="3360" w:type="dxa"/>
          </w:tcPr>
          <w:p w14:paraId="58DEE345"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Identyfikator podatkowy NIP/ numer PESEL Podatnika.</w:t>
            </w:r>
          </w:p>
        </w:tc>
        <w:tc>
          <w:tcPr>
            <w:tcW w:w="840" w:type="dxa"/>
          </w:tcPr>
          <w:p w14:paraId="79C1C3DA"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w:t>
            </w:r>
          </w:p>
        </w:tc>
        <w:tc>
          <w:tcPr>
            <w:tcW w:w="1945" w:type="dxa"/>
          </w:tcPr>
          <w:p w14:paraId="198370B8"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ZIdentification</w:t>
            </w:r>
          </w:p>
        </w:tc>
        <w:tc>
          <w:tcPr>
            <w:tcW w:w="1276" w:type="dxa"/>
          </w:tcPr>
          <w:p w14:paraId="6287F352"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146AEF" w:rsidRPr="007B6B11" w14:paraId="5F5FF614" w14:textId="77777777" w:rsidTr="00D408FF">
        <w:trPr>
          <w:trHeight w:val="213"/>
        </w:trPr>
        <w:tc>
          <w:tcPr>
            <w:tcW w:w="1788" w:type="dxa"/>
          </w:tcPr>
          <w:p w14:paraId="399CF1A1"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period</w:t>
            </w:r>
          </w:p>
        </w:tc>
        <w:tc>
          <w:tcPr>
            <w:tcW w:w="3360" w:type="dxa"/>
          </w:tcPr>
          <w:p w14:paraId="54EE9317"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Data w formacie miesiąc/ rok za jaki została złożona deklaracja.</w:t>
            </w:r>
          </w:p>
        </w:tc>
        <w:tc>
          <w:tcPr>
            <w:tcW w:w="840" w:type="dxa"/>
          </w:tcPr>
          <w:p w14:paraId="5F8DBEE2"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2, 3</w:t>
            </w:r>
          </w:p>
        </w:tc>
        <w:tc>
          <w:tcPr>
            <w:tcW w:w="1945" w:type="dxa"/>
          </w:tcPr>
          <w:p w14:paraId="5BE0C2A9"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ZPeriod</w:t>
            </w:r>
          </w:p>
          <w:p w14:paraId="5898B013"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R1; R2</w:t>
            </w:r>
          </w:p>
        </w:tc>
        <w:tc>
          <w:tcPr>
            <w:tcW w:w="1276" w:type="dxa"/>
          </w:tcPr>
          <w:p w14:paraId="74A7AB35"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146AEF" w:rsidRPr="007B6B11" w14:paraId="1C2E4BF7" w14:textId="77777777" w:rsidTr="00D408FF">
        <w:trPr>
          <w:trHeight w:val="213"/>
        </w:trPr>
        <w:tc>
          <w:tcPr>
            <w:tcW w:w="1788" w:type="dxa"/>
          </w:tcPr>
          <w:p w14:paraId="7F7057C5"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formNo</w:t>
            </w:r>
          </w:p>
        </w:tc>
        <w:tc>
          <w:tcPr>
            <w:tcW w:w="3360" w:type="dxa"/>
          </w:tcPr>
          <w:p w14:paraId="13E42019"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Numer formularza. Podatnik może załączyć wiele formularzy tego samego typu.</w:t>
            </w:r>
          </w:p>
        </w:tc>
        <w:tc>
          <w:tcPr>
            <w:tcW w:w="840" w:type="dxa"/>
          </w:tcPr>
          <w:p w14:paraId="31B0188E"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t>
            </w:r>
          </w:p>
        </w:tc>
        <w:tc>
          <w:tcPr>
            <w:tcW w:w="1945" w:type="dxa"/>
          </w:tcPr>
          <w:p w14:paraId="4BAABF46"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ZFormNo</w:t>
            </w:r>
          </w:p>
          <w:p w14:paraId="7078C967" w14:textId="15C6E3AE"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w:t>
            </w:r>
            <w:r w:rsidR="006850FA" w:rsidRPr="007B6B11">
              <w:rPr>
                <w:rStyle w:val="pole"/>
                <w:rFonts w:ascii="Lato" w:hAnsi="Lato" w:cs="Arial"/>
                <w:noProof w:val="0"/>
                <w:sz w:val="20"/>
                <w:szCs w:val="20"/>
                <w:lang w:val="pl-PL"/>
              </w:rPr>
              <w:t xml:space="preserve"> R3</w:t>
            </w:r>
          </w:p>
        </w:tc>
        <w:tc>
          <w:tcPr>
            <w:tcW w:w="1276" w:type="dxa"/>
          </w:tcPr>
          <w:p w14:paraId="64D3609D"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146AEF" w:rsidRPr="007B6B11" w14:paraId="71736B60" w14:textId="77777777" w:rsidTr="00D408FF">
        <w:trPr>
          <w:trHeight w:val="213"/>
        </w:trPr>
        <w:tc>
          <w:tcPr>
            <w:tcW w:w="1788" w:type="dxa"/>
          </w:tcPr>
          <w:p w14:paraId="37250FE8"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Warehouse</w:t>
            </w:r>
          </w:p>
        </w:tc>
        <w:tc>
          <w:tcPr>
            <w:tcW w:w="3360" w:type="dxa"/>
          </w:tcPr>
          <w:p w14:paraId="23E01492"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Dane o składzie podatkowym i o zarejestrowanym odbiorcy(B)</w:t>
            </w:r>
          </w:p>
          <w:p w14:paraId="6681DDFC"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Numer akcyzowy i adres składu podatkowego(B1)</w:t>
            </w:r>
          </w:p>
          <w:p w14:paraId="1F2DE830"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Numer akcyzowy zarejestrowanego odbiorcy(B2)</w:t>
            </w:r>
          </w:p>
        </w:tc>
        <w:tc>
          <w:tcPr>
            <w:tcW w:w="840" w:type="dxa"/>
          </w:tcPr>
          <w:p w14:paraId="3F313289"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B</w:t>
            </w:r>
          </w:p>
        </w:tc>
        <w:tc>
          <w:tcPr>
            <w:tcW w:w="1945" w:type="dxa"/>
          </w:tcPr>
          <w:p w14:paraId="5D6C74FB"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WarehouseType</w:t>
            </w:r>
          </w:p>
        </w:tc>
        <w:tc>
          <w:tcPr>
            <w:tcW w:w="1276" w:type="dxa"/>
          </w:tcPr>
          <w:p w14:paraId="24D09867"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483478" w:rsidRPr="007B6B11" w14:paraId="5506CFAF" w14:textId="77777777" w:rsidTr="00D408FF">
        <w:trPr>
          <w:trHeight w:val="213"/>
        </w:trPr>
        <w:tc>
          <w:tcPr>
            <w:tcW w:w="1788" w:type="dxa"/>
          </w:tcPr>
          <w:p w14:paraId="28994B91"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CalculOfAmountOfExciseDuty</w:t>
            </w:r>
          </w:p>
        </w:tc>
        <w:tc>
          <w:tcPr>
            <w:tcW w:w="3360" w:type="dxa"/>
          </w:tcPr>
          <w:p w14:paraId="1BF4C761"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Obliczenie wysokości podatku akcyzowego</w:t>
            </w:r>
          </w:p>
        </w:tc>
        <w:tc>
          <w:tcPr>
            <w:tcW w:w="840" w:type="dxa"/>
          </w:tcPr>
          <w:p w14:paraId="18919594"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C</w:t>
            </w:r>
          </w:p>
        </w:tc>
        <w:tc>
          <w:tcPr>
            <w:tcW w:w="1945" w:type="dxa"/>
          </w:tcPr>
          <w:p w14:paraId="2424113B"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ZCalculOfAmountOfExciseDutyType</w:t>
            </w:r>
          </w:p>
        </w:tc>
        <w:tc>
          <w:tcPr>
            <w:tcW w:w="1276" w:type="dxa"/>
          </w:tcPr>
          <w:p w14:paraId="16B5BC55"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483478" w:rsidRPr="007B6B11" w14:paraId="787C0AE6" w14:textId="77777777" w:rsidTr="00D408FF">
        <w:trPr>
          <w:trHeight w:val="213"/>
        </w:trPr>
        <w:tc>
          <w:tcPr>
            <w:tcW w:w="1788" w:type="dxa"/>
          </w:tcPr>
          <w:p w14:paraId="015A5F5E"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lastRenderedPageBreak/>
              <w:t>CleareanceExciseDuty</w:t>
            </w:r>
          </w:p>
        </w:tc>
        <w:tc>
          <w:tcPr>
            <w:tcW w:w="3360" w:type="dxa"/>
          </w:tcPr>
          <w:p w14:paraId="0309571E"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Rozliczenie podatku akcyzowego</w:t>
            </w:r>
          </w:p>
        </w:tc>
        <w:tc>
          <w:tcPr>
            <w:tcW w:w="840" w:type="dxa"/>
          </w:tcPr>
          <w:p w14:paraId="185FD5B2"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w:t>
            </w:r>
          </w:p>
        </w:tc>
        <w:tc>
          <w:tcPr>
            <w:tcW w:w="1945" w:type="dxa"/>
          </w:tcPr>
          <w:p w14:paraId="2F95CAB1"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CleareanceExciseDutyType</w:t>
            </w:r>
          </w:p>
        </w:tc>
        <w:tc>
          <w:tcPr>
            <w:tcW w:w="1276" w:type="dxa"/>
          </w:tcPr>
          <w:p w14:paraId="208DBC43"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483478" w:rsidRPr="007B6B11" w14:paraId="601FD2D1" w14:textId="77777777" w:rsidTr="00D408FF">
        <w:trPr>
          <w:trHeight w:val="213"/>
        </w:trPr>
        <w:tc>
          <w:tcPr>
            <w:tcW w:w="1788" w:type="dxa"/>
          </w:tcPr>
          <w:p w14:paraId="49BB16B9"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Items</w:t>
            </w:r>
          </w:p>
        </w:tc>
        <w:tc>
          <w:tcPr>
            <w:tcW w:w="3360" w:type="dxa"/>
          </w:tcPr>
          <w:p w14:paraId="29638E80"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Obliczenie wysokości podatku akcyzowego od poszczególnych wyrobów</w:t>
            </w:r>
          </w:p>
        </w:tc>
        <w:tc>
          <w:tcPr>
            <w:tcW w:w="840" w:type="dxa"/>
          </w:tcPr>
          <w:p w14:paraId="6B5E8F6D"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F</w:t>
            </w:r>
          </w:p>
        </w:tc>
        <w:tc>
          <w:tcPr>
            <w:tcW w:w="1945" w:type="dxa"/>
          </w:tcPr>
          <w:p w14:paraId="25B13B04" w14:textId="77777777"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ItemsType</w:t>
            </w:r>
          </w:p>
        </w:tc>
        <w:tc>
          <w:tcPr>
            <w:tcW w:w="1276" w:type="dxa"/>
          </w:tcPr>
          <w:p w14:paraId="1B31CA05" w14:textId="322CBD5F" w:rsidR="00483478" w:rsidRPr="007B6B11" w:rsidRDefault="00483478"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146AEF" w:rsidRPr="007B6B11" w14:paraId="1DFE7C73" w14:textId="77777777" w:rsidTr="00D408FF">
        <w:trPr>
          <w:trHeight w:val="213"/>
        </w:trPr>
        <w:tc>
          <w:tcPr>
            <w:tcW w:w="1788" w:type="dxa"/>
          </w:tcPr>
          <w:p w14:paraId="79DC2553"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DailyPaymentInformation</w:t>
            </w:r>
          </w:p>
        </w:tc>
        <w:tc>
          <w:tcPr>
            <w:tcW w:w="3360" w:type="dxa"/>
          </w:tcPr>
          <w:p w14:paraId="0D90CF13"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Informacja o wpłatach dziennych</w:t>
            </w:r>
          </w:p>
        </w:tc>
        <w:tc>
          <w:tcPr>
            <w:tcW w:w="840" w:type="dxa"/>
          </w:tcPr>
          <w:p w14:paraId="0764D15D"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E</w:t>
            </w:r>
          </w:p>
        </w:tc>
        <w:tc>
          <w:tcPr>
            <w:tcW w:w="1945" w:type="dxa"/>
          </w:tcPr>
          <w:p w14:paraId="41C09EDF"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DailyPaymentInformationType </w:t>
            </w:r>
          </w:p>
          <w:p w14:paraId="159BB2CC"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R5</w:t>
            </w:r>
          </w:p>
        </w:tc>
        <w:tc>
          <w:tcPr>
            <w:tcW w:w="1276" w:type="dxa"/>
          </w:tcPr>
          <w:p w14:paraId="1126F129" w14:textId="77777777" w:rsidR="00146AEF" w:rsidRPr="007B6B11" w:rsidRDefault="00146AEF"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bl>
    <w:p w14:paraId="11C1500D" w14:textId="79ED70CF" w:rsidR="00104784" w:rsidRPr="007B6B11" w:rsidRDefault="00104784" w:rsidP="004E02BE">
      <w:pPr>
        <w:pStyle w:val="Z2PodpisRysunkuTabeli"/>
      </w:pPr>
      <w:bookmarkStart w:id="268" w:name="_Toc97503880"/>
      <w:bookmarkStart w:id="269" w:name="_Toc183172132"/>
      <w:r w:rsidRPr="007B6B11">
        <w:t xml:space="preserve">Rysunek </w:t>
      </w:r>
      <w:r w:rsidR="00E354C5">
        <w:fldChar w:fldCharType="begin"/>
      </w:r>
      <w:r w:rsidR="00E354C5">
        <w:instrText xml:space="preserve"> SEQ Rysunek \* ARABIC </w:instrText>
      </w:r>
      <w:r w:rsidR="00E354C5">
        <w:fldChar w:fldCharType="separate"/>
      </w:r>
      <w:r w:rsidR="006D48AD">
        <w:rPr>
          <w:noProof/>
        </w:rPr>
        <w:t>26</w:t>
      </w:r>
      <w:r w:rsidR="00E354C5">
        <w:fldChar w:fldCharType="end"/>
      </w:r>
      <w:r w:rsidRPr="007B6B11">
        <w:t>. Struktura &lt;HeaderType&gt;, nagłówka załącznika AKC-4C.</w:t>
      </w:r>
      <w:bookmarkEnd w:id="268"/>
      <w:bookmarkEnd w:id="269"/>
    </w:p>
    <w:p w14:paraId="1BB668BF" w14:textId="3065638F" w:rsidR="007459ED" w:rsidRPr="007B6B11" w:rsidRDefault="00D51A46" w:rsidP="004E02BE">
      <w:r w:rsidRPr="007B6B11">
        <w:rPr>
          <w:noProof/>
        </w:rPr>
        <w:drawing>
          <wp:inline distT="0" distB="0" distL="0" distR="0" wp14:anchorId="520E05A9" wp14:editId="1713E83E">
            <wp:extent cx="5749925" cy="4782820"/>
            <wp:effectExtent l="19050" t="19050" r="22225" b="17780"/>
            <wp:docPr id="2" name="Obraz 2" descr="Rysunek przedstawia strukturę &lt;HeaderType&gt;, nagłówk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Rysunek przedstawia strukturę &lt;HeaderType&gt;, nagłówka załącznika AKC-4C."/>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49925" cy="4782820"/>
                    </a:xfrm>
                    <a:prstGeom prst="rect">
                      <a:avLst/>
                    </a:prstGeom>
                    <a:noFill/>
                    <a:ln>
                      <a:solidFill>
                        <a:schemeClr val="tx1"/>
                      </a:solidFill>
                    </a:ln>
                  </pic:spPr>
                </pic:pic>
              </a:graphicData>
            </a:graphic>
          </wp:inline>
        </w:drawing>
      </w:r>
    </w:p>
    <w:p w14:paraId="7350264D" w14:textId="77777777" w:rsidR="00104784" w:rsidRPr="007B6B11" w:rsidRDefault="00104784" w:rsidP="004E02BE">
      <w:pPr>
        <w:rPr>
          <w:bCs/>
          <w:sz w:val="22"/>
          <w:szCs w:val="20"/>
        </w:rPr>
      </w:pPr>
      <w:r w:rsidRPr="007B6B11">
        <w:br w:type="page"/>
      </w:r>
    </w:p>
    <w:p w14:paraId="26284831" w14:textId="5BBD9D2F" w:rsidR="00727F5B" w:rsidRPr="007B6B11" w:rsidRDefault="00727F5B" w:rsidP="004E02BE">
      <w:pPr>
        <w:pStyle w:val="Z2PodpisRysunkuTabeli"/>
      </w:pPr>
      <w:bookmarkStart w:id="270" w:name="_Toc183172008"/>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40</w:t>
      </w:r>
      <w:r w:rsidR="00E354C5">
        <w:fldChar w:fldCharType="end"/>
      </w:r>
      <w:r w:rsidRPr="007B6B11">
        <w:t>. Struktura &lt; WarehouseType &gt;, Dane o składzie podatkowym i o zarejestrowanym odbiorcy załącznika AKC-4C</w:t>
      </w:r>
      <w:bookmarkEnd w:id="270"/>
    </w:p>
    <w:tbl>
      <w:tblPr>
        <w:tblStyle w:val="Tabela-Siatka"/>
        <w:tblW w:w="9225" w:type="dxa"/>
        <w:tblLook w:val="01E0" w:firstRow="1" w:lastRow="1" w:firstColumn="1" w:lastColumn="1" w:noHBand="0" w:noVBand="0"/>
      </w:tblPr>
      <w:tblGrid>
        <w:gridCol w:w="1788"/>
        <w:gridCol w:w="3360"/>
        <w:gridCol w:w="840"/>
        <w:gridCol w:w="2040"/>
        <w:gridCol w:w="1197"/>
      </w:tblGrid>
      <w:tr w:rsidR="00727F5B" w:rsidRPr="007B6B11" w14:paraId="3F6EE76C" w14:textId="77777777" w:rsidTr="004F6B2A">
        <w:trPr>
          <w:trHeight w:val="213"/>
          <w:tblHeader/>
        </w:trPr>
        <w:tc>
          <w:tcPr>
            <w:tcW w:w="1788" w:type="dxa"/>
            <w:shd w:val="clear" w:color="auto" w:fill="D9D9D9" w:themeFill="background1" w:themeFillShade="D9"/>
          </w:tcPr>
          <w:p w14:paraId="7AAD9FC5" w14:textId="77777777" w:rsidR="00727F5B" w:rsidRPr="007B6B11" w:rsidRDefault="00727F5B" w:rsidP="004E02BE">
            <w:pPr>
              <w:pStyle w:val="Z2Nagwektabeli"/>
              <w:rPr>
                <w:rFonts w:ascii="Lato" w:hAnsi="Lato" w:cs="Times New Roman"/>
                <w:szCs w:val="18"/>
              </w:rPr>
            </w:pPr>
            <w:r w:rsidRPr="007B6B11">
              <w:rPr>
                <w:rFonts w:ascii="Lato" w:hAnsi="Lato" w:cs="Times New Roman"/>
                <w:szCs w:val="18"/>
              </w:rPr>
              <w:t xml:space="preserve">Nazwa </w:t>
            </w:r>
          </w:p>
        </w:tc>
        <w:tc>
          <w:tcPr>
            <w:tcW w:w="3360" w:type="dxa"/>
            <w:shd w:val="clear" w:color="auto" w:fill="D9D9D9" w:themeFill="background1" w:themeFillShade="D9"/>
          </w:tcPr>
          <w:p w14:paraId="71D73669" w14:textId="77777777" w:rsidR="00727F5B" w:rsidRPr="007B6B11" w:rsidRDefault="00727F5B" w:rsidP="004E02BE">
            <w:pPr>
              <w:pStyle w:val="Z2Nagwektabeli"/>
              <w:rPr>
                <w:rFonts w:ascii="Lato" w:hAnsi="Lato" w:cs="Times New Roman"/>
                <w:szCs w:val="18"/>
              </w:rPr>
            </w:pPr>
            <w:r w:rsidRPr="007B6B11">
              <w:rPr>
                <w:rFonts w:ascii="Lato" w:hAnsi="Lato" w:cs="Times New Roman"/>
                <w:szCs w:val="18"/>
              </w:rPr>
              <w:t>Opis</w:t>
            </w:r>
          </w:p>
        </w:tc>
        <w:tc>
          <w:tcPr>
            <w:tcW w:w="840" w:type="dxa"/>
            <w:shd w:val="clear" w:color="auto" w:fill="D9D9D9" w:themeFill="background1" w:themeFillShade="D9"/>
          </w:tcPr>
          <w:p w14:paraId="684F3F12" w14:textId="77777777" w:rsidR="00727F5B" w:rsidRPr="007B6B11" w:rsidRDefault="00727F5B" w:rsidP="004E02BE">
            <w:pPr>
              <w:pStyle w:val="Z2Nagwektabeli"/>
              <w:rPr>
                <w:rFonts w:ascii="Lato" w:hAnsi="Lato" w:cs="Times New Roman"/>
                <w:szCs w:val="18"/>
              </w:rPr>
            </w:pPr>
            <w:r w:rsidRPr="007B6B11">
              <w:rPr>
                <w:rFonts w:ascii="Lato" w:hAnsi="Lato" w:cs="Times New Roman"/>
                <w:szCs w:val="18"/>
              </w:rPr>
              <w:t>Nr pola</w:t>
            </w:r>
          </w:p>
        </w:tc>
        <w:tc>
          <w:tcPr>
            <w:tcW w:w="2040" w:type="dxa"/>
            <w:shd w:val="clear" w:color="auto" w:fill="D9D9D9" w:themeFill="background1" w:themeFillShade="D9"/>
          </w:tcPr>
          <w:p w14:paraId="43338927" w14:textId="77777777" w:rsidR="00727F5B" w:rsidRPr="007B6B11" w:rsidRDefault="00727F5B" w:rsidP="004E02BE">
            <w:pPr>
              <w:pStyle w:val="Z2Nagwektabeli"/>
              <w:rPr>
                <w:rFonts w:ascii="Lato" w:hAnsi="Lato" w:cs="Times New Roman"/>
                <w:szCs w:val="18"/>
              </w:rPr>
            </w:pPr>
            <w:r w:rsidRPr="007B6B11">
              <w:rPr>
                <w:rFonts w:ascii="Lato" w:hAnsi="Lato" w:cs="Times New Roman"/>
                <w:szCs w:val="18"/>
              </w:rPr>
              <w:t>Typ, reguły</w:t>
            </w:r>
          </w:p>
        </w:tc>
        <w:tc>
          <w:tcPr>
            <w:tcW w:w="1197" w:type="dxa"/>
            <w:shd w:val="clear" w:color="auto" w:fill="D9D9D9" w:themeFill="background1" w:themeFillShade="D9"/>
          </w:tcPr>
          <w:p w14:paraId="2B21816C" w14:textId="77777777" w:rsidR="00727F5B" w:rsidRPr="007B6B11" w:rsidRDefault="00727F5B" w:rsidP="004E02BE">
            <w:pPr>
              <w:pStyle w:val="Z2Nagwektabeli"/>
              <w:rPr>
                <w:rFonts w:ascii="Lato" w:hAnsi="Lato" w:cs="Times New Roman"/>
                <w:szCs w:val="18"/>
              </w:rPr>
            </w:pPr>
            <w:r w:rsidRPr="007B6B11">
              <w:rPr>
                <w:rFonts w:ascii="Lato" w:hAnsi="Lato" w:cs="Times New Roman"/>
                <w:szCs w:val="18"/>
              </w:rPr>
              <w:t>Liczebność</w:t>
            </w:r>
          </w:p>
        </w:tc>
      </w:tr>
      <w:tr w:rsidR="00727F5B" w:rsidRPr="007B6B11" w14:paraId="10E97C79" w14:textId="77777777" w:rsidTr="00F623F1">
        <w:trPr>
          <w:trHeight w:val="213"/>
        </w:trPr>
        <w:tc>
          <w:tcPr>
            <w:tcW w:w="1788" w:type="dxa"/>
          </w:tcPr>
          <w:p w14:paraId="1CB0F640"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operatorNo</w:t>
            </w:r>
          </w:p>
        </w:tc>
        <w:tc>
          <w:tcPr>
            <w:tcW w:w="3360" w:type="dxa"/>
          </w:tcPr>
          <w:p w14:paraId="4BE3AAD3"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Numer akcyzowy składu (wypełnia podatnik prowadzący skład podatkowy).</w:t>
            </w:r>
          </w:p>
        </w:tc>
        <w:tc>
          <w:tcPr>
            <w:tcW w:w="840" w:type="dxa"/>
          </w:tcPr>
          <w:p w14:paraId="781D359E"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6</w:t>
            </w:r>
          </w:p>
        </w:tc>
        <w:tc>
          <w:tcPr>
            <w:tcW w:w="2040" w:type="dxa"/>
          </w:tcPr>
          <w:p w14:paraId="139EEDDB"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string(13)</w:t>
            </w:r>
          </w:p>
          <w:p w14:paraId="53179CFC"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R6</w:t>
            </w:r>
          </w:p>
        </w:tc>
        <w:tc>
          <w:tcPr>
            <w:tcW w:w="1197" w:type="dxa"/>
          </w:tcPr>
          <w:p w14:paraId="4BEE52C0"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727F5B" w:rsidRPr="007B6B11" w14:paraId="2299A86B" w14:textId="77777777" w:rsidTr="00F623F1">
        <w:trPr>
          <w:trHeight w:val="213"/>
        </w:trPr>
        <w:tc>
          <w:tcPr>
            <w:tcW w:w="1788" w:type="dxa"/>
          </w:tcPr>
          <w:p w14:paraId="6858F6EF"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userNo</w:t>
            </w:r>
          </w:p>
        </w:tc>
        <w:tc>
          <w:tcPr>
            <w:tcW w:w="3360" w:type="dxa"/>
          </w:tcPr>
          <w:p w14:paraId="38062BE1"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Numer akcyzowy składu. (wypełnia podatnik korzystający z obcego składu podatkowego.</w:t>
            </w:r>
          </w:p>
        </w:tc>
        <w:tc>
          <w:tcPr>
            <w:tcW w:w="840" w:type="dxa"/>
          </w:tcPr>
          <w:p w14:paraId="5FCE36A5"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7</w:t>
            </w:r>
          </w:p>
        </w:tc>
        <w:tc>
          <w:tcPr>
            <w:tcW w:w="2040" w:type="dxa"/>
          </w:tcPr>
          <w:p w14:paraId="051344F7"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string(13)</w:t>
            </w:r>
          </w:p>
          <w:p w14:paraId="4F497638"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R7</w:t>
            </w:r>
          </w:p>
        </w:tc>
        <w:tc>
          <w:tcPr>
            <w:tcW w:w="1197" w:type="dxa"/>
          </w:tcPr>
          <w:p w14:paraId="50492EEA"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727F5B" w:rsidRPr="007B6B11" w14:paraId="72097D71" w14:textId="77777777" w:rsidTr="00F623F1">
        <w:trPr>
          <w:trHeight w:val="213"/>
        </w:trPr>
        <w:tc>
          <w:tcPr>
            <w:tcW w:w="1788" w:type="dxa"/>
          </w:tcPr>
          <w:p w14:paraId="7BDEC970"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address</w:t>
            </w:r>
          </w:p>
        </w:tc>
        <w:tc>
          <w:tcPr>
            <w:tcW w:w="3360" w:type="dxa"/>
          </w:tcPr>
          <w:p w14:paraId="2CE2D336"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Adres składu.</w:t>
            </w:r>
          </w:p>
        </w:tc>
        <w:tc>
          <w:tcPr>
            <w:tcW w:w="840" w:type="dxa"/>
          </w:tcPr>
          <w:p w14:paraId="14CD8C78"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8</w:t>
            </w:r>
          </w:p>
        </w:tc>
        <w:tc>
          <w:tcPr>
            <w:tcW w:w="2040" w:type="dxa"/>
          </w:tcPr>
          <w:p w14:paraId="2C92A6DF"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string(512)</w:t>
            </w:r>
          </w:p>
        </w:tc>
        <w:tc>
          <w:tcPr>
            <w:tcW w:w="1197" w:type="dxa"/>
          </w:tcPr>
          <w:p w14:paraId="1118733C"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727F5B" w:rsidRPr="007B6B11" w14:paraId="04183AFE" w14:textId="77777777" w:rsidTr="00F623F1">
        <w:trPr>
          <w:trHeight w:val="213"/>
        </w:trPr>
        <w:tc>
          <w:tcPr>
            <w:tcW w:w="1788" w:type="dxa"/>
          </w:tcPr>
          <w:p w14:paraId="711E3E2D"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consumerNo</w:t>
            </w:r>
          </w:p>
        </w:tc>
        <w:tc>
          <w:tcPr>
            <w:tcW w:w="3360" w:type="dxa"/>
          </w:tcPr>
          <w:p w14:paraId="3044345E"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Numer akcyzowy zarejestrowanego odbiorcy (wypełnić w przypadku, gdy niniejszy formularz stanowi załącznik do formularza głównego AKC-4zo)</w:t>
            </w:r>
          </w:p>
        </w:tc>
        <w:tc>
          <w:tcPr>
            <w:tcW w:w="840" w:type="dxa"/>
          </w:tcPr>
          <w:p w14:paraId="4399C2E7"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9</w:t>
            </w:r>
          </w:p>
        </w:tc>
        <w:tc>
          <w:tcPr>
            <w:tcW w:w="2040" w:type="dxa"/>
          </w:tcPr>
          <w:p w14:paraId="7CD70011"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string(13)</w:t>
            </w:r>
          </w:p>
          <w:p w14:paraId="5F2A7872"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R8</w:t>
            </w:r>
          </w:p>
        </w:tc>
        <w:tc>
          <w:tcPr>
            <w:tcW w:w="1197" w:type="dxa"/>
          </w:tcPr>
          <w:p w14:paraId="7B5B9962"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727F5B" w:rsidRPr="007B6B11" w14:paraId="3580CC21" w14:textId="77777777" w:rsidTr="00F623F1">
        <w:trPr>
          <w:trHeight w:val="213"/>
        </w:trPr>
        <w:tc>
          <w:tcPr>
            <w:tcW w:w="1788" w:type="dxa"/>
          </w:tcPr>
          <w:p w14:paraId="309BD573"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oneTime</w:t>
            </w:r>
          </w:p>
        </w:tc>
        <w:tc>
          <w:tcPr>
            <w:tcW w:w="3360" w:type="dxa"/>
          </w:tcPr>
          <w:p w14:paraId="655878F0"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Jednorazowe</w:t>
            </w:r>
          </w:p>
        </w:tc>
        <w:tc>
          <w:tcPr>
            <w:tcW w:w="840" w:type="dxa"/>
          </w:tcPr>
          <w:p w14:paraId="0E247911"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t>
            </w:r>
          </w:p>
        </w:tc>
        <w:tc>
          <w:tcPr>
            <w:tcW w:w="2040" w:type="dxa"/>
          </w:tcPr>
          <w:p w14:paraId="2845278A"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boolean</w:t>
            </w:r>
          </w:p>
        </w:tc>
        <w:tc>
          <w:tcPr>
            <w:tcW w:w="1197" w:type="dxa"/>
          </w:tcPr>
          <w:p w14:paraId="000AB2FA" w14:textId="77777777" w:rsidR="00727F5B" w:rsidRPr="007B6B11" w:rsidRDefault="00727F5B"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bl>
    <w:p w14:paraId="0EF7B2BD" w14:textId="34DE7E2B" w:rsidR="00104784" w:rsidRPr="007B6B11" w:rsidRDefault="00104784" w:rsidP="004E02BE">
      <w:pPr>
        <w:pStyle w:val="Z2PodpisRysunkuTabeli"/>
      </w:pPr>
      <w:bookmarkStart w:id="271" w:name="_Toc97503881"/>
      <w:bookmarkStart w:id="272" w:name="_Toc183172133"/>
      <w:r w:rsidRPr="007B6B11">
        <w:t xml:space="preserve">Rysunek </w:t>
      </w:r>
      <w:r w:rsidR="00E354C5">
        <w:fldChar w:fldCharType="begin"/>
      </w:r>
      <w:r w:rsidR="00E354C5">
        <w:instrText xml:space="preserve"> SEQ Rysunek \* ARABIC </w:instrText>
      </w:r>
      <w:r w:rsidR="00E354C5">
        <w:fldChar w:fldCharType="separate"/>
      </w:r>
      <w:r w:rsidR="006D48AD">
        <w:rPr>
          <w:noProof/>
        </w:rPr>
        <w:t>27</w:t>
      </w:r>
      <w:r w:rsidR="00E354C5">
        <w:fldChar w:fldCharType="end"/>
      </w:r>
      <w:r w:rsidRPr="007B6B11">
        <w:t>. Struktura elementu &lt;</w:t>
      </w:r>
      <w:r w:rsidRPr="007B6B11">
        <w:rPr>
          <w:b/>
        </w:rPr>
        <w:t xml:space="preserve"> WarehouseType</w:t>
      </w:r>
      <w:r w:rsidRPr="007B6B11">
        <w:t xml:space="preserve"> &gt;. Dane o składzie podatkowym i o zarejestrowanym odbiorcy dla załącznika AKC-4C.</w:t>
      </w:r>
      <w:bookmarkEnd w:id="271"/>
      <w:bookmarkEnd w:id="272"/>
    </w:p>
    <w:p w14:paraId="28E5FDF9" w14:textId="45BFF30A" w:rsidR="00E63BE4" w:rsidRPr="007B6B11" w:rsidRDefault="007459ED" w:rsidP="004E02BE">
      <w:r w:rsidRPr="007B6B11">
        <w:rPr>
          <w:noProof/>
        </w:rPr>
        <w:drawing>
          <wp:inline distT="0" distB="0" distL="0" distR="0" wp14:anchorId="5BCC2069" wp14:editId="207BCA98">
            <wp:extent cx="3649980" cy="1379220"/>
            <wp:effectExtent l="19050" t="19050" r="26670" b="11430"/>
            <wp:docPr id="68" name="Obraz 68" descr="Rysunek przedstawia strukturę  elementu &lt; WarehouseType &gt;. Dane o składzie podatkowym i o zarejestrowanym odbiorcy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Obraz 68" descr="Rysunek przedstawia strukturę  elementu &lt; WarehouseType &gt;. Dane o składzie podatkowym i o zarejestrowanym odbiorcy dla załącznika AKC-4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12BAFAD8" w14:textId="56AF7F9B" w:rsidR="00E63BE4" w:rsidRPr="007B6B11" w:rsidRDefault="00E63BE4" w:rsidP="004E02BE">
      <w:pPr>
        <w:pStyle w:val="Z2PodpisRysunkuTabeli"/>
      </w:pPr>
      <w:bookmarkStart w:id="273" w:name="_Toc183172009"/>
      <w:r w:rsidRPr="007B6B11">
        <w:t xml:space="preserve">Tabela </w:t>
      </w:r>
      <w:r w:rsidR="00E354C5">
        <w:fldChar w:fldCharType="begin"/>
      </w:r>
      <w:r w:rsidR="00E354C5">
        <w:instrText xml:space="preserve"> SEQ Tabela \* ARABIC </w:instrText>
      </w:r>
      <w:r w:rsidR="00E354C5">
        <w:fldChar w:fldCharType="separate"/>
      </w:r>
      <w:r w:rsidR="006D48AD">
        <w:rPr>
          <w:noProof/>
        </w:rPr>
        <w:t>41</w:t>
      </w:r>
      <w:r w:rsidR="00E354C5">
        <w:fldChar w:fldCharType="end"/>
      </w:r>
      <w:r w:rsidRPr="007B6B11">
        <w:t>. Struktura elementu &lt; CalculOfAmountOfExciseDutyType&gt; - Obliczenie wysokości podatku akcyzowego dla załącznika AKC-4C.</w:t>
      </w:r>
      <w:bookmarkEnd w:id="273"/>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E63BE4" w:rsidRPr="007B6B11" w14:paraId="708C954E" w14:textId="77777777" w:rsidTr="004F6B2A">
        <w:trPr>
          <w:trHeight w:val="213"/>
          <w:tblHeader/>
        </w:trPr>
        <w:tc>
          <w:tcPr>
            <w:tcW w:w="1838" w:type="dxa"/>
            <w:shd w:val="clear" w:color="auto" w:fill="D9D9D9" w:themeFill="background1" w:themeFillShade="D9"/>
          </w:tcPr>
          <w:p w14:paraId="7A8977AD" w14:textId="77777777" w:rsidR="00E63BE4" w:rsidRPr="007B6B11" w:rsidRDefault="00E63BE4" w:rsidP="004E02BE">
            <w:pPr>
              <w:pStyle w:val="Z2Nagwektabeli"/>
              <w:rPr>
                <w:rFonts w:ascii="Lato" w:hAnsi="Lato" w:cs="Times New Roman"/>
                <w:szCs w:val="18"/>
              </w:rPr>
            </w:pPr>
            <w:r w:rsidRPr="007B6B11">
              <w:rPr>
                <w:rFonts w:ascii="Lato" w:hAnsi="Lato" w:cs="Times New Roman"/>
                <w:szCs w:val="18"/>
              </w:rPr>
              <w:t xml:space="preserve">Nazwa </w:t>
            </w:r>
          </w:p>
        </w:tc>
        <w:tc>
          <w:tcPr>
            <w:tcW w:w="3260" w:type="dxa"/>
            <w:shd w:val="clear" w:color="auto" w:fill="D9D9D9" w:themeFill="background1" w:themeFillShade="D9"/>
          </w:tcPr>
          <w:p w14:paraId="06C12056" w14:textId="77777777" w:rsidR="00E63BE4" w:rsidRPr="007B6B11" w:rsidRDefault="00E63BE4" w:rsidP="004E02BE">
            <w:pPr>
              <w:pStyle w:val="Z2Nagwektabeli"/>
              <w:rPr>
                <w:rFonts w:ascii="Lato" w:hAnsi="Lato" w:cs="Times New Roman"/>
                <w:szCs w:val="18"/>
              </w:rPr>
            </w:pPr>
            <w:r w:rsidRPr="007B6B11">
              <w:rPr>
                <w:rFonts w:ascii="Lato" w:hAnsi="Lato" w:cs="Times New Roman"/>
                <w:szCs w:val="18"/>
              </w:rPr>
              <w:t>Opis</w:t>
            </w:r>
          </w:p>
        </w:tc>
        <w:tc>
          <w:tcPr>
            <w:tcW w:w="851" w:type="dxa"/>
            <w:shd w:val="clear" w:color="auto" w:fill="D9D9D9" w:themeFill="background1" w:themeFillShade="D9"/>
          </w:tcPr>
          <w:p w14:paraId="3A0239B7" w14:textId="77777777" w:rsidR="00E63BE4" w:rsidRPr="007B6B11" w:rsidRDefault="00E63BE4" w:rsidP="004E02BE">
            <w:pPr>
              <w:pStyle w:val="Z2Nagwektabeli"/>
              <w:rPr>
                <w:rFonts w:ascii="Lato" w:hAnsi="Lato" w:cs="Times New Roman"/>
                <w:szCs w:val="18"/>
              </w:rPr>
            </w:pPr>
            <w:r w:rsidRPr="007B6B11">
              <w:rPr>
                <w:rFonts w:ascii="Lato" w:hAnsi="Lato" w:cs="Times New Roman"/>
                <w:szCs w:val="18"/>
              </w:rPr>
              <w:t>Nr pola</w:t>
            </w:r>
          </w:p>
        </w:tc>
        <w:tc>
          <w:tcPr>
            <w:tcW w:w="1984" w:type="dxa"/>
            <w:shd w:val="clear" w:color="auto" w:fill="D9D9D9" w:themeFill="background1" w:themeFillShade="D9"/>
          </w:tcPr>
          <w:p w14:paraId="026CFD59" w14:textId="77777777" w:rsidR="00E63BE4" w:rsidRPr="007B6B11" w:rsidRDefault="00E63BE4" w:rsidP="004E02BE">
            <w:pPr>
              <w:pStyle w:val="Z2Nagwektabeli"/>
              <w:rPr>
                <w:rFonts w:ascii="Lato" w:hAnsi="Lato" w:cs="Times New Roman"/>
                <w:szCs w:val="18"/>
              </w:rPr>
            </w:pPr>
            <w:r w:rsidRPr="007B6B11">
              <w:rPr>
                <w:rFonts w:ascii="Lato" w:hAnsi="Lato" w:cs="Times New Roman"/>
                <w:szCs w:val="18"/>
              </w:rPr>
              <w:t>Typ, reguły</w:t>
            </w:r>
          </w:p>
        </w:tc>
        <w:tc>
          <w:tcPr>
            <w:tcW w:w="1276" w:type="dxa"/>
            <w:shd w:val="clear" w:color="auto" w:fill="D9D9D9" w:themeFill="background1" w:themeFillShade="D9"/>
          </w:tcPr>
          <w:p w14:paraId="2A3FE6F9" w14:textId="77777777" w:rsidR="00E63BE4" w:rsidRPr="007B6B11" w:rsidRDefault="00E63BE4" w:rsidP="004E02BE">
            <w:pPr>
              <w:pStyle w:val="Z2Nagwektabeli"/>
              <w:rPr>
                <w:rFonts w:ascii="Lato" w:hAnsi="Lato" w:cs="Times New Roman"/>
                <w:szCs w:val="18"/>
              </w:rPr>
            </w:pPr>
            <w:r w:rsidRPr="007B6B11">
              <w:rPr>
                <w:rFonts w:ascii="Lato" w:hAnsi="Lato" w:cs="Times New Roman"/>
                <w:szCs w:val="18"/>
              </w:rPr>
              <w:t>Liczebność</w:t>
            </w:r>
          </w:p>
        </w:tc>
      </w:tr>
      <w:tr w:rsidR="00E63BE4" w:rsidRPr="007B6B11" w14:paraId="1809E231" w14:textId="77777777" w:rsidTr="00821C26">
        <w:trPr>
          <w:trHeight w:val="213"/>
        </w:trPr>
        <w:tc>
          <w:tcPr>
            <w:tcW w:w="1838" w:type="dxa"/>
          </w:tcPr>
          <w:p w14:paraId="5C48C0AE"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totalAmountOfTax</w:t>
            </w:r>
          </w:p>
        </w:tc>
        <w:tc>
          <w:tcPr>
            <w:tcW w:w="3260" w:type="dxa"/>
          </w:tcPr>
          <w:p w14:paraId="6E14AA0D"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Razem obliczony podatek. </w:t>
            </w:r>
          </w:p>
          <w:p w14:paraId="29CCA292"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Suma kwot z poz. 277 formularzy AKC-4/A.</w:t>
            </w:r>
          </w:p>
        </w:tc>
        <w:tc>
          <w:tcPr>
            <w:tcW w:w="851" w:type="dxa"/>
          </w:tcPr>
          <w:p w14:paraId="2A85799B"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10</w:t>
            </w:r>
          </w:p>
        </w:tc>
        <w:tc>
          <w:tcPr>
            <w:tcW w:w="1984" w:type="dxa"/>
          </w:tcPr>
          <w:p w14:paraId="5D96FC7C"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ZAmountP</w:t>
            </w:r>
          </w:p>
        </w:tc>
        <w:tc>
          <w:tcPr>
            <w:tcW w:w="1276" w:type="dxa"/>
          </w:tcPr>
          <w:p w14:paraId="0460FE56"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E63BE4" w:rsidRPr="007B6B11" w14:paraId="6CA1E17D" w14:textId="77777777" w:rsidTr="00821C26">
        <w:trPr>
          <w:trHeight w:val="213"/>
        </w:trPr>
        <w:tc>
          <w:tcPr>
            <w:tcW w:w="1838" w:type="dxa"/>
          </w:tcPr>
          <w:p w14:paraId="4E372713" w14:textId="77777777" w:rsidR="00E63BE4" w:rsidRPr="007B6B11" w:rsidRDefault="00E63BE4" w:rsidP="004E02BE">
            <w:pPr>
              <w:pStyle w:val="Tabelazwyky"/>
              <w:rPr>
                <w:rStyle w:val="pole"/>
                <w:rFonts w:ascii="Lato" w:eastAsia="Cambria" w:hAnsi="Lato" w:cs="Arial"/>
                <w:noProof w:val="0"/>
                <w:sz w:val="20"/>
                <w:szCs w:val="20"/>
                <w:lang w:val="pl-PL"/>
              </w:rPr>
            </w:pPr>
            <w:r w:rsidRPr="007B6B11">
              <w:rPr>
                <w:rStyle w:val="pole"/>
                <w:rFonts w:ascii="Lato" w:hAnsi="Lato" w:cs="Arial"/>
                <w:noProof w:val="0"/>
                <w:sz w:val="20"/>
                <w:szCs w:val="20"/>
                <w:lang w:val="pl-PL"/>
              </w:rPr>
              <w:t>exemption</w:t>
            </w:r>
          </w:p>
        </w:tc>
        <w:tc>
          <w:tcPr>
            <w:tcW w:w="3260" w:type="dxa"/>
          </w:tcPr>
          <w:p w14:paraId="34E2E35D"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Zwolnienia</w:t>
            </w:r>
          </w:p>
        </w:tc>
        <w:tc>
          <w:tcPr>
            <w:tcW w:w="851" w:type="dxa"/>
          </w:tcPr>
          <w:p w14:paraId="7F3929FE"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c>
          <w:tcPr>
            <w:tcW w:w="1984" w:type="dxa"/>
          </w:tcPr>
          <w:p w14:paraId="4F0CF2DA" w14:textId="77777777" w:rsidR="00E63BE4" w:rsidRPr="007B6B11" w:rsidRDefault="00E63BE4" w:rsidP="004E02BE">
            <w:pPr>
              <w:pStyle w:val="Tabelazwyky"/>
              <w:rPr>
                <w:rStyle w:val="pole"/>
                <w:rFonts w:ascii="Lato" w:eastAsia="Cambria" w:hAnsi="Lato" w:cs="Arial"/>
                <w:noProof w:val="0"/>
                <w:sz w:val="20"/>
                <w:szCs w:val="20"/>
                <w:lang w:val="pl-PL"/>
              </w:rPr>
            </w:pPr>
            <w:r w:rsidRPr="007B6B11">
              <w:rPr>
                <w:rStyle w:val="pole"/>
                <w:rFonts w:ascii="Lato" w:hAnsi="Lato" w:cs="Arial"/>
                <w:noProof w:val="0"/>
                <w:sz w:val="20"/>
                <w:szCs w:val="20"/>
                <w:lang w:val="pl-PL"/>
              </w:rPr>
              <w:t>ZAmountP</w:t>
            </w:r>
          </w:p>
        </w:tc>
        <w:tc>
          <w:tcPr>
            <w:tcW w:w="1276" w:type="dxa"/>
          </w:tcPr>
          <w:p w14:paraId="3ECD7F85"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E63BE4" w:rsidRPr="007B6B11" w14:paraId="63AA6277" w14:textId="77777777" w:rsidTr="00821C26">
        <w:trPr>
          <w:trHeight w:val="213"/>
        </w:trPr>
        <w:tc>
          <w:tcPr>
            <w:tcW w:w="1838" w:type="dxa"/>
          </w:tcPr>
          <w:p w14:paraId="19545FE4" w14:textId="77777777" w:rsidR="00E63BE4" w:rsidRPr="007B6B11" w:rsidRDefault="00E63BE4" w:rsidP="004E02BE">
            <w:pPr>
              <w:pStyle w:val="Tabelazwyky"/>
              <w:rPr>
                <w:rStyle w:val="pole"/>
                <w:rFonts w:ascii="Lato" w:eastAsia="Cambria" w:hAnsi="Lato" w:cs="Arial"/>
                <w:noProof w:val="0"/>
                <w:sz w:val="20"/>
                <w:szCs w:val="20"/>
                <w:lang w:val="pl-PL"/>
              </w:rPr>
            </w:pPr>
            <w:r w:rsidRPr="007B6B11">
              <w:rPr>
                <w:rStyle w:val="pole"/>
                <w:rFonts w:ascii="Lato" w:eastAsia="Cambria" w:hAnsi="Lato" w:cs="Arial"/>
                <w:noProof w:val="0"/>
                <w:sz w:val="20"/>
                <w:szCs w:val="20"/>
                <w:lang w:val="pl-PL"/>
              </w:rPr>
              <w:t>reductions</w:t>
            </w:r>
          </w:p>
        </w:tc>
        <w:tc>
          <w:tcPr>
            <w:tcW w:w="3260" w:type="dxa"/>
          </w:tcPr>
          <w:p w14:paraId="54EF5B75"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Obniżenia</w:t>
            </w:r>
          </w:p>
        </w:tc>
        <w:tc>
          <w:tcPr>
            <w:tcW w:w="851" w:type="dxa"/>
          </w:tcPr>
          <w:p w14:paraId="7D948917"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12</w:t>
            </w:r>
          </w:p>
        </w:tc>
        <w:tc>
          <w:tcPr>
            <w:tcW w:w="1984" w:type="dxa"/>
          </w:tcPr>
          <w:p w14:paraId="465C45A5"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eastAsia="Cambria" w:hAnsi="Lato" w:cs="Arial"/>
                <w:noProof w:val="0"/>
                <w:sz w:val="20"/>
                <w:szCs w:val="20"/>
                <w:lang w:val="pl-PL"/>
              </w:rPr>
              <w:t>ZAmountP</w:t>
            </w:r>
          </w:p>
        </w:tc>
        <w:tc>
          <w:tcPr>
            <w:tcW w:w="1276" w:type="dxa"/>
          </w:tcPr>
          <w:p w14:paraId="5CE8A262"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E63BE4" w:rsidRPr="007B6B11" w14:paraId="598B056A" w14:textId="77777777" w:rsidTr="00821C26">
        <w:trPr>
          <w:trHeight w:val="213"/>
        </w:trPr>
        <w:tc>
          <w:tcPr>
            <w:tcW w:w="1838" w:type="dxa"/>
          </w:tcPr>
          <w:p w14:paraId="1A905968" w14:textId="77777777" w:rsidR="00E63BE4" w:rsidRPr="007B6B11" w:rsidRDefault="00E63BE4" w:rsidP="004E02BE">
            <w:pPr>
              <w:pStyle w:val="Tabelazwyky"/>
              <w:rPr>
                <w:rStyle w:val="pole"/>
                <w:rFonts w:ascii="Lato" w:eastAsia="Cambria" w:hAnsi="Lato" w:cs="Arial"/>
                <w:noProof w:val="0"/>
                <w:sz w:val="20"/>
                <w:szCs w:val="20"/>
                <w:lang w:val="pl-PL"/>
              </w:rPr>
            </w:pPr>
            <w:r w:rsidRPr="007B6B11">
              <w:rPr>
                <w:rStyle w:val="pole"/>
                <w:rFonts w:ascii="Lato" w:hAnsi="Lato" w:cs="Arial"/>
                <w:noProof w:val="0"/>
                <w:sz w:val="20"/>
                <w:szCs w:val="20"/>
                <w:lang w:val="pl-PL"/>
              </w:rPr>
              <w:t>totalExemptionOfReductions</w:t>
            </w:r>
          </w:p>
        </w:tc>
        <w:tc>
          <w:tcPr>
            <w:tcW w:w="3260" w:type="dxa"/>
          </w:tcPr>
          <w:p w14:paraId="2EC2AD05"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Razem Zwolnienia i obniżenia.</w:t>
            </w:r>
          </w:p>
          <w:p w14:paraId="7D74622B"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 Suma kwot z poz. 11 i 12 nie może przekroczyć kwoty z poz. 10.</w:t>
            </w:r>
          </w:p>
        </w:tc>
        <w:tc>
          <w:tcPr>
            <w:tcW w:w="851" w:type="dxa"/>
          </w:tcPr>
          <w:p w14:paraId="74E70527"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13</w:t>
            </w:r>
          </w:p>
        </w:tc>
        <w:tc>
          <w:tcPr>
            <w:tcW w:w="1984" w:type="dxa"/>
          </w:tcPr>
          <w:p w14:paraId="5DBD9AFC" w14:textId="77777777" w:rsidR="00E63BE4" w:rsidRPr="007B6B11" w:rsidRDefault="00E63BE4" w:rsidP="004E02BE">
            <w:pPr>
              <w:pStyle w:val="Tabelazwyky"/>
              <w:rPr>
                <w:rStyle w:val="pole"/>
                <w:rFonts w:ascii="Lato" w:eastAsia="Cambria" w:hAnsi="Lato" w:cs="Arial"/>
                <w:noProof w:val="0"/>
                <w:sz w:val="20"/>
                <w:szCs w:val="20"/>
                <w:lang w:val="pl-PL"/>
              </w:rPr>
            </w:pPr>
            <w:r w:rsidRPr="007B6B11">
              <w:rPr>
                <w:rStyle w:val="pole"/>
                <w:rFonts w:ascii="Lato" w:eastAsia="Cambria" w:hAnsi="Lato" w:cs="Arial"/>
                <w:noProof w:val="0"/>
                <w:sz w:val="20"/>
                <w:szCs w:val="20"/>
                <w:lang w:val="pl-PL"/>
              </w:rPr>
              <w:t>ZAmountP</w:t>
            </w:r>
          </w:p>
          <w:p w14:paraId="4DEF8C17" w14:textId="77777777" w:rsidR="00E63BE4" w:rsidRPr="007B6B11" w:rsidRDefault="00E63BE4" w:rsidP="004E02BE">
            <w:pPr>
              <w:pStyle w:val="Tabelazwyky"/>
              <w:rPr>
                <w:rStyle w:val="pole"/>
                <w:rFonts w:ascii="Lato" w:eastAsia="Cambria" w:hAnsi="Lato" w:cs="Arial"/>
                <w:noProof w:val="0"/>
                <w:sz w:val="20"/>
                <w:szCs w:val="20"/>
                <w:lang w:val="pl-PL"/>
              </w:rPr>
            </w:pPr>
            <w:r w:rsidRPr="007B6B11">
              <w:rPr>
                <w:rStyle w:val="pole"/>
                <w:rFonts w:ascii="Lato" w:eastAsia="Cambria" w:hAnsi="Lato" w:cs="Arial"/>
                <w:noProof w:val="0"/>
                <w:sz w:val="20"/>
                <w:szCs w:val="20"/>
                <w:lang w:val="pl-PL"/>
              </w:rPr>
              <w:t>Patrz reguła R9</w:t>
            </w:r>
          </w:p>
        </w:tc>
        <w:tc>
          <w:tcPr>
            <w:tcW w:w="1276" w:type="dxa"/>
          </w:tcPr>
          <w:p w14:paraId="79DE2053"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E63BE4" w:rsidRPr="007B6B11" w14:paraId="2F047419" w14:textId="77777777" w:rsidTr="00821C26">
        <w:trPr>
          <w:trHeight w:val="213"/>
        </w:trPr>
        <w:tc>
          <w:tcPr>
            <w:tcW w:w="1838" w:type="dxa"/>
          </w:tcPr>
          <w:p w14:paraId="455B97B0"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totalOfTax</w:t>
            </w:r>
          </w:p>
        </w:tc>
        <w:tc>
          <w:tcPr>
            <w:tcW w:w="3260" w:type="dxa"/>
          </w:tcPr>
          <w:p w14:paraId="65D70F28"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Ogółem podatek. </w:t>
            </w:r>
          </w:p>
          <w:p w14:paraId="066D51AB"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lastRenderedPageBreak/>
              <w:t>Od kwoty z poz. 10 należy odjąć kwotę z poz. 13.</w:t>
            </w:r>
          </w:p>
        </w:tc>
        <w:tc>
          <w:tcPr>
            <w:tcW w:w="851" w:type="dxa"/>
          </w:tcPr>
          <w:p w14:paraId="2AE2C252"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lastRenderedPageBreak/>
              <w:t>14</w:t>
            </w:r>
          </w:p>
        </w:tc>
        <w:tc>
          <w:tcPr>
            <w:tcW w:w="1984" w:type="dxa"/>
          </w:tcPr>
          <w:p w14:paraId="58459C47"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ZAmountP</w:t>
            </w:r>
          </w:p>
          <w:p w14:paraId="01893D7E"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eastAsia="Cambria" w:hAnsi="Lato" w:cs="Arial"/>
                <w:noProof w:val="0"/>
                <w:sz w:val="20"/>
                <w:szCs w:val="20"/>
                <w:lang w:val="pl-PL"/>
              </w:rPr>
              <w:lastRenderedPageBreak/>
              <w:t>Patrz reguła R10</w:t>
            </w:r>
          </w:p>
        </w:tc>
        <w:tc>
          <w:tcPr>
            <w:tcW w:w="1276" w:type="dxa"/>
          </w:tcPr>
          <w:p w14:paraId="0908BB41"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lastRenderedPageBreak/>
              <w:t>1..1</w:t>
            </w:r>
          </w:p>
        </w:tc>
      </w:tr>
    </w:tbl>
    <w:p w14:paraId="79C00F42" w14:textId="418E208A" w:rsidR="00104784" w:rsidRPr="007B6B11" w:rsidRDefault="00104784" w:rsidP="004E02BE">
      <w:pPr>
        <w:pStyle w:val="Z2PodpisRysunkuTabeli"/>
      </w:pPr>
      <w:bookmarkStart w:id="274" w:name="_Toc97503882"/>
      <w:bookmarkStart w:id="275" w:name="_Toc183172134"/>
      <w:r w:rsidRPr="007B6B11">
        <w:t xml:space="preserve">Rysunek </w:t>
      </w:r>
      <w:r w:rsidR="00E354C5">
        <w:fldChar w:fldCharType="begin"/>
      </w:r>
      <w:r w:rsidR="00E354C5">
        <w:instrText xml:space="preserve"> SEQ Rysunek \* ARABIC </w:instrText>
      </w:r>
      <w:r w:rsidR="00E354C5">
        <w:fldChar w:fldCharType="separate"/>
      </w:r>
      <w:r w:rsidR="006D48AD">
        <w:rPr>
          <w:noProof/>
        </w:rPr>
        <w:t>28</w:t>
      </w:r>
      <w:r w:rsidR="00E354C5">
        <w:fldChar w:fldCharType="end"/>
      </w:r>
      <w:r w:rsidRPr="007B6B11">
        <w:t>. Struktura elementu &lt;</w:t>
      </w:r>
      <w:r w:rsidRPr="007B6B11">
        <w:rPr>
          <w:b/>
        </w:rPr>
        <w:t xml:space="preserve"> CalculOfAmountOfExciseDutyType&gt; -</w:t>
      </w:r>
      <w:r w:rsidRPr="007B6B11">
        <w:t xml:space="preserve"> Obliczenie wysokości podatku akcyzowego dla załącznika AKC-4C.</w:t>
      </w:r>
      <w:bookmarkEnd w:id="274"/>
      <w:bookmarkEnd w:id="275"/>
    </w:p>
    <w:p w14:paraId="7CC94EEC" w14:textId="53CDBA8A" w:rsidR="007459ED" w:rsidRPr="007B6B11" w:rsidRDefault="007459ED" w:rsidP="004E02BE">
      <w:pPr>
        <w:pStyle w:val="Schema-Description"/>
        <w:rPr>
          <w:rFonts w:ascii="Lato" w:hAnsi="Lato"/>
        </w:rPr>
      </w:pPr>
      <w:r w:rsidRPr="007B6B11">
        <w:rPr>
          <w:rFonts w:ascii="Lato" w:hAnsi="Lato"/>
          <w:noProof/>
        </w:rPr>
        <w:drawing>
          <wp:inline distT="0" distB="0" distL="0" distR="0" wp14:anchorId="42A95660" wp14:editId="593D8A85">
            <wp:extent cx="4130040" cy="1409700"/>
            <wp:effectExtent l="19050" t="19050" r="22860" b="19050"/>
            <wp:docPr id="70" name="Obraz 70" descr="Rysunek przedstawia strukturę  elementu &lt; CalculOfAmountOfExciseDutyType&gt; - Obliczenie wysokości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Obraz 70" descr="Rysunek przedstawia strukturę  elementu &lt; CalculOfAmountOfExciseDutyType&gt; - Obliczenie wysokości podatku akcyzowego dla załącznika AKC-4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179590C6" w14:textId="362C1E23" w:rsidR="00E63BE4" w:rsidRPr="007B6B11" w:rsidRDefault="00E63BE4" w:rsidP="004E02BE">
      <w:pPr>
        <w:pStyle w:val="Z2PodpisRysunkuTabeli"/>
      </w:pPr>
      <w:bookmarkStart w:id="276" w:name="_Toc183172010"/>
      <w:r w:rsidRPr="007B6B11">
        <w:t xml:space="preserve">Tabela </w:t>
      </w:r>
      <w:r w:rsidR="00E354C5">
        <w:fldChar w:fldCharType="begin"/>
      </w:r>
      <w:r w:rsidR="00E354C5">
        <w:instrText xml:space="preserve"> SEQ Tabela \* ARABIC </w:instrText>
      </w:r>
      <w:r w:rsidR="00E354C5">
        <w:fldChar w:fldCharType="separate"/>
      </w:r>
      <w:r w:rsidR="006D48AD">
        <w:rPr>
          <w:noProof/>
        </w:rPr>
        <w:t>42</w:t>
      </w:r>
      <w:r w:rsidR="00E354C5">
        <w:fldChar w:fldCharType="end"/>
      </w:r>
      <w:r w:rsidRPr="007B6B11">
        <w:t>. Struktura elementu &lt; CleareanceExciseDutyType &gt; -Rozliczenie podatku akcyzowego dla załącznika AKC-4C.</w:t>
      </w:r>
      <w:bookmarkEnd w:id="27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63BE4" w:rsidRPr="007B6B11" w14:paraId="7B45C9D8" w14:textId="77777777" w:rsidTr="004F6B2A">
        <w:trPr>
          <w:trHeight w:val="213"/>
          <w:tblHeader/>
        </w:trPr>
        <w:tc>
          <w:tcPr>
            <w:tcW w:w="1788" w:type="dxa"/>
            <w:shd w:val="clear" w:color="auto" w:fill="D9D9D9" w:themeFill="background1" w:themeFillShade="D9"/>
          </w:tcPr>
          <w:p w14:paraId="77AD7053" w14:textId="77777777" w:rsidR="00E63BE4" w:rsidRPr="007B6B11" w:rsidRDefault="00E63BE4" w:rsidP="004E02BE">
            <w:pPr>
              <w:pStyle w:val="Z2Nagwektabeli"/>
              <w:rPr>
                <w:rFonts w:ascii="Lato" w:hAnsi="Lato" w:cs="Times New Roman"/>
                <w:szCs w:val="18"/>
              </w:rPr>
            </w:pPr>
            <w:r w:rsidRPr="007B6B11">
              <w:rPr>
                <w:rFonts w:ascii="Lato" w:hAnsi="Lato" w:cs="Times New Roman"/>
                <w:szCs w:val="18"/>
              </w:rPr>
              <w:t xml:space="preserve">Nazwa </w:t>
            </w:r>
          </w:p>
        </w:tc>
        <w:tc>
          <w:tcPr>
            <w:tcW w:w="3360" w:type="dxa"/>
            <w:shd w:val="clear" w:color="auto" w:fill="D9D9D9" w:themeFill="background1" w:themeFillShade="D9"/>
          </w:tcPr>
          <w:p w14:paraId="53BB0ED2" w14:textId="77777777" w:rsidR="00E63BE4" w:rsidRPr="007B6B11" w:rsidRDefault="00E63BE4" w:rsidP="004E02BE">
            <w:pPr>
              <w:pStyle w:val="Z2Nagwektabeli"/>
              <w:rPr>
                <w:rFonts w:ascii="Lato" w:hAnsi="Lato" w:cs="Times New Roman"/>
                <w:szCs w:val="18"/>
              </w:rPr>
            </w:pPr>
            <w:r w:rsidRPr="007B6B11">
              <w:rPr>
                <w:rFonts w:ascii="Lato" w:hAnsi="Lato" w:cs="Times New Roman"/>
                <w:szCs w:val="18"/>
              </w:rPr>
              <w:t>Opis</w:t>
            </w:r>
          </w:p>
        </w:tc>
        <w:tc>
          <w:tcPr>
            <w:tcW w:w="840" w:type="dxa"/>
            <w:shd w:val="clear" w:color="auto" w:fill="D9D9D9" w:themeFill="background1" w:themeFillShade="D9"/>
          </w:tcPr>
          <w:p w14:paraId="4A347311" w14:textId="77777777" w:rsidR="00E63BE4" w:rsidRPr="007B6B11" w:rsidRDefault="00E63BE4" w:rsidP="004E02BE">
            <w:pPr>
              <w:pStyle w:val="Z2Nagwektabeli"/>
              <w:rPr>
                <w:rFonts w:ascii="Lato" w:hAnsi="Lato" w:cs="Times New Roman"/>
                <w:szCs w:val="18"/>
              </w:rPr>
            </w:pPr>
            <w:r w:rsidRPr="007B6B11">
              <w:rPr>
                <w:rFonts w:ascii="Lato" w:hAnsi="Lato" w:cs="Times New Roman"/>
                <w:szCs w:val="18"/>
              </w:rPr>
              <w:t>Nr pola</w:t>
            </w:r>
          </w:p>
        </w:tc>
        <w:tc>
          <w:tcPr>
            <w:tcW w:w="2095" w:type="dxa"/>
            <w:shd w:val="clear" w:color="auto" w:fill="D9D9D9" w:themeFill="background1" w:themeFillShade="D9"/>
          </w:tcPr>
          <w:p w14:paraId="592F38C7" w14:textId="77777777" w:rsidR="00E63BE4" w:rsidRPr="007B6B11" w:rsidRDefault="00E63BE4" w:rsidP="004E02BE">
            <w:pPr>
              <w:pStyle w:val="Z2Nagwektabeli"/>
              <w:rPr>
                <w:rFonts w:ascii="Lato" w:hAnsi="Lato" w:cs="Times New Roman"/>
                <w:szCs w:val="18"/>
              </w:rPr>
            </w:pPr>
            <w:r w:rsidRPr="007B6B11">
              <w:rPr>
                <w:rFonts w:ascii="Lato" w:hAnsi="Lato" w:cs="Times New Roman"/>
                <w:szCs w:val="18"/>
              </w:rPr>
              <w:t>Typ, reguły</w:t>
            </w:r>
          </w:p>
        </w:tc>
        <w:tc>
          <w:tcPr>
            <w:tcW w:w="1197" w:type="dxa"/>
            <w:shd w:val="clear" w:color="auto" w:fill="D9D9D9" w:themeFill="background1" w:themeFillShade="D9"/>
          </w:tcPr>
          <w:p w14:paraId="03A20FD3" w14:textId="77777777" w:rsidR="00E63BE4" w:rsidRPr="007B6B11" w:rsidRDefault="00E63BE4" w:rsidP="004E02BE">
            <w:pPr>
              <w:pStyle w:val="Z2Nagwektabeli"/>
              <w:rPr>
                <w:rFonts w:ascii="Lato" w:hAnsi="Lato" w:cs="Times New Roman"/>
                <w:szCs w:val="18"/>
              </w:rPr>
            </w:pPr>
            <w:r w:rsidRPr="007B6B11">
              <w:rPr>
                <w:rFonts w:ascii="Lato" w:hAnsi="Lato" w:cs="Times New Roman"/>
                <w:szCs w:val="18"/>
              </w:rPr>
              <w:t>Liczebność</w:t>
            </w:r>
          </w:p>
        </w:tc>
      </w:tr>
      <w:tr w:rsidR="00E63BE4" w:rsidRPr="007B6B11" w14:paraId="638DF190" w14:textId="77777777" w:rsidTr="00F623F1">
        <w:trPr>
          <w:trHeight w:val="213"/>
        </w:trPr>
        <w:tc>
          <w:tcPr>
            <w:tcW w:w="1788" w:type="dxa"/>
          </w:tcPr>
          <w:p w14:paraId="19405941"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amountOfPrePayment</w:t>
            </w:r>
          </w:p>
        </w:tc>
        <w:tc>
          <w:tcPr>
            <w:tcW w:w="3360" w:type="dxa"/>
          </w:tcPr>
          <w:p w14:paraId="54ACC38A"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Przedpłata podatku akcyzowego.</w:t>
            </w:r>
          </w:p>
          <w:p w14:paraId="02D6766E" w14:textId="48D761E5"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Suma kwot z pozycji 22 i 23 deklaracji AKC-PA (</w:t>
            </w:r>
            <w:r w:rsidR="006D7202" w:rsidRPr="007B6B11">
              <w:rPr>
                <w:rStyle w:val="pole"/>
                <w:rFonts w:ascii="Lato" w:hAnsi="Lato" w:cs="Arial"/>
                <w:noProof w:val="0"/>
                <w:sz w:val="20"/>
                <w:szCs w:val="20"/>
                <w:lang w:val="pl-PL"/>
              </w:rPr>
              <w:t>C</w:t>
            </w:r>
            <w:r w:rsidRPr="007B6B11">
              <w:rPr>
                <w:rStyle w:val="pole"/>
                <w:rFonts w:ascii="Lato" w:hAnsi="Lato" w:cs="Arial"/>
                <w:noProof w:val="0"/>
                <w:sz w:val="20"/>
                <w:szCs w:val="20"/>
                <w:lang w:val="pl-PL"/>
              </w:rPr>
              <w:t>) złożonej za miesiąc, którego niniejsza deklaracja dotyczy.</w:t>
            </w:r>
          </w:p>
        </w:tc>
        <w:tc>
          <w:tcPr>
            <w:tcW w:w="840" w:type="dxa"/>
          </w:tcPr>
          <w:p w14:paraId="7889FFA6" w14:textId="4D72C943"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w:t>
            </w:r>
            <w:r w:rsidR="006D7202" w:rsidRPr="007B6B11">
              <w:rPr>
                <w:rStyle w:val="pole"/>
                <w:rFonts w:ascii="Lato" w:hAnsi="Lato" w:cs="Arial"/>
                <w:noProof w:val="0"/>
                <w:sz w:val="20"/>
                <w:szCs w:val="20"/>
                <w:lang w:val="pl-PL"/>
              </w:rPr>
              <w:t>5</w:t>
            </w:r>
          </w:p>
        </w:tc>
        <w:tc>
          <w:tcPr>
            <w:tcW w:w="2095" w:type="dxa"/>
          </w:tcPr>
          <w:p w14:paraId="61216B28"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ZAmountP</w:t>
            </w:r>
          </w:p>
          <w:p w14:paraId="5A18C502"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R11</w:t>
            </w:r>
          </w:p>
        </w:tc>
        <w:tc>
          <w:tcPr>
            <w:tcW w:w="1197" w:type="dxa"/>
          </w:tcPr>
          <w:p w14:paraId="034AB1A6"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E63BE4" w:rsidRPr="007B6B11" w14:paraId="08A1646B" w14:textId="77777777" w:rsidTr="00F623F1">
        <w:trPr>
          <w:trHeight w:val="213"/>
        </w:trPr>
        <w:tc>
          <w:tcPr>
            <w:tcW w:w="1788" w:type="dxa"/>
          </w:tcPr>
          <w:p w14:paraId="57790D5C"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taxChargeable</w:t>
            </w:r>
          </w:p>
        </w:tc>
        <w:tc>
          <w:tcPr>
            <w:tcW w:w="3360" w:type="dxa"/>
          </w:tcPr>
          <w:p w14:paraId="5A02706A"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Podatek należny. </w:t>
            </w:r>
          </w:p>
          <w:p w14:paraId="2A9F853A" w14:textId="1B7723A9"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Od kwoty z poz. 14 należy odjąć sumę kwot z poz. 1</w:t>
            </w:r>
            <w:r w:rsidR="00141222" w:rsidRPr="007B6B11">
              <w:rPr>
                <w:rStyle w:val="pole"/>
                <w:rFonts w:ascii="Lato" w:hAnsi="Lato" w:cs="Arial"/>
                <w:noProof w:val="0"/>
                <w:sz w:val="20"/>
                <w:szCs w:val="20"/>
                <w:lang w:val="pl-PL"/>
              </w:rPr>
              <w:t>5</w:t>
            </w:r>
            <w:r w:rsidRPr="007B6B11">
              <w:rPr>
                <w:rStyle w:val="pole"/>
                <w:rFonts w:ascii="Lato" w:hAnsi="Lato" w:cs="Arial"/>
                <w:noProof w:val="0"/>
                <w:sz w:val="20"/>
                <w:szCs w:val="20"/>
                <w:lang w:val="pl-PL"/>
              </w:rPr>
              <w:t>; jeżeli różnica jest liczbą ujemną, należy wpisać 0.</w:t>
            </w:r>
          </w:p>
        </w:tc>
        <w:tc>
          <w:tcPr>
            <w:tcW w:w="840" w:type="dxa"/>
          </w:tcPr>
          <w:p w14:paraId="44C6B911" w14:textId="5E6228A1"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w:t>
            </w:r>
            <w:r w:rsidR="006D7202" w:rsidRPr="007B6B11">
              <w:rPr>
                <w:rStyle w:val="pole"/>
                <w:rFonts w:ascii="Lato" w:hAnsi="Lato" w:cs="Arial"/>
                <w:noProof w:val="0"/>
                <w:sz w:val="20"/>
                <w:szCs w:val="20"/>
                <w:lang w:val="pl-PL"/>
              </w:rPr>
              <w:t>6</w:t>
            </w:r>
          </w:p>
        </w:tc>
        <w:tc>
          <w:tcPr>
            <w:tcW w:w="2095" w:type="dxa"/>
          </w:tcPr>
          <w:p w14:paraId="16B6A775"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ZAmountP</w:t>
            </w:r>
          </w:p>
          <w:p w14:paraId="7842E4A7"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R12</w:t>
            </w:r>
          </w:p>
        </w:tc>
        <w:tc>
          <w:tcPr>
            <w:tcW w:w="1197" w:type="dxa"/>
          </w:tcPr>
          <w:p w14:paraId="394AE0DE"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E63BE4" w:rsidRPr="007B6B11" w14:paraId="1F690F6C" w14:textId="77777777" w:rsidTr="00F623F1">
        <w:trPr>
          <w:trHeight w:val="213"/>
        </w:trPr>
        <w:tc>
          <w:tcPr>
            <w:tcW w:w="1788" w:type="dxa"/>
          </w:tcPr>
          <w:p w14:paraId="32960017"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surplusExcessPayment</w:t>
            </w:r>
          </w:p>
        </w:tc>
        <w:tc>
          <w:tcPr>
            <w:tcW w:w="3360" w:type="dxa"/>
          </w:tcPr>
          <w:p w14:paraId="3F8E3411" w14:textId="6BA084A6"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Nadwyżka </w:t>
            </w:r>
            <w:r w:rsidR="006D7202" w:rsidRPr="007B6B11">
              <w:rPr>
                <w:rStyle w:val="pole"/>
                <w:rFonts w:ascii="Lato" w:hAnsi="Lato" w:cs="Arial"/>
                <w:noProof w:val="0"/>
                <w:sz w:val="20"/>
                <w:szCs w:val="20"/>
                <w:lang w:val="pl-PL"/>
              </w:rPr>
              <w:t xml:space="preserve">przedpłaty </w:t>
            </w:r>
            <w:r w:rsidRPr="007B6B11">
              <w:rPr>
                <w:rStyle w:val="pole"/>
                <w:rFonts w:ascii="Lato" w:hAnsi="Lato" w:cs="Arial"/>
                <w:noProof w:val="0"/>
                <w:sz w:val="20"/>
                <w:szCs w:val="20"/>
                <w:lang w:val="pl-PL"/>
              </w:rPr>
              <w:t>(Nadwyżka przedpłaty – w przypadku produkcji poza składem podatkowym) Od sumy kwot z poz. 15</w:t>
            </w:r>
            <w:r w:rsidR="00141222" w:rsidRPr="007B6B11">
              <w:rPr>
                <w:rStyle w:val="pole"/>
                <w:rFonts w:ascii="Lato" w:hAnsi="Lato" w:cs="Arial"/>
                <w:noProof w:val="0"/>
                <w:sz w:val="20"/>
                <w:szCs w:val="20"/>
                <w:lang w:val="pl-PL"/>
              </w:rPr>
              <w:t xml:space="preserve"> </w:t>
            </w:r>
            <w:r w:rsidRPr="007B6B11">
              <w:rPr>
                <w:rStyle w:val="pole"/>
                <w:rFonts w:ascii="Lato" w:hAnsi="Lato" w:cs="Arial"/>
                <w:noProof w:val="0"/>
                <w:sz w:val="20"/>
                <w:szCs w:val="20"/>
                <w:lang w:val="pl-PL"/>
              </w:rPr>
              <w:t>należy odjąć kwotę z poz. 14; jeżeli różnica jest liczbą ujemną, należy wpisać 0.</w:t>
            </w:r>
          </w:p>
        </w:tc>
        <w:tc>
          <w:tcPr>
            <w:tcW w:w="840" w:type="dxa"/>
          </w:tcPr>
          <w:p w14:paraId="4D70557A" w14:textId="619C26E6"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w:t>
            </w:r>
            <w:r w:rsidR="006D7202" w:rsidRPr="007B6B11">
              <w:rPr>
                <w:rStyle w:val="pole"/>
                <w:rFonts w:ascii="Lato" w:hAnsi="Lato" w:cs="Arial"/>
                <w:noProof w:val="0"/>
                <w:sz w:val="20"/>
                <w:szCs w:val="20"/>
                <w:lang w:val="pl-PL"/>
              </w:rPr>
              <w:t>7</w:t>
            </w:r>
          </w:p>
        </w:tc>
        <w:tc>
          <w:tcPr>
            <w:tcW w:w="2095" w:type="dxa"/>
          </w:tcPr>
          <w:p w14:paraId="698C1956"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ZAmountP</w:t>
            </w:r>
          </w:p>
          <w:p w14:paraId="3EB4E749"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R13</w:t>
            </w:r>
          </w:p>
        </w:tc>
        <w:tc>
          <w:tcPr>
            <w:tcW w:w="1197" w:type="dxa"/>
          </w:tcPr>
          <w:p w14:paraId="3D19BCB4" w14:textId="77777777" w:rsidR="00E63BE4" w:rsidRPr="007B6B11" w:rsidRDefault="00E63BE4"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bl>
    <w:p w14:paraId="5A837D9D" w14:textId="3300CDAF" w:rsidR="00104784" w:rsidRPr="007B6B11" w:rsidRDefault="00104784" w:rsidP="004E02BE">
      <w:pPr>
        <w:pStyle w:val="Z2PodpisRysunkuTabeli"/>
      </w:pPr>
      <w:bookmarkStart w:id="277" w:name="_Toc97503883"/>
      <w:bookmarkStart w:id="278" w:name="_Toc183172135"/>
      <w:r w:rsidRPr="007B6B11">
        <w:t xml:space="preserve">Rysunek </w:t>
      </w:r>
      <w:r w:rsidR="00E354C5">
        <w:fldChar w:fldCharType="begin"/>
      </w:r>
      <w:r w:rsidR="00E354C5">
        <w:instrText xml:space="preserve"> SEQ Rysunek \* ARABIC </w:instrText>
      </w:r>
      <w:r w:rsidR="00E354C5">
        <w:fldChar w:fldCharType="separate"/>
      </w:r>
      <w:r w:rsidR="006D48AD">
        <w:rPr>
          <w:noProof/>
        </w:rPr>
        <w:t>29</w:t>
      </w:r>
      <w:r w:rsidR="00E354C5">
        <w:fldChar w:fldCharType="end"/>
      </w:r>
      <w:r w:rsidRPr="007B6B11">
        <w:t>. Struktura elementu &lt;</w:t>
      </w:r>
      <w:r w:rsidRPr="007B6B11">
        <w:rPr>
          <w:b/>
        </w:rPr>
        <w:t xml:space="preserve"> CleareanceExciseDutyType</w:t>
      </w:r>
      <w:r w:rsidRPr="007B6B11">
        <w:t xml:space="preserve"> &gt; -Rozliczenie podatku akcyzowego dla załącznika AKC-4C.</w:t>
      </w:r>
      <w:bookmarkEnd w:id="277"/>
      <w:bookmarkEnd w:id="278"/>
    </w:p>
    <w:p w14:paraId="5A42065E" w14:textId="7BA2B53A" w:rsidR="00E63BE4" w:rsidRPr="007B6B11" w:rsidRDefault="007459ED" w:rsidP="004E02BE">
      <w:r w:rsidRPr="007B6B11">
        <w:rPr>
          <w:noProof/>
        </w:rPr>
        <w:drawing>
          <wp:inline distT="0" distB="0" distL="0" distR="0" wp14:anchorId="6BA92F79" wp14:editId="4D1AACF5">
            <wp:extent cx="3787140" cy="990600"/>
            <wp:effectExtent l="19050" t="19050" r="22860" b="19050"/>
            <wp:docPr id="71" name="Obraz 71" descr="Rysunek przedstawia strukturę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Obraz 71" descr="Rysunek przedstawia strukturę  elementu &lt; CleareanceExciseDutyType &gt; -Rozliczenie podatku akcyzowego dla załącznika AKC-4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20F2018E" w14:textId="39099698" w:rsidR="006D7202" w:rsidRPr="007B6B11" w:rsidRDefault="006D7202" w:rsidP="004E02BE">
      <w:pPr>
        <w:pStyle w:val="Z2PodpisRysunkuTabeli"/>
      </w:pPr>
      <w:bookmarkStart w:id="279" w:name="_Toc183172011"/>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43</w:t>
      </w:r>
      <w:r w:rsidR="00E354C5">
        <w:fldChar w:fldCharType="end"/>
      </w:r>
      <w:r w:rsidRPr="007B6B11">
        <w:t>. Struktura &lt;ItemsType&gt;, Obliczenie wysokości podatku akcyzowego od poszczególnych wyrobów (podsumowanie pozycji) załącznika AKC-4C</w:t>
      </w:r>
      <w:bookmarkEnd w:id="27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D7202" w:rsidRPr="007B6B11" w14:paraId="107F5C28" w14:textId="77777777" w:rsidTr="004F6B2A">
        <w:trPr>
          <w:trHeight w:val="213"/>
          <w:tblHeader/>
        </w:trPr>
        <w:tc>
          <w:tcPr>
            <w:tcW w:w="1788" w:type="dxa"/>
            <w:shd w:val="clear" w:color="auto" w:fill="D9D9D9" w:themeFill="background1" w:themeFillShade="D9"/>
          </w:tcPr>
          <w:p w14:paraId="00314480" w14:textId="77777777" w:rsidR="006D7202" w:rsidRPr="007B6B11" w:rsidRDefault="006D7202" w:rsidP="004E02BE">
            <w:pPr>
              <w:pStyle w:val="Z2Nagwektabeli"/>
              <w:rPr>
                <w:rFonts w:ascii="Lato" w:hAnsi="Lato" w:cs="Times New Roman"/>
                <w:szCs w:val="18"/>
              </w:rPr>
            </w:pPr>
            <w:r w:rsidRPr="007B6B11">
              <w:rPr>
                <w:rFonts w:ascii="Lato" w:hAnsi="Lato" w:cs="Times New Roman"/>
                <w:szCs w:val="18"/>
              </w:rPr>
              <w:t xml:space="preserve">Nazwa </w:t>
            </w:r>
          </w:p>
        </w:tc>
        <w:tc>
          <w:tcPr>
            <w:tcW w:w="3360" w:type="dxa"/>
            <w:shd w:val="clear" w:color="auto" w:fill="D9D9D9" w:themeFill="background1" w:themeFillShade="D9"/>
          </w:tcPr>
          <w:p w14:paraId="7D1D9A8B" w14:textId="77777777" w:rsidR="006D7202" w:rsidRPr="007B6B11" w:rsidRDefault="006D7202" w:rsidP="004E02BE">
            <w:pPr>
              <w:pStyle w:val="Z2Nagwektabeli"/>
              <w:rPr>
                <w:rFonts w:ascii="Lato" w:hAnsi="Lato" w:cs="Times New Roman"/>
                <w:szCs w:val="18"/>
              </w:rPr>
            </w:pPr>
            <w:r w:rsidRPr="007B6B11">
              <w:rPr>
                <w:rFonts w:ascii="Lato" w:hAnsi="Lato" w:cs="Times New Roman"/>
                <w:szCs w:val="18"/>
              </w:rPr>
              <w:t>Opis</w:t>
            </w:r>
          </w:p>
        </w:tc>
        <w:tc>
          <w:tcPr>
            <w:tcW w:w="840" w:type="dxa"/>
            <w:shd w:val="clear" w:color="auto" w:fill="D9D9D9" w:themeFill="background1" w:themeFillShade="D9"/>
          </w:tcPr>
          <w:p w14:paraId="73BEC19A" w14:textId="77777777" w:rsidR="006D7202" w:rsidRPr="007B6B11" w:rsidRDefault="006D7202" w:rsidP="004E02BE">
            <w:pPr>
              <w:pStyle w:val="Z2Nagwektabeli"/>
              <w:rPr>
                <w:rFonts w:ascii="Lato" w:hAnsi="Lato" w:cs="Times New Roman"/>
                <w:szCs w:val="18"/>
              </w:rPr>
            </w:pPr>
            <w:r w:rsidRPr="007B6B11">
              <w:rPr>
                <w:rFonts w:ascii="Lato" w:hAnsi="Lato" w:cs="Times New Roman"/>
                <w:szCs w:val="18"/>
              </w:rPr>
              <w:t>Nr pola</w:t>
            </w:r>
          </w:p>
        </w:tc>
        <w:tc>
          <w:tcPr>
            <w:tcW w:w="2095" w:type="dxa"/>
            <w:shd w:val="clear" w:color="auto" w:fill="D9D9D9" w:themeFill="background1" w:themeFillShade="D9"/>
          </w:tcPr>
          <w:p w14:paraId="781629F4" w14:textId="77777777" w:rsidR="006D7202" w:rsidRPr="007B6B11" w:rsidRDefault="006D7202" w:rsidP="004E02BE">
            <w:pPr>
              <w:pStyle w:val="Z2Nagwektabeli"/>
              <w:rPr>
                <w:rFonts w:ascii="Lato" w:hAnsi="Lato" w:cs="Times New Roman"/>
                <w:szCs w:val="18"/>
              </w:rPr>
            </w:pPr>
            <w:r w:rsidRPr="007B6B11">
              <w:rPr>
                <w:rFonts w:ascii="Lato" w:hAnsi="Lato" w:cs="Times New Roman"/>
                <w:szCs w:val="18"/>
              </w:rPr>
              <w:t>Typ, reguły</w:t>
            </w:r>
          </w:p>
        </w:tc>
        <w:tc>
          <w:tcPr>
            <w:tcW w:w="1197" w:type="dxa"/>
            <w:shd w:val="clear" w:color="auto" w:fill="D9D9D9" w:themeFill="background1" w:themeFillShade="D9"/>
          </w:tcPr>
          <w:p w14:paraId="05545CF8" w14:textId="77777777" w:rsidR="006D7202" w:rsidRPr="007B6B11" w:rsidRDefault="006D7202" w:rsidP="004E02BE">
            <w:pPr>
              <w:pStyle w:val="Z2Nagwektabeli"/>
              <w:rPr>
                <w:rFonts w:ascii="Lato" w:hAnsi="Lato" w:cs="Times New Roman"/>
                <w:szCs w:val="18"/>
              </w:rPr>
            </w:pPr>
            <w:r w:rsidRPr="007B6B11">
              <w:rPr>
                <w:rFonts w:ascii="Lato" w:hAnsi="Lato" w:cs="Times New Roman"/>
                <w:szCs w:val="18"/>
              </w:rPr>
              <w:t>Liczebność</w:t>
            </w:r>
          </w:p>
        </w:tc>
      </w:tr>
      <w:tr w:rsidR="006D7202" w:rsidRPr="007B6B11" w14:paraId="56E0B856" w14:textId="77777777" w:rsidTr="00F623F1">
        <w:trPr>
          <w:trHeight w:val="213"/>
        </w:trPr>
        <w:tc>
          <w:tcPr>
            <w:tcW w:w="1788" w:type="dxa"/>
          </w:tcPr>
          <w:p w14:paraId="00FF17A4"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exportNumberOfGoods</w:t>
            </w:r>
          </w:p>
        </w:tc>
        <w:tc>
          <w:tcPr>
            <w:tcW w:w="3360" w:type="dxa"/>
          </w:tcPr>
          <w:p w14:paraId="553AAF64"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Sprzedaż na eksport.</w:t>
            </w:r>
          </w:p>
          <w:p w14:paraId="47676DBD" w14:textId="34CAA446"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Ilość wyrobów w hektolitrach </w:t>
            </w:r>
            <w:r w:rsidR="00141222" w:rsidRPr="007B6B11">
              <w:rPr>
                <w:rStyle w:val="pole"/>
                <w:rFonts w:ascii="Lato" w:hAnsi="Lato" w:cs="Arial"/>
                <w:noProof w:val="0"/>
                <w:sz w:val="20"/>
                <w:szCs w:val="20"/>
                <w:lang w:val="pl-PL"/>
              </w:rPr>
              <w:t>x stopień Plato (% m/m ekstraktu brzeczki podstawowej)</w:t>
            </w:r>
            <w:r w:rsidRPr="007B6B11">
              <w:rPr>
                <w:rStyle w:val="pole"/>
                <w:rFonts w:ascii="Lato" w:hAnsi="Lato" w:cs="Arial"/>
                <w:noProof w:val="0"/>
                <w:sz w:val="20"/>
                <w:szCs w:val="20"/>
                <w:lang w:val="pl-PL"/>
              </w:rPr>
              <w:t xml:space="preserve"> etylowego</w:t>
            </w:r>
            <w:r w:rsidR="00A22D86" w:rsidRPr="007B6B11">
              <w:rPr>
                <w:rStyle w:val="pole"/>
                <w:rFonts w:ascii="Lato" w:hAnsi="Lato" w:cs="Arial"/>
                <w:noProof w:val="0"/>
                <w:sz w:val="20"/>
                <w:szCs w:val="20"/>
                <w:lang w:val="pl-PL"/>
              </w:rPr>
              <w:t>)</w:t>
            </w:r>
            <w:r w:rsidRPr="007B6B11">
              <w:rPr>
                <w:rStyle w:val="pole"/>
                <w:rFonts w:ascii="Lato" w:hAnsi="Lato" w:cs="Arial"/>
                <w:noProof w:val="0"/>
                <w:sz w:val="20"/>
                <w:szCs w:val="20"/>
                <w:lang w:val="pl-PL"/>
              </w:rPr>
              <w:t xml:space="preserve"> (z dokładnością do dwóch miejsc po przecinku).</w:t>
            </w:r>
          </w:p>
        </w:tc>
        <w:tc>
          <w:tcPr>
            <w:tcW w:w="840" w:type="dxa"/>
          </w:tcPr>
          <w:p w14:paraId="65E9CBDE" w14:textId="66F71D2D"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272</w:t>
            </w:r>
          </w:p>
        </w:tc>
        <w:tc>
          <w:tcPr>
            <w:tcW w:w="2095" w:type="dxa"/>
          </w:tcPr>
          <w:p w14:paraId="553EE62E"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ZAmountC</w:t>
            </w:r>
          </w:p>
        </w:tc>
        <w:tc>
          <w:tcPr>
            <w:tcW w:w="1197" w:type="dxa"/>
          </w:tcPr>
          <w:p w14:paraId="69114714"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6D7202" w:rsidRPr="007B6B11" w14:paraId="580A59DC" w14:textId="77777777" w:rsidTr="00F623F1">
        <w:trPr>
          <w:trHeight w:val="213"/>
        </w:trPr>
        <w:tc>
          <w:tcPr>
            <w:tcW w:w="1788" w:type="dxa"/>
          </w:tcPr>
          <w:p w14:paraId="060C8E91"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exportTaxRate</w:t>
            </w:r>
          </w:p>
        </w:tc>
        <w:tc>
          <w:tcPr>
            <w:tcW w:w="3360" w:type="dxa"/>
          </w:tcPr>
          <w:p w14:paraId="2AC6038E"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Sprzedaż na eksport.</w:t>
            </w:r>
          </w:p>
          <w:p w14:paraId="09831EE1" w14:textId="3DC6EFF3"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Stawka podatku (z dokładnością do </w:t>
            </w:r>
            <w:r w:rsidR="006A1FA9" w:rsidRPr="007B6B11">
              <w:rPr>
                <w:rStyle w:val="pole"/>
                <w:rFonts w:ascii="Lato" w:hAnsi="Lato" w:cs="Arial"/>
                <w:noProof w:val="0"/>
                <w:sz w:val="20"/>
                <w:szCs w:val="20"/>
                <w:lang w:val="pl-PL"/>
              </w:rPr>
              <w:t>trzech</w:t>
            </w:r>
            <w:r w:rsidRPr="007B6B11">
              <w:rPr>
                <w:rStyle w:val="pole"/>
                <w:rFonts w:ascii="Lato" w:hAnsi="Lato" w:cs="Arial"/>
                <w:noProof w:val="0"/>
                <w:sz w:val="20"/>
                <w:szCs w:val="20"/>
                <w:lang w:val="pl-PL"/>
              </w:rPr>
              <w:t xml:space="preserve"> miejsc po przecinku).</w:t>
            </w:r>
          </w:p>
        </w:tc>
        <w:tc>
          <w:tcPr>
            <w:tcW w:w="840" w:type="dxa"/>
          </w:tcPr>
          <w:p w14:paraId="06444B60" w14:textId="469E0FAF"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273</w:t>
            </w:r>
          </w:p>
        </w:tc>
        <w:tc>
          <w:tcPr>
            <w:tcW w:w="2095" w:type="dxa"/>
          </w:tcPr>
          <w:p w14:paraId="050C46BE" w14:textId="174B7FD5"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w:t>
            </w:r>
            <w:r w:rsidR="00CF77E7" w:rsidRPr="007B6B11">
              <w:rPr>
                <w:rStyle w:val="pole"/>
                <w:rFonts w:ascii="Lato" w:hAnsi="Lato" w:cs="Arial"/>
                <w:noProof w:val="0"/>
                <w:sz w:val="20"/>
                <w:szCs w:val="20"/>
                <w:lang w:val="pl-PL"/>
              </w:rPr>
              <w:t>E</w:t>
            </w:r>
          </w:p>
        </w:tc>
        <w:tc>
          <w:tcPr>
            <w:tcW w:w="1197" w:type="dxa"/>
          </w:tcPr>
          <w:p w14:paraId="4302A896"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6D7202" w:rsidRPr="007B6B11" w14:paraId="6314C0EF" w14:textId="77777777" w:rsidTr="00F623F1">
        <w:trPr>
          <w:trHeight w:val="213"/>
        </w:trPr>
        <w:tc>
          <w:tcPr>
            <w:tcW w:w="1788" w:type="dxa"/>
          </w:tcPr>
          <w:p w14:paraId="20261ED2"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exportAmountOfTax</w:t>
            </w:r>
          </w:p>
        </w:tc>
        <w:tc>
          <w:tcPr>
            <w:tcW w:w="3360" w:type="dxa"/>
          </w:tcPr>
          <w:p w14:paraId="71792638"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Sprzedaż na eksport.</w:t>
            </w:r>
          </w:p>
          <w:p w14:paraId="4FBC1A92" w14:textId="27188D7A" w:rsidR="006D7202" w:rsidRPr="007B6B11" w:rsidRDefault="002C70AC"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Podatek akcyzowy (</w:t>
            </w:r>
            <w:r w:rsidR="006D7202" w:rsidRPr="007B6B11">
              <w:rPr>
                <w:rStyle w:val="pole"/>
                <w:rFonts w:ascii="Lato" w:hAnsi="Lato" w:cs="Arial"/>
                <w:noProof w:val="0"/>
                <w:sz w:val="20"/>
                <w:szCs w:val="20"/>
                <w:lang w:val="pl-PL"/>
              </w:rPr>
              <w:t>w zł.</w:t>
            </w:r>
            <w:r w:rsidRPr="007B6B11">
              <w:rPr>
                <w:rStyle w:val="pole"/>
                <w:rFonts w:ascii="Lato" w:hAnsi="Lato" w:cs="Arial"/>
                <w:noProof w:val="0"/>
                <w:sz w:val="20"/>
                <w:szCs w:val="20"/>
                <w:lang w:val="pl-PL"/>
              </w:rPr>
              <w:t>)</w:t>
            </w:r>
          </w:p>
        </w:tc>
        <w:tc>
          <w:tcPr>
            <w:tcW w:w="840" w:type="dxa"/>
          </w:tcPr>
          <w:p w14:paraId="7E541FFD" w14:textId="1B4A2B4B"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274</w:t>
            </w:r>
          </w:p>
        </w:tc>
        <w:tc>
          <w:tcPr>
            <w:tcW w:w="2095" w:type="dxa"/>
          </w:tcPr>
          <w:p w14:paraId="7C5C1BA7"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ZAmountP</w:t>
            </w:r>
          </w:p>
        </w:tc>
        <w:tc>
          <w:tcPr>
            <w:tcW w:w="1197" w:type="dxa"/>
          </w:tcPr>
          <w:p w14:paraId="749DC17D"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6D7202" w:rsidRPr="007B6B11" w14:paraId="5EE47BF8" w14:textId="77777777" w:rsidTr="00F623F1">
        <w:trPr>
          <w:trHeight w:val="213"/>
        </w:trPr>
        <w:tc>
          <w:tcPr>
            <w:tcW w:w="1788" w:type="dxa"/>
          </w:tcPr>
          <w:p w14:paraId="2E3A79A6"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totalNumberOfGoods</w:t>
            </w:r>
          </w:p>
        </w:tc>
        <w:tc>
          <w:tcPr>
            <w:tcW w:w="3360" w:type="dxa"/>
          </w:tcPr>
          <w:p w14:paraId="1459B391"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Razem.</w:t>
            </w:r>
          </w:p>
          <w:p w14:paraId="504A887B" w14:textId="3ABDF5EC"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Ilość wyrobów w hektolitrach </w:t>
            </w:r>
            <w:r w:rsidR="00A22D86" w:rsidRPr="007B6B11">
              <w:rPr>
                <w:rStyle w:val="pole"/>
                <w:rFonts w:ascii="Lato" w:hAnsi="Lato" w:cs="Arial"/>
                <w:noProof w:val="0"/>
                <w:sz w:val="20"/>
                <w:szCs w:val="20"/>
                <w:lang w:val="pl-PL"/>
              </w:rPr>
              <w:t>x stopień Plato (% m/m ekstraktu brzeczki podstawowej) etylowego)</w:t>
            </w:r>
            <w:r w:rsidRPr="007B6B11">
              <w:rPr>
                <w:rStyle w:val="pole"/>
                <w:rFonts w:ascii="Lato" w:hAnsi="Lato" w:cs="Arial"/>
                <w:noProof w:val="0"/>
                <w:sz w:val="20"/>
                <w:szCs w:val="20"/>
                <w:lang w:val="pl-PL"/>
              </w:rPr>
              <w:t xml:space="preserve"> (z dokładnością do dwóch miejsc po przecinku).</w:t>
            </w:r>
          </w:p>
        </w:tc>
        <w:tc>
          <w:tcPr>
            <w:tcW w:w="840" w:type="dxa"/>
          </w:tcPr>
          <w:p w14:paraId="5662C979" w14:textId="44501F8F"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275</w:t>
            </w:r>
          </w:p>
        </w:tc>
        <w:tc>
          <w:tcPr>
            <w:tcW w:w="2095" w:type="dxa"/>
          </w:tcPr>
          <w:p w14:paraId="26D80B4A"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ZAmountC</w:t>
            </w:r>
          </w:p>
          <w:p w14:paraId="4935D1AD"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R14</w:t>
            </w:r>
          </w:p>
        </w:tc>
        <w:tc>
          <w:tcPr>
            <w:tcW w:w="1197" w:type="dxa"/>
          </w:tcPr>
          <w:p w14:paraId="30B9B1BD"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6D7202" w:rsidRPr="007B6B11" w14:paraId="54855311" w14:textId="77777777" w:rsidTr="00F623F1">
        <w:trPr>
          <w:trHeight w:val="213"/>
        </w:trPr>
        <w:tc>
          <w:tcPr>
            <w:tcW w:w="1788" w:type="dxa"/>
          </w:tcPr>
          <w:p w14:paraId="7E74D0E7"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totalAmountOfTax</w:t>
            </w:r>
          </w:p>
        </w:tc>
        <w:tc>
          <w:tcPr>
            <w:tcW w:w="3360" w:type="dxa"/>
          </w:tcPr>
          <w:p w14:paraId="627F18C4"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Razem.</w:t>
            </w:r>
          </w:p>
          <w:p w14:paraId="40E5F1F1" w14:textId="1963B27B" w:rsidR="006D7202" w:rsidRPr="007B6B11" w:rsidRDefault="002C70AC"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Podatek akcyzowy</w:t>
            </w:r>
            <w:r w:rsidR="004E7BE5" w:rsidRPr="007B6B11">
              <w:rPr>
                <w:rStyle w:val="pole"/>
                <w:rFonts w:ascii="Lato" w:hAnsi="Lato" w:cs="Arial"/>
                <w:noProof w:val="0"/>
                <w:sz w:val="20"/>
                <w:szCs w:val="20"/>
                <w:lang w:val="pl-PL"/>
              </w:rPr>
              <w:t xml:space="preserve"> (</w:t>
            </w:r>
            <w:r w:rsidR="006D7202" w:rsidRPr="007B6B11">
              <w:rPr>
                <w:rStyle w:val="pole"/>
                <w:rFonts w:ascii="Lato" w:hAnsi="Lato" w:cs="Arial"/>
                <w:noProof w:val="0"/>
                <w:sz w:val="20"/>
                <w:szCs w:val="20"/>
                <w:lang w:val="pl-PL"/>
              </w:rPr>
              <w:t>w zł.</w:t>
            </w:r>
            <w:r w:rsidR="004E7BE5" w:rsidRPr="007B6B11">
              <w:rPr>
                <w:rStyle w:val="pole"/>
                <w:rFonts w:ascii="Lato" w:hAnsi="Lato" w:cs="Arial"/>
                <w:noProof w:val="0"/>
                <w:sz w:val="20"/>
                <w:szCs w:val="20"/>
                <w:lang w:val="pl-PL"/>
              </w:rPr>
              <w:t>)</w:t>
            </w:r>
          </w:p>
        </w:tc>
        <w:tc>
          <w:tcPr>
            <w:tcW w:w="840" w:type="dxa"/>
          </w:tcPr>
          <w:p w14:paraId="507F831E" w14:textId="7A2A7F93"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276</w:t>
            </w:r>
          </w:p>
        </w:tc>
        <w:tc>
          <w:tcPr>
            <w:tcW w:w="2095" w:type="dxa"/>
          </w:tcPr>
          <w:p w14:paraId="46D5E433"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ZAmountP</w:t>
            </w:r>
          </w:p>
          <w:p w14:paraId="16A04B40"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R15</w:t>
            </w:r>
          </w:p>
        </w:tc>
        <w:tc>
          <w:tcPr>
            <w:tcW w:w="1197" w:type="dxa"/>
          </w:tcPr>
          <w:p w14:paraId="1E739E1C"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6D7202" w:rsidRPr="007B6B11" w14:paraId="56D904A3" w14:textId="77777777" w:rsidTr="00F623F1">
        <w:trPr>
          <w:trHeight w:val="213"/>
        </w:trPr>
        <w:tc>
          <w:tcPr>
            <w:tcW w:w="1788" w:type="dxa"/>
          </w:tcPr>
          <w:p w14:paraId="19D0842D"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Item</w:t>
            </w:r>
          </w:p>
        </w:tc>
        <w:tc>
          <w:tcPr>
            <w:tcW w:w="3360" w:type="dxa"/>
          </w:tcPr>
          <w:p w14:paraId="6F6B7362"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Obliczenie wysokości podatku akcyzowego od poszczególnych wyrobów.</w:t>
            </w:r>
          </w:p>
        </w:tc>
        <w:tc>
          <w:tcPr>
            <w:tcW w:w="840" w:type="dxa"/>
          </w:tcPr>
          <w:p w14:paraId="083669EC"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F</w:t>
            </w:r>
          </w:p>
        </w:tc>
        <w:tc>
          <w:tcPr>
            <w:tcW w:w="2095" w:type="dxa"/>
          </w:tcPr>
          <w:p w14:paraId="2A8A24D4"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ItemType</w:t>
            </w:r>
          </w:p>
        </w:tc>
        <w:tc>
          <w:tcPr>
            <w:tcW w:w="1197" w:type="dxa"/>
          </w:tcPr>
          <w:p w14:paraId="10B3A54C" w14:textId="77777777" w:rsidR="006D7202" w:rsidRPr="007B6B11" w:rsidRDefault="006D7202"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0..99</w:t>
            </w:r>
          </w:p>
        </w:tc>
      </w:tr>
    </w:tbl>
    <w:p w14:paraId="1D106118" w14:textId="77777777" w:rsidR="00637A1C" w:rsidRDefault="00637A1C">
      <w:pPr>
        <w:spacing w:before="0" w:after="0" w:line="240" w:lineRule="auto"/>
        <w:rPr>
          <w:bCs/>
          <w:sz w:val="22"/>
          <w:szCs w:val="20"/>
        </w:rPr>
      </w:pPr>
      <w:bookmarkStart w:id="280" w:name="_Toc97503884"/>
      <w:r>
        <w:br w:type="page"/>
      </w:r>
    </w:p>
    <w:p w14:paraId="07E1986F" w14:textId="1E038C68" w:rsidR="00104784" w:rsidRPr="007B6B11" w:rsidRDefault="00104784" w:rsidP="004E02BE">
      <w:pPr>
        <w:pStyle w:val="Z2PodpisRysunkuTabeli"/>
      </w:pPr>
      <w:bookmarkStart w:id="281" w:name="_Toc183172136"/>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30</w:t>
      </w:r>
      <w:r w:rsidR="00E354C5">
        <w:fldChar w:fldCharType="end"/>
      </w:r>
      <w:r w:rsidRPr="007B6B11">
        <w:t>. Struktura &lt;ItemsType&gt;, Obliczenie wysokości podatku akcyzowego od poszczególnych wyrobów (podsumowanie pozycji) załącznika AKC-4C.</w:t>
      </w:r>
      <w:bookmarkEnd w:id="280"/>
      <w:bookmarkEnd w:id="281"/>
    </w:p>
    <w:p w14:paraId="29C73C28" w14:textId="6A29F098" w:rsidR="006D7202" w:rsidRPr="007B6B11" w:rsidRDefault="007459ED" w:rsidP="004E02BE">
      <w:r w:rsidRPr="007B6B11">
        <w:rPr>
          <w:noProof/>
        </w:rPr>
        <w:drawing>
          <wp:inline distT="0" distB="0" distL="0" distR="0" wp14:anchorId="44B9A34D" wp14:editId="252B448B">
            <wp:extent cx="5753100" cy="3025140"/>
            <wp:effectExtent l="19050" t="19050" r="19050" b="22860"/>
            <wp:docPr id="72" name="Obraz 72" descr="Rysunek przedstawia strukturę  &lt;ItemsType&gt;, Obliczenie wysokości podatku akcyzowego od poszczególnych wyrobów (podsumowani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Obraz 72" descr="Rysunek przedstawia strukturę  &lt;ItemsType&gt;, Obliczenie wysokości podatku akcyzowego od poszczególnych wyrobów (podsumowanie pozycji) załącznika AKC-4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3100" cy="3025140"/>
                    </a:xfrm>
                    <a:prstGeom prst="rect">
                      <a:avLst/>
                    </a:prstGeom>
                    <a:noFill/>
                    <a:ln>
                      <a:solidFill>
                        <a:schemeClr val="tx1"/>
                      </a:solidFill>
                    </a:ln>
                  </pic:spPr>
                </pic:pic>
              </a:graphicData>
            </a:graphic>
          </wp:inline>
        </w:drawing>
      </w:r>
    </w:p>
    <w:p w14:paraId="1761DC14" w14:textId="1A6828C9" w:rsidR="006D7202" w:rsidRPr="007B6B11" w:rsidRDefault="006D7202" w:rsidP="004E02BE">
      <w:pPr>
        <w:pStyle w:val="Z2PodpisRysunkuTabeli"/>
      </w:pPr>
      <w:bookmarkStart w:id="282" w:name="_Toc183172012"/>
      <w:r w:rsidRPr="007B6B11">
        <w:t xml:space="preserve">Tabela </w:t>
      </w:r>
      <w:r w:rsidR="00E354C5">
        <w:fldChar w:fldCharType="begin"/>
      </w:r>
      <w:r w:rsidR="00E354C5">
        <w:instrText xml:space="preserve"> SEQ Tabela \* ARABIC </w:instrText>
      </w:r>
      <w:r w:rsidR="00E354C5">
        <w:fldChar w:fldCharType="separate"/>
      </w:r>
      <w:r w:rsidR="006D48AD">
        <w:rPr>
          <w:noProof/>
        </w:rPr>
        <w:t>44</w:t>
      </w:r>
      <w:r w:rsidR="00E354C5">
        <w:fldChar w:fldCharType="end"/>
      </w:r>
      <w:r w:rsidRPr="007B6B11">
        <w:t>. Struktura &lt;ItemType&gt;, Obliczenie wysokości podatku akcyzowego od poszczególnych wyrobów (składowe pozycji) załącznika AKC-4C.</w:t>
      </w:r>
      <w:bookmarkEnd w:id="28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7B6B11" w14:paraId="7452D70B" w14:textId="77777777" w:rsidTr="004F6B2A">
        <w:trPr>
          <w:trHeight w:val="213"/>
          <w:tblHeader/>
        </w:trPr>
        <w:tc>
          <w:tcPr>
            <w:tcW w:w="1788" w:type="dxa"/>
            <w:shd w:val="clear" w:color="auto" w:fill="D9D9D9" w:themeFill="background1" w:themeFillShade="D9"/>
          </w:tcPr>
          <w:p w14:paraId="6F77D40B" w14:textId="77777777" w:rsidR="005B4F15" w:rsidRPr="007B6B11" w:rsidRDefault="005B4F15" w:rsidP="004E02BE">
            <w:pPr>
              <w:pStyle w:val="naglowektabeli"/>
            </w:pPr>
            <w:r w:rsidRPr="007B6B11">
              <w:t xml:space="preserve">Nazwa </w:t>
            </w:r>
          </w:p>
        </w:tc>
        <w:tc>
          <w:tcPr>
            <w:tcW w:w="3360" w:type="dxa"/>
            <w:shd w:val="clear" w:color="auto" w:fill="D9D9D9" w:themeFill="background1" w:themeFillShade="D9"/>
          </w:tcPr>
          <w:p w14:paraId="630E9FC8" w14:textId="77777777" w:rsidR="005B4F15" w:rsidRPr="007B6B11" w:rsidRDefault="005B4F15" w:rsidP="004E02BE">
            <w:pPr>
              <w:pStyle w:val="naglowektabeli"/>
            </w:pPr>
            <w:r w:rsidRPr="007B6B11">
              <w:t>Opis</w:t>
            </w:r>
          </w:p>
        </w:tc>
        <w:tc>
          <w:tcPr>
            <w:tcW w:w="840" w:type="dxa"/>
            <w:shd w:val="clear" w:color="auto" w:fill="D9D9D9" w:themeFill="background1" w:themeFillShade="D9"/>
          </w:tcPr>
          <w:p w14:paraId="4314AA2D" w14:textId="77777777" w:rsidR="005B4F15" w:rsidRPr="007B6B11" w:rsidRDefault="005B4F15" w:rsidP="004E02BE">
            <w:pPr>
              <w:pStyle w:val="naglowektabeli"/>
            </w:pPr>
            <w:r w:rsidRPr="007B6B11">
              <w:t>Nr pola</w:t>
            </w:r>
          </w:p>
        </w:tc>
        <w:tc>
          <w:tcPr>
            <w:tcW w:w="2095" w:type="dxa"/>
            <w:shd w:val="clear" w:color="auto" w:fill="D9D9D9" w:themeFill="background1" w:themeFillShade="D9"/>
          </w:tcPr>
          <w:p w14:paraId="0AD1571E" w14:textId="77777777" w:rsidR="005B4F15" w:rsidRPr="007B6B11" w:rsidRDefault="005B4F15" w:rsidP="004E02BE">
            <w:pPr>
              <w:pStyle w:val="naglowektabeli"/>
            </w:pPr>
            <w:r w:rsidRPr="007B6B11">
              <w:t>Typ, reguły</w:t>
            </w:r>
          </w:p>
        </w:tc>
        <w:tc>
          <w:tcPr>
            <w:tcW w:w="1197" w:type="dxa"/>
            <w:shd w:val="clear" w:color="auto" w:fill="D9D9D9" w:themeFill="background1" w:themeFillShade="D9"/>
          </w:tcPr>
          <w:p w14:paraId="1C07DA6A" w14:textId="77777777" w:rsidR="005B4F15" w:rsidRPr="007B6B11" w:rsidRDefault="005B4F15" w:rsidP="004E02BE">
            <w:pPr>
              <w:pStyle w:val="naglowektabeli"/>
            </w:pPr>
            <w:r w:rsidRPr="007B6B11">
              <w:t>Liczebność</w:t>
            </w:r>
          </w:p>
        </w:tc>
      </w:tr>
      <w:tr w:rsidR="005B4F15" w:rsidRPr="007B6B11" w14:paraId="06C9DA0E" w14:textId="77777777" w:rsidTr="00F623F1">
        <w:trPr>
          <w:trHeight w:val="213"/>
        </w:trPr>
        <w:tc>
          <w:tcPr>
            <w:tcW w:w="1788" w:type="dxa"/>
          </w:tcPr>
          <w:p w14:paraId="2910A63A"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id</w:t>
            </w:r>
          </w:p>
        </w:tc>
        <w:tc>
          <w:tcPr>
            <w:tcW w:w="3360" w:type="dxa"/>
          </w:tcPr>
          <w:p w14:paraId="7EC5C1D4"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Liczba porządkowa.</w:t>
            </w:r>
          </w:p>
        </w:tc>
        <w:tc>
          <w:tcPr>
            <w:tcW w:w="840" w:type="dxa"/>
          </w:tcPr>
          <w:p w14:paraId="03A9DC27"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F.a</w:t>
            </w:r>
          </w:p>
        </w:tc>
        <w:tc>
          <w:tcPr>
            <w:tcW w:w="2095" w:type="dxa"/>
          </w:tcPr>
          <w:p w14:paraId="266F7AA5"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ZNumeric</w:t>
            </w:r>
          </w:p>
        </w:tc>
        <w:tc>
          <w:tcPr>
            <w:tcW w:w="1197" w:type="dxa"/>
          </w:tcPr>
          <w:p w14:paraId="1DC0C171"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5B4F15" w:rsidRPr="007B6B11" w14:paraId="58C4AB42" w14:textId="77777777" w:rsidTr="00F623F1">
        <w:trPr>
          <w:trHeight w:val="213"/>
        </w:trPr>
        <w:tc>
          <w:tcPr>
            <w:tcW w:w="1788" w:type="dxa"/>
          </w:tcPr>
          <w:p w14:paraId="08BF01F0"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groupOfGoodsName</w:t>
            </w:r>
          </w:p>
        </w:tc>
        <w:tc>
          <w:tcPr>
            <w:tcW w:w="3360" w:type="dxa"/>
          </w:tcPr>
          <w:p w14:paraId="22BA062B"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Nazwa grupy wyrobów, dla których ustalono odrębne stawki podatkowe</w:t>
            </w:r>
          </w:p>
        </w:tc>
        <w:tc>
          <w:tcPr>
            <w:tcW w:w="840" w:type="dxa"/>
          </w:tcPr>
          <w:p w14:paraId="558B5904"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F.b</w:t>
            </w:r>
          </w:p>
        </w:tc>
        <w:tc>
          <w:tcPr>
            <w:tcW w:w="2095" w:type="dxa"/>
          </w:tcPr>
          <w:p w14:paraId="5DE2CD89"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ZCharacter</w:t>
            </w:r>
          </w:p>
          <w:p w14:paraId="60F3EDDD" w14:textId="303CB276"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R16</w:t>
            </w:r>
            <w:r w:rsidRPr="007B6B11">
              <w:rPr>
                <w:rStyle w:val="pole"/>
                <w:rFonts w:ascii="Lato" w:hAnsi="Lato" w:cs="Arial"/>
                <w:noProof w:val="0"/>
                <w:sz w:val="20"/>
                <w:szCs w:val="20"/>
                <w:lang w:val="pl-PL"/>
              </w:rPr>
              <w:fldChar w:fldCharType="begin"/>
            </w:r>
            <w:r w:rsidRPr="007B6B11">
              <w:rPr>
                <w:rStyle w:val="pole"/>
                <w:rFonts w:ascii="Lato" w:hAnsi="Lato" w:cs="Arial"/>
                <w:noProof w:val="0"/>
                <w:sz w:val="20"/>
                <w:szCs w:val="20"/>
                <w:lang w:val="pl-PL"/>
              </w:rPr>
              <w:instrText xml:space="preserve"> REF AKC4LType </w:instrText>
            </w:r>
            <w:r w:rsidR="007459ED" w:rsidRPr="007B6B11">
              <w:rPr>
                <w:rStyle w:val="pole"/>
                <w:rFonts w:ascii="Lato" w:hAnsi="Lato" w:cs="Arial"/>
                <w:noProof w:val="0"/>
                <w:sz w:val="20"/>
                <w:szCs w:val="20"/>
                <w:lang w:val="pl-PL"/>
              </w:rPr>
              <w:instrText xml:space="preserve"> \* MERGEFORMAT </w:instrText>
            </w:r>
            <w:r w:rsidRPr="007B6B11">
              <w:rPr>
                <w:rStyle w:val="pole"/>
                <w:rFonts w:ascii="Lato" w:hAnsi="Lato" w:cs="Arial"/>
                <w:noProof w:val="0"/>
                <w:sz w:val="20"/>
                <w:szCs w:val="20"/>
                <w:lang w:val="pl-PL"/>
              </w:rPr>
              <w:fldChar w:fldCharType="separate"/>
            </w:r>
            <w:r w:rsidR="006D48AD">
              <w:rPr>
                <w:rStyle w:val="pole"/>
                <w:rFonts w:ascii="Lato" w:hAnsi="Lato" w:cs="Arial"/>
                <w:b/>
                <w:bCs/>
                <w:noProof w:val="0"/>
                <w:sz w:val="20"/>
                <w:szCs w:val="20"/>
                <w:lang w:val="pl-PL"/>
              </w:rPr>
              <w:t>Błąd! Nie można odnaleźć źródła odwołania.</w:t>
            </w:r>
            <w:r w:rsidRPr="007B6B11">
              <w:rPr>
                <w:rStyle w:val="pole"/>
                <w:rFonts w:ascii="Lato" w:hAnsi="Lato" w:cs="Arial"/>
                <w:noProof w:val="0"/>
                <w:sz w:val="20"/>
                <w:szCs w:val="20"/>
                <w:lang w:val="pl-PL"/>
              </w:rPr>
              <w:fldChar w:fldCharType="end"/>
            </w:r>
          </w:p>
        </w:tc>
        <w:tc>
          <w:tcPr>
            <w:tcW w:w="1197" w:type="dxa"/>
          </w:tcPr>
          <w:p w14:paraId="08F9231C"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5B4F15" w:rsidRPr="007B6B11" w14:paraId="6458F907" w14:textId="77777777" w:rsidTr="00F623F1">
        <w:trPr>
          <w:trHeight w:val="213"/>
        </w:trPr>
        <w:tc>
          <w:tcPr>
            <w:tcW w:w="1788" w:type="dxa"/>
          </w:tcPr>
          <w:p w14:paraId="0BEAE4C3"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shortages</w:t>
            </w:r>
          </w:p>
        </w:tc>
        <w:tc>
          <w:tcPr>
            <w:tcW w:w="3360" w:type="dxa"/>
          </w:tcPr>
          <w:p w14:paraId="4D56C1E3"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Możliwość oznaczenia w przypadku wykazywania ubytków wyrobów akcyzowych (przekraczających normy dopuszczalnych ubytków) lub całkowitego zniszczenia wyrobów.</w:t>
            </w:r>
          </w:p>
        </w:tc>
        <w:tc>
          <w:tcPr>
            <w:tcW w:w="840" w:type="dxa"/>
          </w:tcPr>
          <w:p w14:paraId="14591263"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F.b</w:t>
            </w:r>
          </w:p>
        </w:tc>
        <w:tc>
          <w:tcPr>
            <w:tcW w:w="2095" w:type="dxa"/>
          </w:tcPr>
          <w:p w14:paraId="3823092D"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ZShortages</w:t>
            </w:r>
          </w:p>
          <w:p w14:paraId="3323D971"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R17</w:t>
            </w:r>
          </w:p>
        </w:tc>
        <w:tc>
          <w:tcPr>
            <w:tcW w:w="1197" w:type="dxa"/>
          </w:tcPr>
          <w:p w14:paraId="01599294"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5B4F15" w:rsidRPr="007B6B11" w14:paraId="43E5352D" w14:textId="77777777" w:rsidTr="00F623F1">
        <w:trPr>
          <w:trHeight w:val="213"/>
        </w:trPr>
        <w:tc>
          <w:tcPr>
            <w:tcW w:w="1788" w:type="dxa"/>
          </w:tcPr>
          <w:p w14:paraId="44566367"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codeCN</w:t>
            </w:r>
          </w:p>
        </w:tc>
        <w:tc>
          <w:tcPr>
            <w:tcW w:w="3360" w:type="dxa"/>
          </w:tcPr>
          <w:p w14:paraId="41302DE6"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Ośmiocyfrowy kod CN.</w:t>
            </w:r>
          </w:p>
        </w:tc>
        <w:tc>
          <w:tcPr>
            <w:tcW w:w="840" w:type="dxa"/>
          </w:tcPr>
          <w:p w14:paraId="705DB555"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F.c</w:t>
            </w:r>
          </w:p>
        </w:tc>
        <w:tc>
          <w:tcPr>
            <w:tcW w:w="2095" w:type="dxa"/>
          </w:tcPr>
          <w:p w14:paraId="5602637B"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ZCodeCN</w:t>
            </w:r>
          </w:p>
        </w:tc>
        <w:tc>
          <w:tcPr>
            <w:tcW w:w="1197" w:type="dxa"/>
          </w:tcPr>
          <w:p w14:paraId="34AF4B36"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5B4F15" w:rsidRPr="007B6B11" w14:paraId="25C1672A" w14:textId="77777777" w:rsidTr="00F623F1">
        <w:trPr>
          <w:trHeight w:val="213"/>
        </w:trPr>
        <w:tc>
          <w:tcPr>
            <w:tcW w:w="1788" w:type="dxa"/>
          </w:tcPr>
          <w:p w14:paraId="4B35E207"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numberOfGoods</w:t>
            </w:r>
          </w:p>
        </w:tc>
        <w:tc>
          <w:tcPr>
            <w:tcW w:w="3360" w:type="dxa"/>
          </w:tcPr>
          <w:p w14:paraId="6D2D08D9" w14:textId="7E8FF1FF"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Ilość wyrobów w hektolitrach x stopień Plato(% m/m brzeczki podstawowej (z dokładnością do dwóch miejsc po przecinku)</w:t>
            </w:r>
          </w:p>
        </w:tc>
        <w:tc>
          <w:tcPr>
            <w:tcW w:w="840" w:type="dxa"/>
          </w:tcPr>
          <w:p w14:paraId="73B952A8"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F.d</w:t>
            </w:r>
          </w:p>
        </w:tc>
        <w:tc>
          <w:tcPr>
            <w:tcW w:w="2095" w:type="dxa"/>
          </w:tcPr>
          <w:p w14:paraId="27A4F18A"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ZAmountC</w:t>
            </w:r>
          </w:p>
        </w:tc>
        <w:tc>
          <w:tcPr>
            <w:tcW w:w="1197" w:type="dxa"/>
          </w:tcPr>
          <w:p w14:paraId="7DD3145E"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5B4F15" w:rsidRPr="007B6B11" w14:paraId="6588DB42" w14:textId="77777777" w:rsidTr="00F623F1">
        <w:trPr>
          <w:trHeight w:val="213"/>
        </w:trPr>
        <w:tc>
          <w:tcPr>
            <w:tcW w:w="1788" w:type="dxa"/>
          </w:tcPr>
          <w:p w14:paraId="079F8A68"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taxRate</w:t>
            </w:r>
          </w:p>
        </w:tc>
        <w:tc>
          <w:tcPr>
            <w:tcW w:w="3360" w:type="dxa"/>
          </w:tcPr>
          <w:p w14:paraId="0E8D6A96" w14:textId="4BF1D72C"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Stawka podatku (z dokładnością do </w:t>
            </w:r>
            <w:r w:rsidR="006A1FA9" w:rsidRPr="007B6B11">
              <w:rPr>
                <w:rStyle w:val="pole"/>
                <w:rFonts w:ascii="Lato" w:hAnsi="Lato" w:cs="Arial"/>
                <w:noProof w:val="0"/>
                <w:sz w:val="20"/>
                <w:szCs w:val="20"/>
                <w:lang w:val="pl-PL"/>
              </w:rPr>
              <w:t>trzech</w:t>
            </w:r>
            <w:r w:rsidRPr="007B6B11">
              <w:rPr>
                <w:rStyle w:val="pole"/>
                <w:rFonts w:ascii="Lato" w:hAnsi="Lato" w:cs="Arial"/>
                <w:noProof w:val="0"/>
                <w:sz w:val="20"/>
                <w:szCs w:val="20"/>
                <w:lang w:val="pl-PL"/>
              </w:rPr>
              <w:t xml:space="preserve"> miejsc po przecinku).</w:t>
            </w:r>
          </w:p>
        </w:tc>
        <w:tc>
          <w:tcPr>
            <w:tcW w:w="840" w:type="dxa"/>
          </w:tcPr>
          <w:p w14:paraId="623EB5D0"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F.e</w:t>
            </w:r>
          </w:p>
        </w:tc>
        <w:tc>
          <w:tcPr>
            <w:tcW w:w="2095" w:type="dxa"/>
          </w:tcPr>
          <w:p w14:paraId="1AD1C4AE" w14:textId="004019CD"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w:t>
            </w:r>
            <w:r w:rsidR="00CF77E7" w:rsidRPr="007B6B11">
              <w:rPr>
                <w:rStyle w:val="pole"/>
                <w:rFonts w:ascii="Lato" w:hAnsi="Lato" w:cs="Arial"/>
                <w:noProof w:val="0"/>
                <w:sz w:val="20"/>
                <w:szCs w:val="20"/>
                <w:lang w:val="pl-PL"/>
              </w:rPr>
              <w:t>E</w:t>
            </w:r>
          </w:p>
        </w:tc>
        <w:tc>
          <w:tcPr>
            <w:tcW w:w="1197" w:type="dxa"/>
          </w:tcPr>
          <w:p w14:paraId="7C731210"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5B4F15" w:rsidRPr="007B6B11" w14:paraId="0CE8BD8F" w14:textId="77777777" w:rsidTr="00F623F1">
        <w:trPr>
          <w:trHeight w:val="213"/>
        </w:trPr>
        <w:tc>
          <w:tcPr>
            <w:tcW w:w="1788" w:type="dxa"/>
          </w:tcPr>
          <w:p w14:paraId="4E505F19"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lastRenderedPageBreak/>
              <w:t>fromIsztar</w:t>
            </w:r>
          </w:p>
        </w:tc>
        <w:tc>
          <w:tcPr>
            <w:tcW w:w="3360" w:type="dxa"/>
          </w:tcPr>
          <w:p w14:paraId="7C5D200A"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Czy stawka podatku akcyzowego jest pobrana z Systemu ISZTAR.</w:t>
            </w:r>
          </w:p>
        </w:tc>
        <w:tc>
          <w:tcPr>
            <w:tcW w:w="840" w:type="dxa"/>
          </w:tcPr>
          <w:p w14:paraId="1BA3174C"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t>
            </w:r>
          </w:p>
        </w:tc>
        <w:tc>
          <w:tcPr>
            <w:tcW w:w="2095" w:type="dxa"/>
          </w:tcPr>
          <w:p w14:paraId="5AC1753B"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boolean</w:t>
            </w:r>
          </w:p>
        </w:tc>
        <w:tc>
          <w:tcPr>
            <w:tcW w:w="1197" w:type="dxa"/>
          </w:tcPr>
          <w:p w14:paraId="4ABB423B"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5B4F15" w:rsidRPr="007B6B11" w14:paraId="19F7218D" w14:textId="77777777" w:rsidTr="00F623F1">
        <w:trPr>
          <w:trHeight w:val="213"/>
        </w:trPr>
        <w:tc>
          <w:tcPr>
            <w:tcW w:w="1788" w:type="dxa"/>
          </w:tcPr>
          <w:p w14:paraId="57BCCE8B"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amountOfTax</w:t>
            </w:r>
          </w:p>
        </w:tc>
        <w:tc>
          <w:tcPr>
            <w:tcW w:w="3360" w:type="dxa"/>
          </w:tcPr>
          <w:p w14:paraId="014CA229" w14:textId="2DCE3E61"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Podatek akcyzowy</w:t>
            </w:r>
            <w:r w:rsidR="002C70AC" w:rsidRPr="007B6B11">
              <w:rPr>
                <w:rStyle w:val="pole"/>
                <w:rFonts w:ascii="Lato" w:hAnsi="Lato" w:cs="Arial"/>
                <w:noProof w:val="0"/>
                <w:sz w:val="20"/>
                <w:szCs w:val="20"/>
                <w:lang w:val="pl-PL"/>
              </w:rPr>
              <w:t xml:space="preserve"> (w zł.)</w:t>
            </w:r>
          </w:p>
        </w:tc>
        <w:tc>
          <w:tcPr>
            <w:tcW w:w="840" w:type="dxa"/>
          </w:tcPr>
          <w:p w14:paraId="73F5B571"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F.f</w:t>
            </w:r>
          </w:p>
        </w:tc>
        <w:tc>
          <w:tcPr>
            <w:tcW w:w="2095" w:type="dxa"/>
          </w:tcPr>
          <w:p w14:paraId="343E92E2"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ZAmountP</w:t>
            </w:r>
          </w:p>
          <w:p w14:paraId="5F95BD98"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R18</w:t>
            </w:r>
          </w:p>
          <w:p w14:paraId="0E9753BA"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ab/>
            </w:r>
          </w:p>
        </w:tc>
        <w:tc>
          <w:tcPr>
            <w:tcW w:w="1197" w:type="dxa"/>
          </w:tcPr>
          <w:p w14:paraId="5E73C270"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5B4F15" w:rsidRPr="007B6B11" w14:paraId="06FA35D2" w14:textId="77777777" w:rsidTr="00F623F1">
        <w:tblPrEx>
          <w:tblLook w:val="04A0" w:firstRow="1" w:lastRow="0" w:firstColumn="1" w:lastColumn="0" w:noHBand="0" w:noVBand="1"/>
        </w:tblPrEx>
        <w:trPr>
          <w:trHeight w:val="570"/>
        </w:trPr>
        <w:tc>
          <w:tcPr>
            <w:tcW w:w="1788" w:type="dxa"/>
          </w:tcPr>
          <w:p w14:paraId="38CED00D"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exemptionFromExciseDuty</w:t>
            </w:r>
          </w:p>
        </w:tc>
        <w:tc>
          <w:tcPr>
            <w:tcW w:w="3360" w:type="dxa"/>
          </w:tcPr>
          <w:p w14:paraId="7110548B"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Zwolnienie od podatku akcyzowego.</w:t>
            </w:r>
          </w:p>
        </w:tc>
        <w:tc>
          <w:tcPr>
            <w:tcW w:w="840" w:type="dxa"/>
          </w:tcPr>
          <w:p w14:paraId="1A883FD3"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F.g</w:t>
            </w:r>
          </w:p>
        </w:tc>
        <w:tc>
          <w:tcPr>
            <w:tcW w:w="2095" w:type="dxa"/>
          </w:tcPr>
          <w:p w14:paraId="780547B5"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boolean</w:t>
            </w:r>
          </w:p>
        </w:tc>
        <w:tc>
          <w:tcPr>
            <w:tcW w:w="1197" w:type="dxa"/>
          </w:tcPr>
          <w:p w14:paraId="7D9CE495"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bl>
    <w:p w14:paraId="6D60E526" w14:textId="2A767D86" w:rsidR="00104784" w:rsidRPr="007B6B11" w:rsidRDefault="00104784" w:rsidP="004E02BE">
      <w:pPr>
        <w:pStyle w:val="Z2PodpisRysunkuTabeli"/>
      </w:pPr>
      <w:bookmarkStart w:id="283" w:name="_Toc97503885"/>
      <w:bookmarkStart w:id="284" w:name="_Toc183172137"/>
      <w:r w:rsidRPr="007B6B11">
        <w:t xml:space="preserve">Rysunek </w:t>
      </w:r>
      <w:r w:rsidR="00E354C5">
        <w:fldChar w:fldCharType="begin"/>
      </w:r>
      <w:r w:rsidR="00E354C5">
        <w:instrText xml:space="preserve"> SEQ Rysunek \* ARABIC </w:instrText>
      </w:r>
      <w:r w:rsidR="00E354C5">
        <w:fldChar w:fldCharType="separate"/>
      </w:r>
      <w:r w:rsidR="006D48AD">
        <w:rPr>
          <w:noProof/>
        </w:rPr>
        <w:t>31</w:t>
      </w:r>
      <w:r w:rsidR="00E354C5">
        <w:fldChar w:fldCharType="end"/>
      </w:r>
      <w:r w:rsidRPr="007B6B11">
        <w:t>. Struktura &lt;ItemType&gt;, Obliczenie wysokości podatku akcyzowego od poszczególnych wyrobów (składowe pozycji) załącznika AKC-4C.</w:t>
      </w:r>
      <w:bookmarkEnd w:id="283"/>
      <w:bookmarkEnd w:id="284"/>
    </w:p>
    <w:p w14:paraId="7AD28E9D" w14:textId="0D0CF0C9" w:rsidR="005B4F15" w:rsidRPr="007B6B11" w:rsidRDefault="0033653E" w:rsidP="004E02BE">
      <w:r w:rsidRPr="007B6B11">
        <w:rPr>
          <w:noProof/>
        </w:rPr>
        <w:drawing>
          <wp:inline distT="0" distB="0" distL="0" distR="0" wp14:anchorId="675E3A0C" wp14:editId="4F317320">
            <wp:extent cx="4099560" cy="2430780"/>
            <wp:effectExtent l="19050" t="19050" r="15240" b="26670"/>
            <wp:docPr id="73" name="Obraz 73" descr="Rysunek przedstawia strukturę  &lt;ItemType&gt;, Obliczenie wysokości podatku akcyzowego od poszczególnych wyrobów (składow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Obraz 73" descr="Rysunek przedstawia strukturę  &lt;ItemType&gt;, Obliczenie wysokości podatku akcyzowego od poszczególnych wyrobów (składowe pozycji) załącznika AKC-4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99560" cy="2430780"/>
                    </a:xfrm>
                    <a:prstGeom prst="rect">
                      <a:avLst/>
                    </a:prstGeom>
                    <a:noFill/>
                    <a:ln>
                      <a:solidFill>
                        <a:schemeClr val="tx1"/>
                      </a:solidFill>
                    </a:ln>
                  </pic:spPr>
                </pic:pic>
              </a:graphicData>
            </a:graphic>
          </wp:inline>
        </w:drawing>
      </w:r>
    </w:p>
    <w:p w14:paraId="32D2DD18" w14:textId="34A3766F" w:rsidR="005B4F15" w:rsidRPr="007B6B11" w:rsidRDefault="005B4F15" w:rsidP="004E02BE">
      <w:pPr>
        <w:pStyle w:val="Z2PodpisRysunkuTabeli"/>
      </w:pPr>
      <w:bookmarkStart w:id="285" w:name="_Toc183172013"/>
      <w:r w:rsidRPr="007B6B11">
        <w:t xml:space="preserve">Tabela </w:t>
      </w:r>
      <w:r w:rsidR="00E354C5">
        <w:fldChar w:fldCharType="begin"/>
      </w:r>
      <w:r w:rsidR="00E354C5">
        <w:instrText xml:space="preserve"> SEQ Tabela \* ARABIC </w:instrText>
      </w:r>
      <w:r w:rsidR="00E354C5">
        <w:fldChar w:fldCharType="separate"/>
      </w:r>
      <w:r w:rsidR="006D48AD">
        <w:rPr>
          <w:noProof/>
        </w:rPr>
        <w:t>45</w:t>
      </w:r>
      <w:r w:rsidR="00E354C5">
        <w:fldChar w:fldCharType="end"/>
      </w:r>
      <w:r w:rsidRPr="007B6B11">
        <w:t>. Struktura elementu &lt; DailyPaymentInformationType &gt; - Informacja o wpłatach dziennych. Suma kwot wpłat dziennych dla załącznika AKC-4C</w:t>
      </w:r>
      <w:bookmarkEnd w:id="28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7B6B11" w14:paraId="40B5924F" w14:textId="77777777" w:rsidTr="00D036FD">
        <w:trPr>
          <w:trHeight w:val="213"/>
          <w:tblHeader/>
        </w:trPr>
        <w:tc>
          <w:tcPr>
            <w:tcW w:w="1788" w:type="dxa"/>
            <w:shd w:val="clear" w:color="auto" w:fill="D9D9D9" w:themeFill="background1" w:themeFillShade="D9"/>
          </w:tcPr>
          <w:p w14:paraId="11EC9C27" w14:textId="77777777" w:rsidR="005B4F15" w:rsidRPr="007B6B11" w:rsidRDefault="005B4F15" w:rsidP="004E02BE">
            <w:pPr>
              <w:pStyle w:val="naglowektabeli"/>
            </w:pPr>
            <w:r w:rsidRPr="007B6B11">
              <w:t xml:space="preserve">Nazwa </w:t>
            </w:r>
          </w:p>
        </w:tc>
        <w:tc>
          <w:tcPr>
            <w:tcW w:w="3360" w:type="dxa"/>
            <w:shd w:val="clear" w:color="auto" w:fill="D9D9D9" w:themeFill="background1" w:themeFillShade="D9"/>
          </w:tcPr>
          <w:p w14:paraId="3D2F4D26" w14:textId="77777777" w:rsidR="005B4F15" w:rsidRPr="007B6B11" w:rsidRDefault="005B4F15" w:rsidP="004E02BE">
            <w:pPr>
              <w:pStyle w:val="naglowektabeli"/>
            </w:pPr>
            <w:r w:rsidRPr="007B6B11">
              <w:t>Opis</w:t>
            </w:r>
          </w:p>
        </w:tc>
        <w:tc>
          <w:tcPr>
            <w:tcW w:w="840" w:type="dxa"/>
            <w:shd w:val="clear" w:color="auto" w:fill="D9D9D9" w:themeFill="background1" w:themeFillShade="D9"/>
          </w:tcPr>
          <w:p w14:paraId="5AAF817F" w14:textId="77777777" w:rsidR="005B4F15" w:rsidRPr="007B6B11" w:rsidRDefault="005B4F15" w:rsidP="004E02BE">
            <w:pPr>
              <w:pStyle w:val="naglowektabeli"/>
            </w:pPr>
            <w:r w:rsidRPr="007B6B11">
              <w:t>Nr pola</w:t>
            </w:r>
          </w:p>
        </w:tc>
        <w:tc>
          <w:tcPr>
            <w:tcW w:w="2095" w:type="dxa"/>
            <w:shd w:val="clear" w:color="auto" w:fill="D9D9D9" w:themeFill="background1" w:themeFillShade="D9"/>
          </w:tcPr>
          <w:p w14:paraId="1A07C50C" w14:textId="77777777" w:rsidR="005B4F15" w:rsidRPr="007B6B11" w:rsidRDefault="005B4F15" w:rsidP="004E02BE">
            <w:pPr>
              <w:pStyle w:val="naglowektabeli"/>
            </w:pPr>
            <w:r w:rsidRPr="007B6B11">
              <w:t>Typ, reguły</w:t>
            </w:r>
          </w:p>
        </w:tc>
        <w:tc>
          <w:tcPr>
            <w:tcW w:w="1197" w:type="dxa"/>
            <w:shd w:val="clear" w:color="auto" w:fill="D9D9D9" w:themeFill="background1" w:themeFillShade="D9"/>
          </w:tcPr>
          <w:p w14:paraId="371F2405" w14:textId="77777777" w:rsidR="005B4F15" w:rsidRPr="007B6B11" w:rsidRDefault="005B4F15" w:rsidP="004E02BE">
            <w:pPr>
              <w:pStyle w:val="naglowektabeli"/>
            </w:pPr>
            <w:r w:rsidRPr="007B6B11">
              <w:t>Liczebność</w:t>
            </w:r>
          </w:p>
        </w:tc>
      </w:tr>
      <w:tr w:rsidR="005B4F15" w:rsidRPr="007B6B11" w14:paraId="65C716DF" w14:textId="77777777" w:rsidTr="00F623F1">
        <w:trPr>
          <w:trHeight w:val="213"/>
        </w:trPr>
        <w:tc>
          <w:tcPr>
            <w:tcW w:w="1788" w:type="dxa"/>
          </w:tcPr>
          <w:p w14:paraId="10BAA6E9"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totalDueAmountOfDailyPaym</w:t>
            </w:r>
          </w:p>
        </w:tc>
        <w:tc>
          <w:tcPr>
            <w:tcW w:w="3360" w:type="dxa"/>
          </w:tcPr>
          <w:p w14:paraId="63A1F3B0"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Razem kwota należnych wpłat dziennych.</w:t>
            </w:r>
          </w:p>
          <w:p w14:paraId="570E85DF"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(suma kwot z kolumny E.c).</w:t>
            </w:r>
          </w:p>
        </w:tc>
        <w:tc>
          <w:tcPr>
            <w:tcW w:w="840" w:type="dxa"/>
          </w:tcPr>
          <w:p w14:paraId="63329B2B" w14:textId="259B3DEE"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17</w:t>
            </w:r>
            <w:r w:rsidR="004E7BE5" w:rsidRPr="007B6B11">
              <w:rPr>
                <w:rStyle w:val="pole"/>
                <w:rFonts w:ascii="Lato" w:hAnsi="Lato" w:cs="Arial"/>
                <w:noProof w:val="0"/>
                <w:sz w:val="20"/>
                <w:szCs w:val="20"/>
                <w:lang w:val="pl-PL"/>
              </w:rPr>
              <w:t>3</w:t>
            </w:r>
          </w:p>
        </w:tc>
        <w:tc>
          <w:tcPr>
            <w:tcW w:w="2095" w:type="dxa"/>
          </w:tcPr>
          <w:p w14:paraId="2777B4B0"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ZAmountP</w:t>
            </w:r>
          </w:p>
          <w:p w14:paraId="365B8547"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R19</w:t>
            </w:r>
            <w:r w:rsidRPr="007B6B11">
              <w:rPr>
                <w:rStyle w:val="pole"/>
                <w:rFonts w:ascii="Lato" w:hAnsi="Lato" w:cs="Arial"/>
                <w:noProof w:val="0"/>
                <w:sz w:val="20"/>
                <w:szCs w:val="20"/>
                <w:lang w:val="pl-PL"/>
              </w:rPr>
              <w:tab/>
            </w:r>
          </w:p>
        </w:tc>
        <w:tc>
          <w:tcPr>
            <w:tcW w:w="1197" w:type="dxa"/>
          </w:tcPr>
          <w:p w14:paraId="7014B740"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5B4F15" w:rsidRPr="007B6B11" w14:paraId="11AB8F4C" w14:textId="77777777" w:rsidTr="00F623F1">
        <w:trPr>
          <w:trHeight w:val="213"/>
        </w:trPr>
        <w:tc>
          <w:tcPr>
            <w:tcW w:w="1788" w:type="dxa"/>
          </w:tcPr>
          <w:p w14:paraId="21C55656"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totalAmountOfExcessDailyPaymPrevDecl</w:t>
            </w:r>
          </w:p>
        </w:tc>
        <w:tc>
          <w:tcPr>
            <w:tcW w:w="3360" w:type="dxa"/>
          </w:tcPr>
          <w:p w14:paraId="2A8DD53E"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Razem kwota nadwyżki wpłat z poprzedniej deklaracji zaliczona na poczet wpłat dziennych.</w:t>
            </w:r>
          </w:p>
          <w:p w14:paraId="1E3A879D"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(Suma kwot z kolumny E.e).</w:t>
            </w:r>
          </w:p>
        </w:tc>
        <w:tc>
          <w:tcPr>
            <w:tcW w:w="840" w:type="dxa"/>
          </w:tcPr>
          <w:p w14:paraId="46714E94" w14:textId="5253B624"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17</w:t>
            </w:r>
            <w:r w:rsidR="004E7BE5" w:rsidRPr="007B6B11">
              <w:rPr>
                <w:rStyle w:val="pole"/>
                <w:rFonts w:ascii="Lato" w:hAnsi="Lato" w:cs="Arial"/>
                <w:noProof w:val="0"/>
                <w:sz w:val="20"/>
                <w:szCs w:val="20"/>
                <w:lang w:val="pl-PL"/>
              </w:rPr>
              <w:t>4</w:t>
            </w:r>
          </w:p>
        </w:tc>
        <w:tc>
          <w:tcPr>
            <w:tcW w:w="2095" w:type="dxa"/>
          </w:tcPr>
          <w:p w14:paraId="03E0549E"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ZAmountP</w:t>
            </w:r>
          </w:p>
          <w:p w14:paraId="501AE480"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R20</w:t>
            </w:r>
            <w:r w:rsidRPr="007B6B11">
              <w:rPr>
                <w:rStyle w:val="pole"/>
                <w:rFonts w:ascii="Lato" w:hAnsi="Lato" w:cs="Arial"/>
                <w:noProof w:val="0"/>
                <w:sz w:val="20"/>
                <w:szCs w:val="20"/>
                <w:lang w:val="pl-PL"/>
              </w:rPr>
              <w:tab/>
            </w:r>
          </w:p>
        </w:tc>
        <w:tc>
          <w:tcPr>
            <w:tcW w:w="1197" w:type="dxa"/>
          </w:tcPr>
          <w:p w14:paraId="32BCD7B2"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5B4F15" w:rsidRPr="007B6B11" w14:paraId="6DA23198" w14:textId="77777777" w:rsidTr="00F623F1">
        <w:trPr>
          <w:trHeight w:val="213"/>
        </w:trPr>
        <w:tc>
          <w:tcPr>
            <w:tcW w:w="1788" w:type="dxa"/>
          </w:tcPr>
          <w:p w14:paraId="7DA522F5"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totalAmountOfDailyPaym</w:t>
            </w:r>
          </w:p>
        </w:tc>
        <w:tc>
          <w:tcPr>
            <w:tcW w:w="3360" w:type="dxa"/>
          </w:tcPr>
          <w:p w14:paraId="433B14BA"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Razem kwota dokonanych wpłat dziennych.</w:t>
            </w:r>
          </w:p>
          <w:p w14:paraId="4C9709FF"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(Suma kwot z kolumny E.f).</w:t>
            </w:r>
          </w:p>
        </w:tc>
        <w:tc>
          <w:tcPr>
            <w:tcW w:w="840" w:type="dxa"/>
          </w:tcPr>
          <w:p w14:paraId="59676117" w14:textId="6005A196"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17</w:t>
            </w:r>
            <w:r w:rsidR="004E7BE5" w:rsidRPr="007B6B11">
              <w:rPr>
                <w:rStyle w:val="pole"/>
                <w:rFonts w:ascii="Lato" w:hAnsi="Lato" w:cs="Arial"/>
                <w:noProof w:val="0"/>
                <w:sz w:val="20"/>
                <w:szCs w:val="20"/>
                <w:lang w:val="pl-PL"/>
              </w:rPr>
              <w:t>5</w:t>
            </w:r>
          </w:p>
        </w:tc>
        <w:tc>
          <w:tcPr>
            <w:tcW w:w="2095" w:type="dxa"/>
          </w:tcPr>
          <w:p w14:paraId="6E0486F2"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ZAmountP</w:t>
            </w:r>
          </w:p>
          <w:p w14:paraId="3EB9D8B7"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Patrz reguła R21</w:t>
            </w:r>
          </w:p>
          <w:p w14:paraId="7ABBC669"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ab/>
            </w:r>
          </w:p>
        </w:tc>
        <w:tc>
          <w:tcPr>
            <w:tcW w:w="1197" w:type="dxa"/>
          </w:tcPr>
          <w:p w14:paraId="10B7937F"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5B4F15" w:rsidRPr="007B6B11" w14:paraId="2841C3A4" w14:textId="77777777" w:rsidTr="00F623F1">
        <w:trPr>
          <w:trHeight w:val="213"/>
        </w:trPr>
        <w:tc>
          <w:tcPr>
            <w:tcW w:w="1788" w:type="dxa"/>
          </w:tcPr>
          <w:p w14:paraId="025598D9" w14:textId="77777777" w:rsidR="005B4F15" w:rsidRPr="007B6B11" w:rsidRDefault="005B4F15" w:rsidP="004E02BE">
            <w:pPr>
              <w:pStyle w:val="Tabelazwyky"/>
              <w:rPr>
                <w:rStyle w:val="pole"/>
                <w:rFonts w:ascii="Lato" w:hAnsi="Lato" w:cs="Open Sans"/>
                <w:lang w:val="pl-PL"/>
              </w:rPr>
            </w:pPr>
            <w:r w:rsidRPr="007B6B11">
              <w:rPr>
                <w:rStyle w:val="pole"/>
                <w:rFonts w:ascii="Lato" w:hAnsi="Lato" w:cs="Open Sans"/>
                <w:lang w:val="pl-PL"/>
              </w:rPr>
              <w:t>DailyAmount</w:t>
            </w:r>
          </w:p>
        </w:tc>
        <w:tc>
          <w:tcPr>
            <w:tcW w:w="3360" w:type="dxa"/>
          </w:tcPr>
          <w:p w14:paraId="28D55D6D" w14:textId="77777777" w:rsidR="005B4F15" w:rsidRPr="007B6B11" w:rsidRDefault="005B4F15" w:rsidP="004E02BE">
            <w:pPr>
              <w:pStyle w:val="Tabelazwyky"/>
              <w:rPr>
                <w:rStyle w:val="pole"/>
                <w:rFonts w:ascii="Lato" w:hAnsi="Lato" w:cs="Open Sans"/>
                <w:lang w:val="pl-PL"/>
              </w:rPr>
            </w:pPr>
            <w:r w:rsidRPr="007B6B11">
              <w:rPr>
                <w:rStyle w:val="pole"/>
                <w:rFonts w:ascii="Lato" w:hAnsi="Lato" w:cs="Open Sans"/>
                <w:lang w:val="pl-PL"/>
              </w:rPr>
              <w:t>Informacja o wpłatach dziennych</w:t>
            </w:r>
          </w:p>
        </w:tc>
        <w:tc>
          <w:tcPr>
            <w:tcW w:w="840" w:type="dxa"/>
          </w:tcPr>
          <w:p w14:paraId="1C6DF8F7" w14:textId="77777777" w:rsidR="005B4F15" w:rsidRPr="007B6B11" w:rsidRDefault="005B4F15" w:rsidP="004E02BE">
            <w:pPr>
              <w:pStyle w:val="Tabelazwyky"/>
              <w:rPr>
                <w:rStyle w:val="pole"/>
                <w:rFonts w:ascii="Lato" w:hAnsi="Lato" w:cs="Open Sans"/>
                <w:lang w:val="pl-PL"/>
              </w:rPr>
            </w:pPr>
            <w:r w:rsidRPr="007B6B11">
              <w:rPr>
                <w:rStyle w:val="pole"/>
                <w:rFonts w:ascii="Lato" w:hAnsi="Lato" w:cs="Open Sans"/>
                <w:lang w:val="pl-PL"/>
              </w:rPr>
              <w:t>F</w:t>
            </w:r>
          </w:p>
        </w:tc>
        <w:tc>
          <w:tcPr>
            <w:tcW w:w="2095" w:type="dxa"/>
          </w:tcPr>
          <w:p w14:paraId="41F4E875" w14:textId="77777777" w:rsidR="005B4F15" w:rsidRPr="007B6B11" w:rsidRDefault="005B4F15" w:rsidP="004E02BE">
            <w:pPr>
              <w:pStyle w:val="Tabelazwyky"/>
              <w:rPr>
                <w:rStyle w:val="pole"/>
                <w:rFonts w:ascii="Lato" w:hAnsi="Lato" w:cs="Open Sans"/>
                <w:lang w:val="pl-PL"/>
              </w:rPr>
            </w:pPr>
            <w:r w:rsidRPr="007B6B11">
              <w:rPr>
                <w:rStyle w:val="pole"/>
                <w:rFonts w:ascii="Lato" w:hAnsi="Lato" w:cs="Open Sans"/>
                <w:lang w:val="pl-PL"/>
              </w:rPr>
              <w:t>ZDailyAmount</w:t>
            </w:r>
          </w:p>
        </w:tc>
        <w:tc>
          <w:tcPr>
            <w:tcW w:w="1197" w:type="dxa"/>
          </w:tcPr>
          <w:p w14:paraId="6B86AA57" w14:textId="77777777" w:rsidR="005B4F15" w:rsidRPr="007B6B11" w:rsidRDefault="005B4F15" w:rsidP="004E02BE">
            <w:pPr>
              <w:pStyle w:val="Tabelazwyky"/>
              <w:rPr>
                <w:rStyle w:val="pole"/>
                <w:rFonts w:ascii="Lato" w:hAnsi="Lato" w:cs="Open Sans"/>
                <w:lang w:val="pl-PL"/>
              </w:rPr>
            </w:pPr>
            <w:r w:rsidRPr="007B6B11">
              <w:rPr>
                <w:rStyle w:val="pole"/>
                <w:rFonts w:ascii="Lato" w:hAnsi="Lato" w:cs="Open Sans"/>
                <w:lang w:val="pl-PL"/>
              </w:rPr>
              <w:t>0..99</w:t>
            </w:r>
          </w:p>
        </w:tc>
      </w:tr>
    </w:tbl>
    <w:p w14:paraId="53975D4F" w14:textId="5B83A8A1" w:rsidR="005B4F15" w:rsidRPr="007B6B11" w:rsidRDefault="005B4F15" w:rsidP="004E02BE">
      <w:pPr>
        <w:pStyle w:val="Z2PodpisRysunkuTabeli"/>
      </w:pPr>
      <w:bookmarkStart w:id="286" w:name="_Toc183172014"/>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46</w:t>
      </w:r>
      <w:r w:rsidR="00E354C5">
        <w:fldChar w:fldCharType="end"/>
      </w:r>
      <w:r w:rsidRPr="007B6B11">
        <w:t>. Struktura elementu &lt; tp9: ZDailyAmount &gt; - Informacja o wpłatach dziennych dla załącznika AKC-4C</w:t>
      </w:r>
      <w:bookmarkEnd w:id="286"/>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5B4F15" w:rsidRPr="007B6B11" w14:paraId="6F0044B3" w14:textId="77777777" w:rsidTr="00D036FD">
        <w:trPr>
          <w:trHeight w:val="213"/>
          <w:tblHeader/>
        </w:trPr>
        <w:tc>
          <w:tcPr>
            <w:tcW w:w="1788" w:type="dxa"/>
            <w:shd w:val="clear" w:color="auto" w:fill="D9D9D9" w:themeFill="background1" w:themeFillShade="D9"/>
          </w:tcPr>
          <w:p w14:paraId="5F867B8F" w14:textId="77777777" w:rsidR="005B4F15" w:rsidRPr="007B6B11" w:rsidRDefault="005B4F15" w:rsidP="004E02BE">
            <w:pPr>
              <w:pStyle w:val="naglowektabeli"/>
            </w:pPr>
            <w:r w:rsidRPr="007B6B11">
              <w:t xml:space="preserve">Nazwa </w:t>
            </w:r>
          </w:p>
        </w:tc>
        <w:tc>
          <w:tcPr>
            <w:tcW w:w="3360" w:type="dxa"/>
            <w:shd w:val="clear" w:color="auto" w:fill="D9D9D9" w:themeFill="background1" w:themeFillShade="D9"/>
          </w:tcPr>
          <w:p w14:paraId="453EFBE2" w14:textId="77777777" w:rsidR="005B4F15" w:rsidRPr="007B6B11" w:rsidRDefault="005B4F15" w:rsidP="004E02BE">
            <w:pPr>
              <w:pStyle w:val="naglowektabeli"/>
            </w:pPr>
            <w:r w:rsidRPr="007B6B11">
              <w:t>Opis</w:t>
            </w:r>
          </w:p>
        </w:tc>
        <w:tc>
          <w:tcPr>
            <w:tcW w:w="840" w:type="dxa"/>
            <w:shd w:val="clear" w:color="auto" w:fill="D9D9D9" w:themeFill="background1" w:themeFillShade="D9"/>
          </w:tcPr>
          <w:p w14:paraId="1C51EC43" w14:textId="77777777" w:rsidR="005B4F15" w:rsidRPr="007B6B11" w:rsidRDefault="005B4F15" w:rsidP="004E02BE">
            <w:pPr>
              <w:pStyle w:val="naglowektabeli"/>
            </w:pPr>
            <w:r w:rsidRPr="007B6B11">
              <w:t>Nr pola</w:t>
            </w:r>
          </w:p>
        </w:tc>
        <w:tc>
          <w:tcPr>
            <w:tcW w:w="2040" w:type="dxa"/>
            <w:shd w:val="clear" w:color="auto" w:fill="D9D9D9" w:themeFill="background1" w:themeFillShade="D9"/>
          </w:tcPr>
          <w:p w14:paraId="0DE1940B" w14:textId="77777777" w:rsidR="005B4F15" w:rsidRPr="007B6B11" w:rsidRDefault="005B4F15" w:rsidP="004E02BE">
            <w:pPr>
              <w:pStyle w:val="naglowektabeli"/>
            </w:pPr>
            <w:r w:rsidRPr="007B6B11">
              <w:t>Typ, reguły</w:t>
            </w:r>
          </w:p>
        </w:tc>
        <w:tc>
          <w:tcPr>
            <w:tcW w:w="1200" w:type="dxa"/>
            <w:shd w:val="clear" w:color="auto" w:fill="D9D9D9" w:themeFill="background1" w:themeFillShade="D9"/>
          </w:tcPr>
          <w:p w14:paraId="21F92B56" w14:textId="77777777" w:rsidR="005B4F15" w:rsidRPr="007B6B11" w:rsidRDefault="005B4F15" w:rsidP="004E02BE">
            <w:pPr>
              <w:pStyle w:val="naglowektabeli"/>
            </w:pPr>
            <w:r w:rsidRPr="007B6B11">
              <w:t>Liczebność</w:t>
            </w:r>
          </w:p>
        </w:tc>
      </w:tr>
      <w:tr w:rsidR="005B4F15" w:rsidRPr="007B6B11" w14:paraId="5E204EF0" w14:textId="77777777" w:rsidTr="00F623F1">
        <w:trPr>
          <w:trHeight w:val="213"/>
        </w:trPr>
        <w:tc>
          <w:tcPr>
            <w:tcW w:w="1788" w:type="dxa"/>
          </w:tcPr>
          <w:p w14:paraId="78588BA6"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taxObligationCreationDate</w:t>
            </w:r>
          </w:p>
        </w:tc>
        <w:tc>
          <w:tcPr>
            <w:tcW w:w="3360" w:type="dxa"/>
          </w:tcPr>
          <w:p w14:paraId="77F24C9F"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Data powstania obowiązku podatkowego</w:t>
            </w:r>
          </w:p>
        </w:tc>
        <w:tc>
          <w:tcPr>
            <w:tcW w:w="840" w:type="dxa"/>
          </w:tcPr>
          <w:p w14:paraId="25727091"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E.b</w:t>
            </w:r>
          </w:p>
        </w:tc>
        <w:tc>
          <w:tcPr>
            <w:tcW w:w="2040" w:type="dxa"/>
          </w:tcPr>
          <w:p w14:paraId="32552772"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ZDate</w:t>
            </w:r>
          </w:p>
        </w:tc>
        <w:tc>
          <w:tcPr>
            <w:tcW w:w="1200" w:type="dxa"/>
          </w:tcPr>
          <w:p w14:paraId="07D6FFCF"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1..1</w:t>
            </w:r>
          </w:p>
        </w:tc>
      </w:tr>
      <w:tr w:rsidR="005B4F15" w:rsidRPr="007B6B11" w14:paraId="6894D1C0" w14:textId="77777777" w:rsidTr="00F623F1">
        <w:trPr>
          <w:trHeight w:val="213"/>
        </w:trPr>
        <w:tc>
          <w:tcPr>
            <w:tcW w:w="1788" w:type="dxa"/>
          </w:tcPr>
          <w:p w14:paraId="18812382"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dueAmount</w:t>
            </w:r>
          </w:p>
        </w:tc>
        <w:tc>
          <w:tcPr>
            <w:tcW w:w="3360" w:type="dxa"/>
          </w:tcPr>
          <w:p w14:paraId="2D3BEF4B"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Podatek akcyzowy z dnia powstania obowiązku podatkowego (pomniejszony o przysługujące zwolnienia i obniżenia)</w:t>
            </w:r>
          </w:p>
        </w:tc>
        <w:tc>
          <w:tcPr>
            <w:tcW w:w="840" w:type="dxa"/>
          </w:tcPr>
          <w:p w14:paraId="6F57EB82"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E.c</w:t>
            </w:r>
          </w:p>
        </w:tc>
        <w:tc>
          <w:tcPr>
            <w:tcW w:w="2040" w:type="dxa"/>
          </w:tcPr>
          <w:p w14:paraId="1AF2BD36"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ZAmountC</w:t>
            </w:r>
          </w:p>
        </w:tc>
        <w:tc>
          <w:tcPr>
            <w:tcW w:w="1200" w:type="dxa"/>
          </w:tcPr>
          <w:p w14:paraId="6D517224"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5B4F15" w:rsidRPr="007B6B11" w14:paraId="38DA8B60" w14:textId="77777777" w:rsidTr="00F623F1">
        <w:trPr>
          <w:trHeight w:val="213"/>
        </w:trPr>
        <w:tc>
          <w:tcPr>
            <w:tcW w:w="1788" w:type="dxa"/>
          </w:tcPr>
          <w:p w14:paraId="303FAA90"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dateOfPaym</w:t>
            </w:r>
          </w:p>
        </w:tc>
        <w:tc>
          <w:tcPr>
            <w:tcW w:w="3360" w:type="dxa"/>
          </w:tcPr>
          <w:p w14:paraId="157F1ACD"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Data dokonania wpłaty dziennej</w:t>
            </w:r>
          </w:p>
        </w:tc>
        <w:tc>
          <w:tcPr>
            <w:tcW w:w="840" w:type="dxa"/>
          </w:tcPr>
          <w:p w14:paraId="4833DEB3"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E.d</w:t>
            </w:r>
          </w:p>
        </w:tc>
        <w:tc>
          <w:tcPr>
            <w:tcW w:w="2040" w:type="dxa"/>
          </w:tcPr>
          <w:p w14:paraId="08F343A9"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ZDate</w:t>
            </w:r>
          </w:p>
        </w:tc>
        <w:tc>
          <w:tcPr>
            <w:tcW w:w="1200" w:type="dxa"/>
          </w:tcPr>
          <w:p w14:paraId="77775A92"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5B4F15" w:rsidRPr="007B6B11" w14:paraId="4D4D7EE5" w14:textId="77777777" w:rsidTr="00F623F1">
        <w:trPr>
          <w:trHeight w:val="213"/>
        </w:trPr>
        <w:tc>
          <w:tcPr>
            <w:tcW w:w="1788" w:type="dxa"/>
          </w:tcPr>
          <w:p w14:paraId="3321B0ED"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amountOfExcessDailyPaymPrevDecl</w:t>
            </w:r>
          </w:p>
        </w:tc>
        <w:tc>
          <w:tcPr>
            <w:tcW w:w="3360" w:type="dxa"/>
          </w:tcPr>
          <w:p w14:paraId="2E8D3FC7"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Nadwyżka wpłat z poprzedniej deklaracji zaliczona na poczet wpłat dziennych</w:t>
            </w:r>
          </w:p>
        </w:tc>
        <w:tc>
          <w:tcPr>
            <w:tcW w:w="840" w:type="dxa"/>
          </w:tcPr>
          <w:p w14:paraId="7BD47A4C"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E.e</w:t>
            </w:r>
          </w:p>
        </w:tc>
        <w:tc>
          <w:tcPr>
            <w:tcW w:w="2040" w:type="dxa"/>
          </w:tcPr>
          <w:p w14:paraId="2164C0FA"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ZAmountC</w:t>
            </w:r>
          </w:p>
        </w:tc>
        <w:tc>
          <w:tcPr>
            <w:tcW w:w="1200" w:type="dxa"/>
          </w:tcPr>
          <w:p w14:paraId="314C0AF7"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r w:rsidR="005B4F15" w:rsidRPr="007B6B11" w14:paraId="7B2A5C1C" w14:textId="77777777" w:rsidTr="00F623F1">
        <w:trPr>
          <w:trHeight w:val="213"/>
        </w:trPr>
        <w:tc>
          <w:tcPr>
            <w:tcW w:w="1788" w:type="dxa"/>
          </w:tcPr>
          <w:p w14:paraId="3109F6E0"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amountOfDailyPaym</w:t>
            </w:r>
          </w:p>
        </w:tc>
        <w:tc>
          <w:tcPr>
            <w:tcW w:w="3360" w:type="dxa"/>
          </w:tcPr>
          <w:p w14:paraId="6650C77D"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Dokonana wpłata dzienna</w:t>
            </w:r>
          </w:p>
        </w:tc>
        <w:tc>
          <w:tcPr>
            <w:tcW w:w="840" w:type="dxa"/>
          </w:tcPr>
          <w:p w14:paraId="4401F7A0"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E.f</w:t>
            </w:r>
          </w:p>
        </w:tc>
        <w:tc>
          <w:tcPr>
            <w:tcW w:w="2040" w:type="dxa"/>
          </w:tcPr>
          <w:p w14:paraId="1A85A093"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ZAmountC</w:t>
            </w:r>
          </w:p>
        </w:tc>
        <w:tc>
          <w:tcPr>
            <w:tcW w:w="1200" w:type="dxa"/>
          </w:tcPr>
          <w:p w14:paraId="136DED04" w14:textId="77777777" w:rsidR="005B4F15" w:rsidRPr="007B6B11" w:rsidRDefault="005B4F15"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0..1</w:t>
            </w:r>
          </w:p>
        </w:tc>
      </w:tr>
    </w:tbl>
    <w:p w14:paraId="07CD8590" w14:textId="448F3ED6" w:rsidR="00104784" w:rsidRPr="007B6B11" w:rsidRDefault="00104784" w:rsidP="004E02BE">
      <w:pPr>
        <w:pStyle w:val="Z2PodpisRysunkuTabeli"/>
      </w:pPr>
      <w:bookmarkStart w:id="287" w:name="_Toc183172138"/>
      <w:r w:rsidRPr="007B6B11">
        <w:t xml:space="preserve">Rysunek </w:t>
      </w:r>
      <w:r w:rsidR="00E354C5">
        <w:fldChar w:fldCharType="begin"/>
      </w:r>
      <w:r w:rsidR="00E354C5">
        <w:instrText xml:space="preserve"> SEQ Rysunek \* ARABIC </w:instrText>
      </w:r>
      <w:r w:rsidR="00E354C5">
        <w:fldChar w:fldCharType="separate"/>
      </w:r>
      <w:r w:rsidR="006D48AD">
        <w:rPr>
          <w:noProof/>
        </w:rPr>
        <w:t>32</w:t>
      </w:r>
      <w:r w:rsidR="00E354C5">
        <w:fldChar w:fldCharType="end"/>
      </w:r>
      <w:r w:rsidRPr="007B6B11">
        <w:t>. Struktura elementu &lt;DailyPaymentInformationType&gt; - Suma kwot wpłat dziennych dla załącznika AKC-4C.</w:t>
      </w:r>
      <w:bookmarkEnd w:id="287"/>
    </w:p>
    <w:p w14:paraId="58C2FE8E" w14:textId="77777777" w:rsidR="005B4F15" w:rsidRPr="007B6B11" w:rsidRDefault="005B4F15" w:rsidP="004E02BE">
      <w:r w:rsidRPr="007B6B11">
        <w:rPr>
          <w:noProof/>
        </w:rPr>
        <w:drawing>
          <wp:inline distT="0" distB="0" distL="0" distR="0" wp14:anchorId="41A7749B" wp14:editId="0C219E82">
            <wp:extent cx="5751830" cy="1297940"/>
            <wp:effectExtent l="19050" t="19050" r="20320" b="16510"/>
            <wp:docPr id="13" name="Obraz 13" descr="Rysunek przedstawia strukturę elementu &lt; DailyPaymentInformationType &gt; - Suma kwot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descr="Rysunek przedstawia strukturę elementu &lt; DailyPaymentInformationType &gt; - Suma kwot wpłat dziennych dla załącznika AKC-4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29C782DE" w14:textId="51391927" w:rsidR="00104784" w:rsidRPr="007B6B11" w:rsidRDefault="00104784" w:rsidP="004E02BE">
      <w:pPr>
        <w:pStyle w:val="Z2PodpisRysunkuTabeli"/>
      </w:pPr>
      <w:bookmarkStart w:id="288" w:name="_Toc183172139"/>
      <w:r w:rsidRPr="007B6B11">
        <w:t xml:space="preserve">Rysunek </w:t>
      </w:r>
      <w:r w:rsidR="00E354C5">
        <w:fldChar w:fldCharType="begin"/>
      </w:r>
      <w:r w:rsidR="00E354C5">
        <w:instrText xml:space="preserve"> SEQ Rysunek \* ARABIC </w:instrText>
      </w:r>
      <w:r w:rsidR="00E354C5">
        <w:fldChar w:fldCharType="separate"/>
      </w:r>
      <w:r w:rsidR="006D48AD">
        <w:rPr>
          <w:noProof/>
        </w:rPr>
        <w:t>33</w:t>
      </w:r>
      <w:r w:rsidR="00E354C5">
        <w:fldChar w:fldCharType="end"/>
      </w:r>
      <w:r w:rsidRPr="007B6B11">
        <w:t>. Struktura elementu &lt;ZDailyAmount&gt;  - Informacja o kwotach wpłat dziennych dla załącznika AKC-4C</w:t>
      </w:r>
      <w:bookmarkEnd w:id="288"/>
    </w:p>
    <w:p w14:paraId="4D70DF9F" w14:textId="12475766" w:rsidR="005B4F15" w:rsidRDefault="005B4F15" w:rsidP="004E02BE">
      <w:r w:rsidRPr="007B6B11">
        <w:rPr>
          <w:noProof/>
        </w:rPr>
        <w:drawing>
          <wp:inline distT="0" distB="0" distL="0" distR="0" wp14:anchorId="0C0D126D" wp14:editId="78A5F8D1">
            <wp:extent cx="4520565" cy="1393825"/>
            <wp:effectExtent l="19050" t="19050" r="13335" b="15875"/>
            <wp:docPr id="59" name="Obraz 59" descr="Rysunek przedstawia strukturę  elementu &lt; ZDailyAmount &gt; - Informacja o kwotach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Obraz 59" descr="Rysunek przedstawia strukturę  elementu &lt; ZDailyAmount &gt; - Informacja o kwotach wpłat dziennych dla załącznika AKC-4C"/>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55F0B19B" w14:textId="0DDA6113" w:rsidR="00637A1C" w:rsidRDefault="00637A1C">
      <w:pPr>
        <w:spacing w:before="0" w:after="0" w:line="240" w:lineRule="auto"/>
      </w:pPr>
      <w:r>
        <w:br w:type="page"/>
      </w:r>
    </w:p>
    <w:p w14:paraId="566D5296" w14:textId="4ECB2064" w:rsidR="0040751F" w:rsidRPr="007B6B11" w:rsidRDefault="0040751F" w:rsidP="004E02BE">
      <w:pPr>
        <w:pStyle w:val="Nagwek3"/>
        <w:spacing w:line="276" w:lineRule="auto"/>
        <w:rPr>
          <w:lang w:val="pl-PL"/>
        </w:rPr>
      </w:pPr>
      <w:bookmarkStart w:id="289" w:name="_Toc115186901"/>
      <w:bookmarkStart w:id="290" w:name="_Toc183171890"/>
      <w:r w:rsidRPr="007B6B11">
        <w:rPr>
          <w:lang w:val="pl-PL"/>
        </w:rPr>
        <w:lastRenderedPageBreak/>
        <w:t>Reguły</w:t>
      </w:r>
      <w:r w:rsidR="00113DE6" w:rsidRPr="007B6B11">
        <w:rPr>
          <w:lang w:val="pl-PL"/>
        </w:rPr>
        <w:t xml:space="preserve"> AKC-4</w:t>
      </w:r>
      <w:r w:rsidR="00C515A0" w:rsidRPr="007B6B11">
        <w:rPr>
          <w:lang w:val="pl-PL"/>
        </w:rPr>
        <w:t>C</w:t>
      </w:r>
      <w:bookmarkEnd w:id="289"/>
      <w:bookmarkEnd w:id="290"/>
    </w:p>
    <w:p w14:paraId="47C5E799" w14:textId="231D35EC" w:rsidR="00A22D86" w:rsidRPr="007B6B11" w:rsidRDefault="00A22D86" w:rsidP="004E02BE">
      <w:pPr>
        <w:pStyle w:val="Z2PodpisRysunkuTabeli"/>
      </w:pPr>
      <w:bookmarkStart w:id="291" w:name="_Toc183172015"/>
      <w:r w:rsidRPr="007B6B11">
        <w:t xml:space="preserve">Tabela </w:t>
      </w:r>
      <w:r w:rsidR="00E354C5">
        <w:fldChar w:fldCharType="begin"/>
      </w:r>
      <w:r w:rsidR="00E354C5">
        <w:instrText xml:space="preserve"> SEQ Tabela \* ARABIC </w:instrText>
      </w:r>
      <w:r w:rsidR="00E354C5">
        <w:fldChar w:fldCharType="separate"/>
      </w:r>
      <w:r w:rsidR="006D48AD">
        <w:rPr>
          <w:noProof/>
        </w:rPr>
        <w:t>47</w:t>
      </w:r>
      <w:r w:rsidR="00E354C5">
        <w:fldChar w:fldCharType="end"/>
      </w:r>
      <w:r w:rsidRPr="007B6B11">
        <w:t>. Reguły dla załącznika AKC-4C</w:t>
      </w:r>
      <w:bookmarkEnd w:id="291"/>
    </w:p>
    <w:tbl>
      <w:tblPr>
        <w:tblStyle w:val="Tabela-Siatka"/>
        <w:tblW w:w="0" w:type="auto"/>
        <w:tblLook w:val="01E0" w:firstRow="1" w:lastRow="1" w:firstColumn="1" w:lastColumn="1" w:noHBand="0" w:noVBand="0"/>
      </w:tblPr>
      <w:tblGrid>
        <w:gridCol w:w="945"/>
        <w:gridCol w:w="8109"/>
      </w:tblGrid>
      <w:tr w:rsidR="00A22D86" w:rsidRPr="007B6B11" w14:paraId="5B02827A" w14:textId="77777777" w:rsidTr="00104784">
        <w:trPr>
          <w:trHeight w:val="213"/>
          <w:tblHeader/>
        </w:trPr>
        <w:tc>
          <w:tcPr>
            <w:tcW w:w="945" w:type="dxa"/>
            <w:shd w:val="clear" w:color="auto" w:fill="D9D9D9" w:themeFill="background1" w:themeFillShade="D9"/>
          </w:tcPr>
          <w:p w14:paraId="0E1B3F25" w14:textId="77777777" w:rsidR="00A22D86" w:rsidRPr="007B6B11" w:rsidRDefault="00A22D86" w:rsidP="004E02BE">
            <w:pPr>
              <w:pStyle w:val="Z2Nagwektabeli"/>
              <w:rPr>
                <w:rFonts w:ascii="Lato" w:hAnsi="Lato" w:cs="Times New Roman"/>
                <w:szCs w:val="18"/>
              </w:rPr>
            </w:pPr>
            <w:r w:rsidRPr="007B6B11">
              <w:rPr>
                <w:rFonts w:ascii="Lato" w:hAnsi="Lato" w:cs="Times New Roman"/>
                <w:szCs w:val="18"/>
              </w:rPr>
              <w:t xml:space="preserve">Nazwa </w:t>
            </w:r>
          </w:p>
        </w:tc>
        <w:tc>
          <w:tcPr>
            <w:tcW w:w="8109" w:type="dxa"/>
            <w:shd w:val="clear" w:color="auto" w:fill="D9D9D9" w:themeFill="background1" w:themeFillShade="D9"/>
          </w:tcPr>
          <w:p w14:paraId="46523686" w14:textId="77777777" w:rsidR="00A22D86" w:rsidRPr="007B6B11" w:rsidRDefault="00A22D86" w:rsidP="004E02BE">
            <w:pPr>
              <w:pStyle w:val="Z2Nagwektabeli"/>
              <w:rPr>
                <w:rFonts w:ascii="Lato" w:hAnsi="Lato" w:cs="Times New Roman"/>
                <w:szCs w:val="18"/>
              </w:rPr>
            </w:pPr>
            <w:r w:rsidRPr="007B6B11">
              <w:rPr>
                <w:rFonts w:ascii="Lato" w:hAnsi="Lato" w:cs="Times New Roman"/>
                <w:szCs w:val="18"/>
              </w:rPr>
              <w:t>Opis</w:t>
            </w:r>
          </w:p>
        </w:tc>
      </w:tr>
      <w:tr w:rsidR="00A22D86" w:rsidRPr="007B6B11" w14:paraId="46E1CED6" w14:textId="77777777" w:rsidTr="00F623F1">
        <w:trPr>
          <w:trHeight w:val="213"/>
        </w:trPr>
        <w:tc>
          <w:tcPr>
            <w:tcW w:w="945" w:type="dxa"/>
          </w:tcPr>
          <w:p w14:paraId="0A546D52"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R1</w:t>
            </w:r>
          </w:p>
        </w:tc>
        <w:tc>
          <w:tcPr>
            <w:tcW w:w="8109" w:type="dxa"/>
          </w:tcPr>
          <w:p w14:paraId="63F2A4F3"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Pole &lt;period&gt; "Okres": </w:t>
            </w:r>
          </w:p>
          <w:p w14:paraId="6EAEE706"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wypełniane przez system zgodnie z wartością w analogicznym polu deklaracji AKC-4/AKC-4zo</w:t>
            </w:r>
          </w:p>
        </w:tc>
      </w:tr>
      <w:tr w:rsidR="00A22D86" w:rsidRPr="007B6B11" w14:paraId="091E635E" w14:textId="77777777" w:rsidTr="00F623F1">
        <w:trPr>
          <w:trHeight w:val="213"/>
        </w:trPr>
        <w:tc>
          <w:tcPr>
            <w:tcW w:w="945" w:type="dxa"/>
          </w:tcPr>
          <w:p w14:paraId="5FC8B2BE"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R2</w:t>
            </w:r>
          </w:p>
        </w:tc>
        <w:tc>
          <w:tcPr>
            <w:tcW w:w="8109" w:type="dxa"/>
          </w:tcPr>
          <w:p w14:paraId="4E14A583" w14:textId="2D9D717E" w:rsidR="00A22D86" w:rsidRPr="007B6B11" w:rsidRDefault="00D461BE"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Pole &lt; period &gt;. Dopuszczalnym okresem (period) za który będzie mogła być złożona deklaracja: nie może być wcześniejszy niż kwiecień 2022 roku nie późniejszy niż grudzień 2022 roku.</w:t>
            </w:r>
          </w:p>
        </w:tc>
      </w:tr>
      <w:tr w:rsidR="00A22D86" w:rsidRPr="007B6B11" w14:paraId="42854ADB" w14:textId="77777777" w:rsidTr="00F623F1">
        <w:trPr>
          <w:trHeight w:val="213"/>
        </w:trPr>
        <w:tc>
          <w:tcPr>
            <w:tcW w:w="945" w:type="dxa"/>
          </w:tcPr>
          <w:p w14:paraId="6DD6B947"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R3</w:t>
            </w:r>
          </w:p>
        </w:tc>
        <w:tc>
          <w:tcPr>
            <w:tcW w:w="8109" w:type="dxa"/>
          </w:tcPr>
          <w:p w14:paraId="618ED878"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Pole &lt; formNo &gt; "Numer formularza": </w:t>
            </w:r>
          </w:p>
          <w:p w14:paraId="40136137"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wypełniane automatycznie na podstawie licznika kolejnego zapisanego załącznika danego typu.</w:t>
            </w:r>
          </w:p>
        </w:tc>
      </w:tr>
      <w:tr w:rsidR="00A22D86" w:rsidRPr="007B6B11" w14:paraId="55FF2811" w14:textId="77777777" w:rsidTr="00F623F1">
        <w:trPr>
          <w:trHeight w:val="213"/>
        </w:trPr>
        <w:tc>
          <w:tcPr>
            <w:tcW w:w="945" w:type="dxa"/>
          </w:tcPr>
          <w:p w14:paraId="0E957F2A"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R5</w:t>
            </w:r>
          </w:p>
        </w:tc>
        <w:tc>
          <w:tcPr>
            <w:tcW w:w="8109" w:type="dxa"/>
          </w:tcPr>
          <w:p w14:paraId="183C2C4D"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Element &lt; DailyPaymentInformation &gt; "Informacja o wpłatach dziennych"; </w:t>
            </w:r>
          </w:p>
          <w:p w14:paraId="577C48BC"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może występować tylko jeśli w dokumencie nadrzędnym w polu &lt;formKind&gt; wybrano wartość AKC-4.</w:t>
            </w:r>
          </w:p>
        </w:tc>
      </w:tr>
      <w:tr w:rsidR="00A22D86" w:rsidRPr="007B6B11" w14:paraId="36ED13EF" w14:textId="77777777" w:rsidTr="00F623F1">
        <w:trPr>
          <w:trHeight w:val="213"/>
        </w:trPr>
        <w:tc>
          <w:tcPr>
            <w:tcW w:w="945" w:type="dxa"/>
          </w:tcPr>
          <w:p w14:paraId="38B0F0DD"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R6</w:t>
            </w:r>
          </w:p>
        </w:tc>
        <w:tc>
          <w:tcPr>
            <w:tcW w:w="8109" w:type="dxa"/>
          </w:tcPr>
          <w:p w14:paraId="77151C35"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operatorNo &gt; "Numer akcyzowy składu-prowadzący".</w:t>
            </w:r>
          </w:p>
          <w:p w14:paraId="7FE819DB"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1: jeśli wybrano deklarację AKC4zo to pole musi być puste.</w:t>
            </w:r>
          </w:p>
          <w:p w14:paraId="0634E976"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2: Wypełnione może być tylko jedno pole numeru akcyzowego – jeśli wskazany jest własny skład, to nie obcy.</w:t>
            </w:r>
          </w:p>
        </w:tc>
      </w:tr>
      <w:tr w:rsidR="00A22D86" w:rsidRPr="007B6B11" w14:paraId="211C49D5" w14:textId="77777777" w:rsidTr="00F623F1">
        <w:trPr>
          <w:trHeight w:val="213"/>
        </w:trPr>
        <w:tc>
          <w:tcPr>
            <w:tcW w:w="945" w:type="dxa"/>
          </w:tcPr>
          <w:p w14:paraId="402276EA"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R7</w:t>
            </w:r>
          </w:p>
        </w:tc>
        <w:tc>
          <w:tcPr>
            <w:tcW w:w="8109" w:type="dxa"/>
          </w:tcPr>
          <w:p w14:paraId="0538C69A"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userNo &gt; "Numer akcyzowy składu-korzystający".</w:t>
            </w:r>
          </w:p>
          <w:p w14:paraId="6E27C262"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1: jeśli wybrano deklarację AKC4zo to pole musi być puste.</w:t>
            </w:r>
          </w:p>
          <w:p w14:paraId="06590B89"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2: Wypełnione może być tylko jedno pole numeru akcyzowego – jeśli wskazany jest obcy skład, to nie własny.</w:t>
            </w:r>
          </w:p>
        </w:tc>
      </w:tr>
      <w:tr w:rsidR="00A22D86" w:rsidRPr="007B6B11" w14:paraId="35DE31E2" w14:textId="77777777" w:rsidTr="00F623F1">
        <w:trPr>
          <w:trHeight w:val="213"/>
        </w:trPr>
        <w:tc>
          <w:tcPr>
            <w:tcW w:w="945" w:type="dxa"/>
          </w:tcPr>
          <w:p w14:paraId="554939A8"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R8</w:t>
            </w:r>
          </w:p>
        </w:tc>
        <w:tc>
          <w:tcPr>
            <w:tcW w:w="8109" w:type="dxa"/>
          </w:tcPr>
          <w:p w14:paraId="7535D498"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consumerNo &gt; "Numer akcyzowy zarejestrowanego odbiorcy".</w:t>
            </w:r>
          </w:p>
          <w:p w14:paraId="2D29C102"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Jeśli wybrano deklarację AKC-4zo, to pole musi być wypełnione.</w:t>
            </w:r>
          </w:p>
        </w:tc>
      </w:tr>
      <w:tr w:rsidR="00A22D86" w:rsidRPr="007B6B11" w14:paraId="3E5243FF" w14:textId="77777777" w:rsidTr="00F623F1">
        <w:trPr>
          <w:trHeight w:val="213"/>
        </w:trPr>
        <w:tc>
          <w:tcPr>
            <w:tcW w:w="945" w:type="dxa"/>
          </w:tcPr>
          <w:p w14:paraId="282C81DF"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R9</w:t>
            </w:r>
          </w:p>
        </w:tc>
        <w:tc>
          <w:tcPr>
            <w:tcW w:w="8109" w:type="dxa"/>
          </w:tcPr>
          <w:p w14:paraId="4E7F0886"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totalExemptionOfReductions &gt; "Razem Zwolnienia i obniżenia".</w:t>
            </w:r>
          </w:p>
          <w:p w14:paraId="7A76E593"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Kwota w polu &lt; totalExemptionOfReductions&gt; „Razem zwolnienia i obniżenia” nie może być większa od kwoty w polu &lt;totalAmountOfTax&gt; ”Razem obliczony podatek”.</w:t>
            </w:r>
          </w:p>
        </w:tc>
      </w:tr>
      <w:tr w:rsidR="00A22D86" w:rsidRPr="007B6B11" w14:paraId="5FB07A3F" w14:textId="77777777" w:rsidTr="00F623F1">
        <w:trPr>
          <w:trHeight w:val="213"/>
        </w:trPr>
        <w:tc>
          <w:tcPr>
            <w:tcW w:w="945" w:type="dxa"/>
          </w:tcPr>
          <w:p w14:paraId="75075065"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R10</w:t>
            </w:r>
          </w:p>
        </w:tc>
        <w:tc>
          <w:tcPr>
            <w:tcW w:w="8109" w:type="dxa"/>
          </w:tcPr>
          <w:p w14:paraId="34A42CD3"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totalOfTax &gt; "Ogółem podatek".</w:t>
            </w:r>
          </w:p>
          <w:p w14:paraId="1958777E"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Kwota w polu &lt; totalOfTax &gt; „Ogółem podatek.”, jest obliczany wg. Algorytmu:</w:t>
            </w:r>
          </w:p>
          <w:p w14:paraId="71ECD245"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Wartość w polu &lt; totalAmountOfTax&gt; “Razem obliczony podatek” minus wartość w polu &lt; totalExemptionOfReductions &gt; „Razem zwolnienia i obniżenia”.</w:t>
            </w:r>
          </w:p>
          <w:p w14:paraId="254B956F"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 Jeżeli różnica jest liczbą ujemną, to kwota powinna wynosić 0</w:t>
            </w:r>
          </w:p>
        </w:tc>
      </w:tr>
      <w:tr w:rsidR="00A22D86" w:rsidRPr="007B6B11" w14:paraId="68387A08" w14:textId="77777777" w:rsidTr="00F623F1">
        <w:trPr>
          <w:trHeight w:val="213"/>
        </w:trPr>
        <w:tc>
          <w:tcPr>
            <w:tcW w:w="945" w:type="dxa"/>
          </w:tcPr>
          <w:p w14:paraId="104EA233"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R11</w:t>
            </w:r>
          </w:p>
        </w:tc>
        <w:tc>
          <w:tcPr>
            <w:tcW w:w="8109" w:type="dxa"/>
          </w:tcPr>
          <w:p w14:paraId="33B133CD"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amountOfPrePayment &gt; "Przedpłata podatku akcyzowego".</w:t>
            </w:r>
          </w:p>
          <w:p w14:paraId="301D1EEF" w14:textId="69CCB0B1"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sprawdzenie czy suma kwot z pozycji „Nadwyżka przedpłaty akcyzy” i „Przedpłata akcyzy do zapłaty” deklaracji AKC-PA (C) (za okres) jest równa wprowadzonej w polu wartości.</w:t>
            </w:r>
          </w:p>
        </w:tc>
      </w:tr>
      <w:tr w:rsidR="00A22D86" w:rsidRPr="007B6B11" w14:paraId="0138BE0E" w14:textId="77777777" w:rsidTr="00F623F1">
        <w:trPr>
          <w:trHeight w:val="213"/>
        </w:trPr>
        <w:tc>
          <w:tcPr>
            <w:tcW w:w="945" w:type="dxa"/>
          </w:tcPr>
          <w:p w14:paraId="59AE827C"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R12</w:t>
            </w:r>
          </w:p>
        </w:tc>
        <w:tc>
          <w:tcPr>
            <w:tcW w:w="8109" w:type="dxa"/>
          </w:tcPr>
          <w:p w14:paraId="16D0B95F"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taxChargeable &gt; "Podatek należny".</w:t>
            </w:r>
          </w:p>
          <w:p w14:paraId="606441AF" w14:textId="6CA3740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lastRenderedPageBreak/>
              <w:t>Walidacja:  Od kwoty z poz. 14 &lt;totalOfTax&gt; należy odjąć sume kwot z poz. 15 &lt;amountOfExciseStamps&gt;. Jeśli wyliczona wartość jest ujemna, powinno być 0.</w:t>
            </w:r>
          </w:p>
        </w:tc>
      </w:tr>
      <w:tr w:rsidR="00A22D86" w:rsidRPr="007B6B11" w14:paraId="2FC6CD2A" w14:textId="77777777" w:rsidTr="00F623F1">
        <w:trPr>
          <w:trHeight w:val="213"/>
        </w:trPr>
        <w:tc>
          <w:tcPr>
            <w:tcW w:w="945" w:type="dxa"/>
          </w:tcPr>
          <w:p w14:paraId="78DFCCA4"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lastRenderedPageBreak/>
              <w:t>R13</w:t>
            </w:r>
          </w:p>
        </w:tc>
        <w:tc>
          <w:tcPr>
            <w:tcW w:w="8109" w:type="dxa"/>
          </w:tcPr>
          <w:p w14:paraId="3CBA9A34"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surplusExcessPayment &gt; "Nadwyżka".</w:t>
            </w:r>
          </w:p>
          <w:p w14:paraId="5DBA8E30" w14:textId="4B74E87B"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Pole niewymagalne (puste) w przypadku, gdy nie złożono AKC-PA</w:t>
            </w:r>
            <w:r w:rsidR="004E7BE5" w:rsidRPr="007B6B11">
              <w:rPr>
                <w:rStyle w:val="pole"/>
                <w:rFonts w:ascii="Lato" w:hAnsi="Lato" w:cs="Arial"/>
                <w:noProof w:val="0"/>
                <w:sz w:val="20"/>
                <w:szCs w:val="20"/>
                <w:lang w:val="pl-PL"/>
              </w:rPr>
              <w:t>(C)</w:t>
            </w:r>
            <w:r w:rsidRPr="007B6B11">
              <w:rPr>
                <w:rStyle w:val="pole"/>
                <w:rFonts w:ascii="Lato" w:hAnsi="Lato" w:cs="Arial"/>
                <w:noProof w:val="0"/>
                <w:sz w:val="20"/>
                <w:szCs w:val="20"/>
                <w:lang w:val="pl-PL"/>
              </w:rPr>
              <w:t xml:space="preserve"> za ten sam okres rozliczeniowy.</w:t>
            </w:r>
          </w:p>
          <w:p w14:paraId="58EDA459" w14:textId="61F8CA44"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Od kwoty z poz. 15 &lt;amountOfExciseStamps&gt; należy odjąć kwote z poz. 14 &lt;totalOfTax&gt;. Jeśli wynik wyliczenia jest różny od wprowadzonej wartości, to jest Błąd. Jeśli wyliczona wartość jest ujemna, powinno być 0.</w:t>
            </w:r>
          </w:p>
        </w:tc>
      </w:tr>
      <w:tr w:rsidR="00A22D86" w:rsidRPr="007B6B11" w14:paraId="073A1F7F" w14:textId="77777777" w:rsidTr="00F623F1">
        <w:trPr>
          <w:trHeight w:val="213"/>
        </w:trPr>
        <w:tc>
          <w:tcPr>
            <w:tcW w:w="945" w:type="dxa"/>
          </w:tcPr>
          <w:p w14:paraId="78B98E22"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R14</w:t>
            </w:r>
          </w:p>
        </w:tc>
        <w:tc>
          <w:tcPr>
            <w:tcW w:w="8109" w:type="dxa"/>
          </w:tcPr>
          <w:p w14:paraId="018EB24E" w14:textId="1898605F"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totalNumberOfGoods &gt; "Razem. Ilość wyrobów w hektolitrach</w:t>
            </w:r>
            <w:r w:rsidR="004E7BE5" w:rsidRPr="007B6B11">
              <w:rPr>
                <w:rStyle w:val="pole"/>
                <w:rFonts w:ascii="Lato" w:hAnsi="Lato" w:cs="Arial"/>
                <w:noProof w:val="0"/>
                <w:sz w:val="20"/>
                <w:szCs w:val="20"/>
                <w:lang w:val="pl-PL"/>
              </w:rPr>
              <w:t xml:space="preserve"> x stopień Plato</w:t>
            </w:r>
            <w:r w:rsidRPr="007B6B11">
              <w:rPr>
                <w:rStyle w:val="pole"/>
                <w:rFonts w:ascii="Lato" w:hAnsi="Lato" w:cs="Arial"/>
                <w:noProof w:val="0"/>
                <w:sz w:val="20"/>
                <w:szCs w:val="20"/>
                <w:lang w:val="pl-PL"/>
              </w:rPr>
              <w:t>".</w:t>
            </w:r>
          </w:p>
          <w:p w14:paraId="5A5B08DD"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Pole nie jest wymagalne w przypadku, gdy nie wypełniono żadnej pozycji w części „Obliczenie kwot podatku akcyzowego od poszczególnych wyrobów” deklaracji.</w:t>
            </w:r>
          </w:p>
          <w:p w14:paraId="716FFEC5" w14:textId="1B425B80"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Pole wyliczane na podstawie sumy wartości wprowadzonych w polu „Ilość wyrobów w hektolitrach</w:t>
            </w:r>
            <w:r w:rsidR="004E7BE5" w:rsidRPr="007B6B11">
              <w:rPr>
                <w:rStyle w:val="pole"/>
                <w:rFonts w:ascii="Lato" w:hAnsi="Lato" w:cs="Arial"/>
                <w:noProof w:val="0"/>
                <w:sz w:val="20"/>
                <w:szCs w:val="20"/>
                <w:lang w:val="pl-PL"/>
              </w:rPr>
              <w:t xml:space="preserve">  x stopień Plato</w:t>
            </w:r>
            <w:r w:rsidRPr="007B6B11">
              <w:rPr>
                <w:rStyle w:val="pole"/>
                <w:rFonts w:ascii="Lato" w:hAnsi="Lato" w:cs="Arial"/>
                <w:noProof w:val="0"/>
                <w:sz w:val="20"/>
                <w:szCs w:val="20"/>
                <w:lang w:val="pl-PL"/>
              </w:rPr>
              <w:t>”. System wstawia wyliczoną wartość.</w:t>
            </w:r>
          </w:p>
          <w:p w14:paraId="708DB3DD"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wprowadzona liczba powinna się równać sumie wyliczonej. Jeśli nie równa się, to jest błąd.</w:t>
            </w:r>
          </w:p>
        </w:tc>
      </w:tr>
      <w:tr w:rsidR="00A22D86" w:rsidRPr="007B6B11" w14:paraId="06D17802" w14:textId="77777777" w:rsidTr="00F623F1">
        <w:trPr>
          <w:trHeight w:val="213"/>
        </w:trPr>
        <w:tc>
          <w:tcPr>
            <w:tcW w:w="945" w:type="dxa"/>
          </w:tcPr>
          <w:p w14:paraId="5BD70880"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R15</w:t>
            </w:r>
          </w:p>
        </w:tc>
        <w:tc>
          <w:tcPr>
            <w:tcW w:w="8109" w:type="dxa"/>
          </w:tcPr>
          <w:p w14:paraId="636E0DA2" w14:textId="7481CE1A"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Dotyczy pola &lt; totalAmountOfTax &gt; "Razam. </w:t>
            </w:r>
            <w:r w:rsidR="004E7BE5" w:rsidRPr="007B6B11">
              <w:rPr>
                <w:rStyle w:val="pole"/>
                <w:rFonts w:ascii="Lato" w:hAnsi="Lato" w:cs="Arial"/>
                <w:noProof w:val="0"/>
                <w:sz w:val="20"/>
                <w:szCs w:val="20"/>
                <w:lang w:val="pl-PL"/>
              </w:rPr>
              <w:t>Podatek akcyzowy (</w:t>
            </w:r>
            <w:r w:rsidRPr="007B6B11">
              <w:rPr>
                <w:rStyle w:val="pole"/>
                <w:rFonts w:ascii="Lato" w:hAnsi="Lato" w:cs="Arial"/>
                <w:noProof w:val="0"/>
                <w:sz w:val="20"/>
                <w:szCs w:val="20"/>
                <w:lang w:val="pl-PL"/>
              </w:rPr>
              <w:t>w zł.</w:t>
            </w:r>
            <w:r w:rsidR="004E7BE5" w:rsidRPr="007B6B11">
              <w:rPr>
                <w:rStyle w:val="pole"/>
                <w:rFonts w:ascii="Lato" w:hAnsi="Lato" w:cs="Arial"/>
                <w:noProof w:val="0"/>
                <w:sz w:val="20"/>
                <w:szCs w:val="20"/>
                <w:lang w:val="pl-PL"/>
              </w:rPr>
              <w:t>)</w:t>
            </w:r>
            <w:r w:rsidRPr="007B6B11">
              <w:rPr>
                <w:rStyle w:val="pole"/>
                <w:rFonts w:ascii="Lato" w:hAnsi="Lato" w:cs="Arial"/>
                <w:noProof w:val="0"/>
                <w:sz w:val="20"/>
                <w:szCs w:val="20"/>
                <w:lang w:val="pl-PL"/>
              </w:rPr>
              <w:t>".</w:t>
            </w:r>
          </w:p>
          <w:p w14:paraId="100DF8B7"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Pole nie jest wymagalne w przypadku, gdy nie wypełniono żadnej pozycji w części „Obliczenie kwot podatku akcyzowego od poszczególnych wyrobów” deklaracji.</w:t>
            </w:r>
          </w:p>
          <w:p w14:paraId="030B3770" w14:textId="27F17FE8"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Pole wyliczane na podstawie sumy wartości wprowadzonych w polu &lt;totalAmountOfTax&gt; „Razem </w:t>
            </w:r>
            <w:r w:rsidR="004E7BE5" w:rsidRPr="007B6B11">
              <w:rPr>
                <w:rStyle w:val="pole"/>
                <w:rFonts w:ascii="Lato" w:hAnsi="Lato" w:cs="Arial"/>
                <w:noProof w:val="0"/>
                <w:sz w:val="20"/>
                <w:szCs w:val="20"/>
                <w:lang w:val="pl-PL"/>
              </w:rPr>
              <w:t>Podatek akcyzowy</w:t>
            </w:r>
            <w:r w:rsidRPr="007B6B11">
              <w:rPr>
                <w:rStyle w:val="pole"/>
                <w:rFonts w:ascii="Lato" w:hAnsi="Lato" w:cs="Arial"/>
                <w:noProof w:val="0"/>
                <w:sz w:val="20"/>
                <w:szCs w:val="20"/>
                <w:lang w:val="pl-PL"/>
              </w:rPr>
              <w:t xml:space="preserve"> </w:t>
            </w:r>
            <w:r w:rsidR="004E7BE5" w:rsidRPr="007B6B11">
              <w:rPr>
                <w:rStyle w:val="pole"/>
                <w:rFonts w:ascii="Lato" w:hAnsi="Lato" w:cs="Arial"/>
                <w:noProof w:val="0"/>
                <w:sz w:val="20"/>
                <w:szCs w:val="20"/>
                <w:lang w:val="pl-PL"/>
              </w:rPr>
              <w:t>(</w:t>
            </w:r>
            <w:r w:rsidRPr="007B6B11">
              <w:rPr>
                <w:rStyle w:val="pole"/>
                <w:rFonts w:ascii="Lato" w:hAnsi="Lato" w:cs="Arial"/>
                <w:noProof w:val="0"/>
                <w:sz w:val="20"/>
                <w:szCs w:val="20"/>
                <w:lang w:val="pl-PL"/>
              </w:rPr>
              <w:t>w zł</w:t>
            </w:r>
            <w:r w:rsidR="004E7BE5" w:rsidRPr="007B6B11">
              <w:rPr>
                <w:rStyle w:val="pole"/>
                <w:rFonts w:ascii="Lato" w:hAnsi="Lato" w:cs="Arial"/>
                <w:noProof w:val="0"/>
                <w:sz w:val="20"/>
                <w:szCs w:val="20"/>
                <w:lang w:val="pl-PL"/>
              </w:rPr>
              <w:t>.)</w:t>
            </w:r>
            <w:r w:rsidRPr="007B6B11">
              <w:rPr>
                <w:rStyle w:val="pole"/>
                <w:rFonts w:ascii="Lato" w:hAnsi="Lato" w:cs="Arial"/>
                <w:noProof w:val="0"/>
                <w:sz w:val="20"/>
                <w:szCs w:val="20"/>
                <w:lang w:val="pl-PL"/>
              </w:rPr>
              <w:t xml:space="preserve">”. </w:t>
            </w:r>
          </w:p>
          <w:p w14:paraId="605A6494"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Wartość powinna się równać sumie wartości wprowadzonych w polu  &lt;amountOfTax&gt; „Podatek akcyzowy”.</w:t>
            </w:r>
          </w:p>
        </w:tc>
      </w:tr>
      <w:tr w:rsidR="00A22D86" w:rsidRPr="007B6B11" w14:paraId="4D424128" w14:textId="77777777" w:rsidTr="00F623F1">
        <w:trPr>
          <w:trHeight w:val="213"/>
        </w:trPr>
        <w:tc>
          <w:tcPr>
            <w:tcW w:w="945" w:type="dxa"/>
          </w:tcPr>
          <w:p w14:paraId="2CF5A0F8"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R16</w:t>
            </w:r>
          </w:p>
        </w:tc>
        <w:tc>
          <w:tcPr>
            <w:tcW w:w="8109" w:type="dxa"/>
          </w:tcPr>
          <w:p w14:paraId="662D256E"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groupOfGoodsName &gt; "Nazwa grupy wyrobów".</w:t>
            </w:r>
          </w:p>
          <w:p w14:paraId="6D01D6E8"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Wersja papierowa dokumentu: System wstawia w pole &lt;groupOfGoodsName&gt; nazwę pobraną ze słownika w ISZTAR na podstawie kodu CN. Błąd typu 2.</w:t>
            </w:r>
          </w:p>
          <w:p w14:paraId="7A9E7C56"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 xml:space="preserve">Walidacja dla wersji elektronicznej: porównanie wprowadzonej w polu &lt;groupOfGoodsName&gt; nazwy grupy wyrobów z wartością pobraną z systemu ISZTAR na podstawie kodu CN. </w:t>
            </w:r>
          </w:p>
          <w:p w14:paraId="2D14EB66"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&lt;taxRate&gt; "Stawka podatku". Błąd typu 2.</w:t>
            </w:r>
          </w:p>
          <w:p w14:paraId="16978126"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Wybór spośród wartości pobranych z systemu ISZTAR dla numeru CN wprowadzonego w polu „Ośmiocyfrowy kod  CN”</w:t>
            </w:r>
          </w:p>
        </w:tc>
      </w:tr>
      <w:tr w:rsidR="00A22D86" w:rsidRPr="007B6B11" w14:paraId="25AADBF3" w14:textId="77777777" w:rsidTr="00F623F1">
        <w:trPr>
          <w:trHeight w:val="213"/>
        </w:trPr>
        <w:tc>
          <w:tcPr>
            <w:tcW w:w="945" w:type="dxa"/>
          </w:tcPr>
          <w:p w14:paraId="01CA77C6"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R17</w:t>
            </w:r>
          </w:p>
        </w:tc>
        <w:tc>
          <w:tcPr>
            <w:tcW w:w="8109" w:type="dxa"/>
          </w:tcPr>
          <w:p w14:paraId="4F618B0B"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shortages &gt;.</w:t>
            </w:r>
          </w:p>
          <w:p w14:paraId="6C2013F7"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Wartość pola („ubytek” lub „całkowite zniszczenie”)</w:t>
            </w:r>
          </w:p>
        </w:tc>
      </w:tr>
      <w:tr w:rsidR="00A22D86" w:rsidRPr="007B6B11" w14:paraId="38685339" w14:textId="77777777" w:rsidTr="00F623F1">
        <w:trPr>
          <w:trHeight w:val="213"/>
        </w:trPr>
        <w:tc>
          <w:tcPr>
            <w:tcW w:w="945" w:type="dxa"/>
          </w:tcPr>
          <w:p w14:paraId="26C4BE70"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R18</w:t>
            </w:r>
          </w:p>
        </w:tc>
        <w:tc>
          <w:tcPr>
            <w:tcW w:w="8109" w:type="dxa"/>
          </w:tcPr>
          <w:p w14:paraId="64CA9B43"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amountOfTax &gt; "Podatek akcyzowy".</w:t>
            </w:r>
          </w:p>
          <w:p w14:paraId="4BB34B9B" w14:textId="3087D8EA"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wprowadzona wartość powinna być równa wyliczonej ze wzoru: wartość w polu „Ilość wyrobów w hektolitrach</w:t>
            </w:r>
            <w:r w:rsidR="004E7BE5" w:rsidRPr="007B6B11">
              <w:rPr>
                <w:rStyle w:val="pole"/>
                <w:rFonts w:ascii="Lato" w:hAnsi="Lato" w:cs="Arial"/>
                <w:noProof w:val="0"/>
                <w:sz w:val="20"/>
                <w:szCs w:val="20"/>
                <w:lang w:val="pl-PL"/>
              </w:rPr>
              <w:t xml:space="preserve"> x stopień Plato</w:t>
            </w:r>
            <w:r w:rsidRPr="007B6B11">
              <w:rPr>
                <w:rStyle w:val="pole"/>
                <w:rFonts w:ascii="Lato" w:hAnsi="Lato" w:cs="Arial"/>
                <w:noProof w:val="0"/>
                <w:sz w:val="20"/>
                <w:szCs w:val="20"/>
                <w:lang w:val="pl-PL"/>
              </w:rPr>
              <w:t>” * wartość w polu „Stawka podatku”. Błąd typu 3</w:t>
            </w:r>
          </w:p>
        </w:tc>
      </w:tr>
      <w:tr w:rsidR="00A22D86" w:rsidRPr="007B6B11" w14:paraId="6764C71C" w14:textId="77777777" w:rsidTr="00F623F1">
        <w:trPr>
          <w:trHeight w:val="213"/>
        </w:trPr>
        <w:tc>
          <w:tcPr>
            <w:tcW w:w="945" w:type="dxa"/>
          </w:tcPr>
          <w:p w14:paraId="154D8A5A"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R19</w:t>
            </w:r>
          </w:p>
        </w:tc>
        <w:tc>
          <w:tcPr>
            <w:tcW w:w="8109" w:type="dxa"/>
          </w:tcPr>
          <w:p w14:paraId="5AC14D99"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totalDueAmountOfDailyPaym &gt; "Razem kwota należnych wpłat dziennych".</w:t>
            </w:r>
          </w:p>
          <w:p w14:paraId="44CADB8C"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Pole nie jest wymagalne w przypadku, gdy nie wypełniono żadnej pozycji w części „Informacja o kwotach wpłat dziennych” deklaracji.</w:t>
            </w:r>
          </w:p>
          <w:p w14:paraId="35555217"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lastRenderedPageBreak/>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3B1A18"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2: Czy wprowadzona wartość równa się sumie wartości z pól „Kwota podatku akcyzowego z dnia powstania obowiązku podatkowego” dla  kolejnych dat.</w:t>
            </w:r>
          </w:p>
        </w:tc>
      </w:tr>
      <w:tr w:rsidR="00A22D86" w:rsidRPr="007B6B11" w14:paraId="7DD18D81" w14:textId="77777777" w:rsidTr="00F623F1">
        <w:trPr>
          <w:trHeight w:val="213"/>
        </w:trPr>
        <w:tc>
          <w:tcPr>
            <w:tcW w:w="945" w:type="dxa"/>
          </w:tcPr>
          <w:p w14:paraId="20376673"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lastRenderedPageBreak/>
              <w:t>R20</w:t>
            </w:r>
          </w:p>
        </w:tc>
        <w:tc>
          <w:tcPr>
            <w:tcW w:w="8109" w:type="dxa"/>
          </w:tcPr>
          <w:p w14:paraId="08620520"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totalAmountOfExcessDailyPaymPrevDecl &gt; "Razem kwota nadwyżki wpłat z poprzedniej deklaracji zaliczona na poczet wpłat dziennych".</w:t>
            </w:r>
          </w:p>
          <w:p w14:paraId="336B4AB5"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Pole nie jest wymagalne w przypadku, gdy nie wypełniono żadnej pozycji w części „Informacja o kwotach wpłat dziennych” deklaracji.</w:t>
            </w:r>
          </w:p>
          <w:p w14:paraId="361DD06E"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0D1DB29"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2: Czy wprowadzona wartość równa się sumie wartości z pól „Kwota nadwyżki wpłat z poprzedniej deklaracji zaliczona na poczet wpłat dziennych” dla  kolejnych dat. Jeśli nie to Błąd typu 3.</w:t>
            </w:r>
          </w:p>
        </w:tc>
      </w:tr>
      <w:tr w:rsidR="00A22D86" w:rsidRPr="007B6B11" w14:paraId="3213F09B" w14:textId="77777777" w:rsidTr="00F623F1">
        <w:trPr>
          <w:trHeight w:val="213"/>
        </w:trPr>
        <w:tc>
          <w:tcPr>
            <w:tcW w:w="945" w:type="dxa"/>
          </w:tcPr>
          <w:p w14:paraId="6B2E975B"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R21</w:t>
            </w:r>
          </w:p>
        </w:tc>
        <w:tc>
          <w:tcPr>
            <w:tcW w:w="8109" w:type="dxa"/>
          </w:tcPr>
          <w:p w14:paraId="757163E2"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Dotyczy pola &lt; totalAmountOfDailyPaym &gt; "Razem kwota dokonanych wpłat dziennych".</w:t>
            </w:r>
          </w:p>
          <w:p w14:paraId="1A11CF9D"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Pole nie jest wymagalne w przypadku, gdy nie wypełniono żadnej pozycji w części „Informacja o kwotach wpłat dziennych” deklaracji.</w:t>
            </w:r>
          </w:p>
          <w:p w14:paraId="38566CEA"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9D0D4B" w14:textId="77777777" w:rsidR="00A22D86" w:rsidRPr="007B6B11" w:rsidRDefault="00A22D86" w:rsidP="004E02BE">
            <w:pPr>
              <w:pStyle w:val="Tabelazwyky"/>
              <w:rPr>
                <w:rStyle w:val="pole"/>
                <w:rFonts w:ascii="Lato" w:hAnsi="Lato" w:cs="Arial"/>
                <w:noProof w:val="0"/>
                <w:sz w:val="20"/>
                <w:szCs w:val="20"/>
                <w:lang w:val="pl-PL"/>
              </w:rPr>
            </w:pPr>
            <w:r w:rsidRPr="007B6B11">
              <w:rPr>
                <w:rStyle w:val="pole"/>
                <w:rFonts w:ascii="Lato" w:hAnsi="Lato" w:cs="Arial"/>
                <w:noProof w:val="0"/>
                <w:sz w:val="20"/>
                <w:szCs w:val="20"/>
                <w:lang w:val="pl-PL"/>
              </w:rPr>
              <w:t>Walidacja 2: Czy wprowadzona wartość równa się sumie wartości z pól „Kwota dokonanej wpłaty dziennej” dla  kolejnych dat.</w:t>
            </w:r>
          </w:p>
        </w:tc>
      </w:tr>
    </w:tbl>
    <w:p w14:paraId="62A36220" w14:textId="77777777" w:rsidR="00430FCF" w:rsidRPr="007B6B11" w:rsidRDefault="00430FCF" w:rsidP="004E02BE">
      <w:pPr>
        <w:pStyle w:val="Nagwek2"/>
        <w:spacing w:line="276" w:lineRule="auto"/>
        <w:rPr>
          <w:bCs/>
          <w:lang w:val="pl-PL"/>
        </w:rPr>
      </w:pPr>
      <w:bookmarkStart w:id="292" w:name="_Toc115186902"/>
      <w:bookmarkStart w:id="293" w:name="_Toc183171891"/>
      <w:r w:rsidRPr="007B6B11">
        <w:rPr>
          <w:lang w:val="pl-PL"/>
        </w:rPr>
        <w:t>Załącznik AKC-4/D do deklaracji AKC-4</w:t>
      </w:r>
      <w:bookmarkEnd w:id="292"/>
      <w:bookmarkEnd w:id="293"/>
    </w:p>
    <w:p w14:paraId="30F84216" w14:textId="77777777" w:rsidR="00430FCF" w:rsidRPr="007B6B11" w:rsidRDefault="00430FCF" w:rsidP="004E02BE">
      <w:pPr>
        <w:pStyle w:val="Nagwek3"/>
        <w:spacing w:line="276" w:lineRule="auto"/>
        <w:rPr>
          <w:lang w:val="pl-PL"/>
        </w:rPr>
      </w:pPr>
      <w:bookmarkStart w:id="294" w:name="_Toc115186903"/>
      <w:bookmarkStart w:id="295" w:name="_Toc183171892"/>
      <w:r w:rsidRPr="007B6B11">
        <w:rPr>
          <w:lang w:val="pl-PL"/>
        </w:rPr>
        <w:t>Komunik</w:t>
      </w:r>
      <w:r w:rsidR="00343B4A" w:rsidRPr="007B6B11">
        <w:rPr>
          <w:lang w:val="pl-PL"/>
        </w:rPr>
        <w:t>a</w:t>
      </w:r>
      <w:r w:rsidRPr="007B6B11">
        <w:rPr>
          <w:lang w:val="pl-PL"/>
        </w:rPr>
        <w:t>t AKC-4D</w:t>
      </w:r>
      <w:bookmarkEnd w:id="294"/>
      <w:bookmarkEnd w:id="295"/>
    </w:p>
    <w:p w14:paraId="3F0C2560" w14:textId="77777777" w:rsidR="00430FCF" w:rsidRPr="007B6B11" w:rsidRDefault="00430FCF" w:rsidP="004E02BE">
      <w:r w:rsidRPr="007B6B11">
        <w:t>PODATEK AKCYZOWY OD PALIW SILNIKOWYCH</w:t>
      </w:r>
      <w:r w:rsidR="002047B1" w:rsidRPr="007B6B11">
        <w:t xml:space="preserve"> (z wyłączeniem gazu)</w:t>
      </w:r>
    </w:p>
    <w:p w14:paraId="5002B67B" w14:textId="77777777" w:rsidR="00430FCF" w:rsidRPr="007B6B11" w:rsidRDefault="00430FCF" w:rsidP="004E02BE">
      <w:pPr>
        <w:pStyle w:val="Nagwek3"/>
        <w:spacing w:line="276" w:lineRule="auto"/>
        <w:rPr>
          <w:lang w:val="pl-PL"/>
        </w:rPr>
      </w:pPr>
      <w:bookmarkStart w:id="296" w:name="_Toc115186904"/>
      <w:bookmarkStart w:id="297" w:name="_Toc183171893"/>
      <w:r w:rsidRPr="007B6B11">
        <w:rPr>
          <w:lang w:val="pl-PL"/>
        </w:rPr>
        <w:t>Specyfikacja AKC-4D</w:t>
      </w:r>
      <w:bookmarkEnd w:id="296"/>
      <w:bookmarkEnd w:id="297"/>
    </w:p>
    <w:p w14:paraId="131F6806" w14:textId="4E766CE1" w:rsidR="00430FCF" w:rsidRPr="007B6B11" w:rsidRDefault="00430FCF" w:rsidP="004E02BE">
      <w:r w:rsidRPr="007B6B11">
        <w:t xml:space="preserve">Struktury typu ZDailyAmount, ZCalculOfAmountOfExciseDuty zostały zdefiniowane w dokumencie </w:t>
      </w:r>
      <w:r w:rsidRPr="007B6B11">
        <w:fldChar w:fldCharType="begin"/>
      </w:r>
      <w:r w:rsidRPr="007B6B11">
        <w:instrText xml:space="preserve"> REF _Ref361653747 \r \h  \* MERGEFORMAT </w:instrText>
      </w:r>
      <w:r w:rsidRPr="007B6B11">
        <w:fldChar w:fldCharType="separate"/>
      </w:r>
      <w:r w:rsidR="006D48AD">
        <w:t>0</w:t>
      </w:r>
      <w:r w:rsidRPr="007B6B11">
        <w:fldChar w:fldCharType="end"/>
      </w:r>
      <w:r w:rsidRPr="007B6B11">
        <w:t xml:space="preserve"> i nie będą tutaj szczegółowo omawiane.</w:t>
      </w:r>
    </w:p>
    <w:p w14:paraId="54975ACC" w14:textId="6EC15836" w:rsidR="00594117" w:rsidRPr="007B6B11" w:rsidRDefault="00594117" w:rsidP="004E02BE">
      <w:pPr>
        <w:pStyle w:val="Z2PodpisRysunkuTabeli"/>
      </w:pPr>
      <w:bookmarkStart w:id="298" w:name="_Toc183172016"/>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48</w:t>
      </w:r>
      <w:r w:rsidR="00E354C5">
        <w:fldChar w:fldCharType="end"/>
      </w:r>
      <w:r w:rsidRPr="007B6B11">
        <w:t>. Dane ogólne w ramach struktury załącznika AKC-4D do deklaracji AKC-4/AKC-4zo</w:t>
      </w:r>
      <w:bookmarkEnd w:id="298"/>
    </w:p>
    <w:tbl>
      <w:tblPr>
        <w:tblStyle w:val="Tabela-Siatka"/>
        <w:tblW w:w="9322" w:type="dxa"/>
        <w:tblLook w:val="01E0" w:firstRow="1" w:lastRow="1" w:firstColumn="1" w:lastColumn="1" w:noHBand="0" w:noVBand="0"/>
      </w:tblPr>
      <w:tblGrid>
        <w:gridCol w:w="2900"/>
        <w:gridCol w:w="6422"/>
      </w:tblGrid>
      <w:tr w:rsidR="00594117" w:rsidRPr="007B6B11" w14:paraId="05DF72F4" w14:textId="77777777" w:rsidTr="00104784">
        <w:trPr>
          <w:tblHeader/>
        </w:trPr>
        <w:tc>
          <w:tcPr>
            <w:tcW w:w="2900" w:type="dxa"/>
            <w:shd w:val="clear" w:color="auto" w:fill="D9D9D9" w:themeFill="background1" w:themeFillShade="D9"/>
          </w:tcPr>
          <w:p w14:paraId="20E73C97" w14:textId="77777777" w:rsidR="00594117" w:rsidRPr="007B6B11" w:rsidRDefault="00594117" w:rsidP="004E02BE">
            <w:pPr>
              <w:pStyle w:val="naglowektabeli"/>
            </w:pPr>
            <w:r w:rsidRPr="007B6B11">
              <w:t>Ogólne</w:t>
            </w:r>
          </w:p>
        </w:tc>
        <w:tc>
          <w:tcPr>
            <w:tcW w:w="6422" w:type="dxa"/>
            <w:shd w:val="clear" w:color="auto" w:fill="D9D9D9" w:themeFill="background1" w:themeFillShade="D9"/>
          </w:tcPr>
          <w:p w14:paraId="620C1DC8" w14:textId="77777777" w:rsidR="00594117" w:rsidRPr="007B6B11" w:rsidRDefault="00594117" w:rsidP="004E02BE">
            <w:pPr>
              <w:pStyle w:val="naglowektabeli"/>
            </w:pPr>
          </w:p>
        </w:tc>
      </w:tr>
      <w:tr w:rsidR="00594117" w:rsidRPr="007B6B11" w14:paraId="59004C8C" w14:textId="77777777" w:rsidTr="00834561">
        <w:tc>
          <w:tcPr>
            <w:tcW w:w="2900" w:type="dxa"/>
          </w:tcPr>
          <w:p w14:paraId="6849A054" w14:textId="77777777" w:rsidR="00594117" w:rsidRPr="007B6B11" w:rsidRDefault="00594117" w:rsidP="004E02BE">
            <w:pPr>
              <w:pStyle w:val="Tabelazwyky"/>
            </w:pPr>
            <w:r w:rsidRPr="007B6B11">
              <w:t>Opis</w:t>
            </w:r>
          </w:p>
        </w:tc>
        <w:tc>
          <w:tcPr>
            <w:tcW w:w="6422" w:type="dxa"/>
          </w:tcPr>
          <w:p w14:paraId="6B989E5D" w14:textId="1E0C0A59" w:rsidR="00594117" w:rsidRPr="007B6B11" w:rsidRDefault="00594117" w:rsidP="004E02BE">
            <w:pPr>
              <w:pStyle w:val="Tabelazwyky"/>
            </w:pPr>
            <w:r w:rsidRPr="007B6B11">
              <w:t xml:space="preserve">Struktura załącznika D do deklaracji AKC-4 </w:t>
            </w:r>
          </w:p>
        </w:tc>
      </w:tr>
      <w:tr w:rsidR="00594117" w:rsidRPr="007B6B11" w14:paraId="609A81E2" w14:textId="77777777" w:rsidTr="00834561">
        <w:tc>
          <w:tcPr>
            <w:tcW w:w="2900" w:type="dxa"/>
          </w:tcPr>
          <w:p w14:paraId="7B856CF3" w14:textId="77777777" w:rsidR="00594117" w:rsidRPr="007B6B11" w:rsidRDefault="00594117" w:rsidP="004E02BE">
            <w:pPr>
              <w:pStyle w:val="Tabelazwyky"/>
            </w:pPr>
            <w:r w:rsidRPr="007B6B11">
              <w:t>Proces biznesowy</w:t>
            </w:r>
          </w:p>
        </w:tc>
        <w:tc>
          <w:tcPr>
            <w:tcW w:w="6422" w:type="dxa"/>
          </w:tcPr>
          <w:p w14:paraId="48B19B2A" w14:textId="77777777" w:rsidR="00594117" w:rsidRPr="007B6B11" w:rsidRDefault="00594117" w:rsidP="004E02BE">
            <w:pPr>
              <w:pStyle w:val="Tabelazwyky"/>
            </w:pPr>
          </w:p>
        </w:tc>
      </w:tr>
      <w:tr w:rsidR="00594117" w:rsidRPr="007B6B11" w14:paraId="1F59AD66" w14:textId="77777777" w:rsidTr="00834561">
        <w:tc>
          <w:tcPr>
            <w:tcW w:w="2900" w:type="dxa"/>
          </w:tcPr>
          <w:p w14:paraId="22759CF6" w14:textId="77777777" w:rsidR="00594117" w:rsidRPr="007B6B11" w:rsidRDefault="00594117" w:rsidP="004E02BE">
            <w:pPr>
              <w:pStyle w:val="Tabelazwyky"/>
            </w:pPr>
            <w:r w:rsidRPr="007B6B11">
              <w:t>Wersja deklaracji</w:t>
            </w:r>
          </w:p>
        </w:tc>
        <w:tc>
          <w:tcPr>
            <w:tcW w:w="6422" w:type="dxa"/>
          </w:tcPr>
          <w:p w14:paraId="15134563" w14:textId="77777777" w:rsidR="00594117" w:rsidRPr="007B6B11" w:rsidRDefault="00594117" w:rsidP="004E02BE">
            <w:pPr>
              <w:pStyle w:val="Tabelazwyky"/>
            </w:pPr>
            <w:r w:rsidRPr="007B6B11">
              <w:t>5_0</w:t>
            </w:r>
          </w:p>
        </w:tc>
      </w:tr>
      <w:tr w:rsidR="00594117" w:rsidRPr="007B6B11" w14:paraId="4D23CB1B" w14:textId="77777777" w:rsidTr="00834561">
        <w:tc>
          <w:tcPr>
            <w:tcW w:w="2900" w:type="dxa"/>
          </w:tcPr>
          <w:p w14:paraId="4E5DF201" w14:textId="77777777" w:rsidR="00594117" w:rsidRPr="007B6B11" w:rsidRDefault="00594117" w:rsidP="004E02BE">
            <w:pPr>
              <w:pStyle w:val="Tabelazwyky"/>
            </w:pPr>
            <w:r w:rsidRPr="007B6B11">
              <w:t>Zależności od innych deklaracji</w:t>
            </w:r>
          </w:p>
        </w:tc>
        <w:tc>
          <w:tcPr>
            <w:tcW w:w="6422" w:type="dxa"/>
          </w:tcPr>
          <w:p w14:paraId="0519E2F0" w14:textId="77777777" w:rsidR="00594117" w:rsidRPr="007B6B11" w:rsidRDefault="00594117" w:rsidP="004E02BE">
            <w:pPr>
              <w:pStyle w:val="Tabelazwyky"/>
            </w:pPr>
          </w:p>
        </w:tc>
      </w:tr>
      <w:tr w:rsidR="00594117" w:rsidRPr="007B6B11" w14:paraId="7545D46E" w14:textId="77777777" w:rsidTr="00834561">
        <w:tc>
          <w:tcPr>
            <w:tcW w:w="2900" w:type="dxa"/>
          </w:tcPr>
          <w:p w14:paraId="7133B44E" w14:textId="77777777" w:rsidR="00594117" w:rsidRPr="007B6B11" w:rsidRDefault="00594117" w:rsidP="004E02BE">
            <w:pPr>
              <w:pStyle w:val="Tabelazwyky"/>
            </w:pPr>
            <w:r w:rsidRPr="007B6B11">
              <w:t xml:space="preserve">Technologia </w:t>
            </w:r>
          </w:p>
        </w:tc>
        <w:tc>
          <w:tcPr>
            <w:tcW w:w="6422" w:type="dxa"/>
          </w:tcPr>
          <w:p w14:paraId="67990AF2" w14:textId="77777777" w:rsidR="00594117" w:rsidRPr="007B6B11" w:rsidRDefault="00594117" w:rsidP="004E02BE">
            <w:pPr>
              <w:pStyle w:val="Tabelazwyky"/>
            </w:pPr>
            <w:r w:rsidRPr="007B6B11">
              <w:t>XML</w:t>
            </w:r>
          </w:p>
        </w:tc>
      </w:tr>
      <w:tr w:rsidR="00594117" w:rsidRPr="007B6B11" w14:paraId="44B7FA13" w14:textId="77777777" w:rsidTr="00834561">
        <w:tc>
          <w:tcPr>
            <w:tcW w:w="2900" w:type="dxa"/>
          </w:tcPr>
          <w:p w14:paraId="12F37D18" w14:textId="77777777" w:rsidR="00594117" w:rsidRPr="007B6B11" w:rsidRDefault="00594117" w:rsidP="004E02BE">
            <w:pPr>
              <w:pStyle w:val="Tabelazwyky"/>
            </w:pPr>
            <w:r w:rsidRPr="007B6B11">
              <w:t>Reguły biznesowe</w:t>
            </w:r>
          </w:p>
        </w:tc>
        <w:tc>
          <w:tcPr>
            <w:tcW w:w="6422" w:type="dxa"/>
          </w:tcPr>
          <w:p w14:paraId="2212C262" w14:textId="77777777" w:rsidR="00594117" w:rsidRPr="007B6B11" w:rsidRDefault="00594117" w:rsidP="004E02BE">
            <w:pPr>
              <w:pStyle w:val="Tabelazwyky"/>
            </w:pPr>
          </w:p>
        </w:tc>
      </w:tr>
      <w:tr w:rsidR="00594117" w:rsidRPr="007B6B11" w14:paraId="76556B75" w14:textId="77777777" w:rsidTr="00834561">
        <w:tc>
          <w:tcPr>
            <w:tcW w:w="2900" w:type="dxa"/>
          </w:tcPr>
          <w:p w14:paraId="610187E3" w14:textId="77777777" w:rsidR="00594117" w:rsidRPr="007B6B11" w:rsidRDefault="00594117" w:rsidP="004E02BE">
            <w:pPr>
              <w:pStyle w:val="Tabelazwyky"/>
            </w:pPr>
            <w:r w:rsidRPr="007B6B11">
              <w:t>Wykorzystane standardy</w:t>
            </w:r>
          </w:p>
        </w:tc>
        <w:tc>
          <w:tcPr>
            <w:tcW w:w="6422" w:type="dxa"/>
          </w:tcPr>
          <w:p w14:paraId="12C6F944" w14:textId="77777777" w:rsidR="00594117" w:rsidRPr="007B6B11" w:rsidRDefault="00594117" w:rsidP="004E02BE">
            <w:pPr>
              <w:pStyle w:val="Tabelazwyky"/>
            </w:pPr>
            <w:r w:rsidRPr="007B6B11">
              <w:t>XML</w:t>
            </w:r>
          </w:p>
        </w:tc>
      </w:tr>
      <w:tr w:rsidR="00594117" w:rsidRPr="007B6B11" w14:paraId="21301AB8" w14:textId="77777777" w:rsidTr="00834561">
        <w:tc>
          <w:tcPr>
            <w:tcW w:w="2900" w:type="dxa"/>
          </w:tcPr>
          <w:p w14:paraId="46086BD4" w14:textId="77777777" w:rsidR="00594117" w:rsidRPr="007B6B11" w:rsidRDefault="00594117" w:rsidP="004E02BE">
            <w:pPr>
              <w:pStyle w:val="Tabelazwyky"/>
            </w:pPr>
            <w:r w:rsidRPr="007B6B11">
              <w:t>Namespaces</w:t>
            </w:r>
          </w:p>
        </w:tc>
        <w:tc>
          <w:tcPr>
            <w:tcW w:w="6422" w:type="dxa"/>
          </w:tcPr>
          <w:p w14:paraId="4C1D7576" w14:textId="77777777" w:rsidR="00594117" w:rsidRPr="007B6B11" w:rsidRDefault="00594117" w:rsidP="004E02BE">
            <w:pPr>
              <w:pStyle w:val="Tabelazwyky"/>
            </w:pPr>
            <w:r w:rsidRPr="007B6B11">
              <w:t>http://www.e-clo.pl/ZEFIR2/eZefir2/xsd/v9_0/Types.xsd</w:t>
            </w:r>
          </w:p>
        </w:tc>
      </w:tr>
      <w:tr w:rsidR="00594117" w:rsidRPr="007B6B11" w14:paraId="6C8CF229" w14:textId="77777777" w:rsidTr="00834561">
        <w:tc>
          <w:tcPr>
            <w:tcW w:w="2900" w:type="dxa"/>
          </w:tcPr>
          <w:p w14:paraId="4D7DB911" w14:textId="77777777" w:rsidR="00594117" w:rsidRPr="007B6B11" w:rsidRDefault="00594117" w:rsidP="004E02BE">
            <w:pPr>
              <w:pStyle w:val="Tabelazwyky"/>
            </w:pPr>
            <w:r w:rsidRPr="007B6B11">
              <w:t xml:space="preserve">Definicja struktur </w:t>
            </w:r>
          </w:p>
        </w:tc>
        <w:tc>
          <w:tcPr>
            <w:tcW w:w="6422" w:type="dxa"/>
          </w:tcPr>
          <w:p w14:paraId="6B31B22A" w14:textId="584F07AC" w:rsidR="00594117" w:rsidRPr="007B6B11" w:rsidRDefault="00594117" w:rsidP="004E02BE">
            <w:pPr>
              <w:pStyle w:val="Tabelazwyky"/>
            </w:pPr>
            <w:r w:rsidRPr="007B6B11">
              <w:t>AKC_4D.xsd</w:t>
            </w:r>
          </w:p>
        </w:tc>
      </w:tr>
    </w:tbl>
    <w:p w14:paraId="61A43B67" w14:textId="39D43C35" w:rsidR="008B40E8" w:rsidRDefault="008B40E8" w:rsidP="004E02BE">
      <w:pPr>
        <w:pStyle w:val="Nagwek3"/>
        <w:spacing w:line="276" w:lineRule="auto"/>
      </w:pPr>
      <w:bookmarkStart w:id="299" w:name="_Toc183171894"/>
      <w:r w:rsidRPr="007B6B11">
        <w:t>Dane ogólne w ramach struktury załącznika AKC-4D do deklaracji AKC-4/AKC-4zo</w:t>
      </w:r>
      <w:bookmarkEnd w:id="299"/>
    </w:p>
    <w:p w14:paraId="7D011E55" w14:textId="377ADBFE" w:rsidR="0050018D" w:rsidRPr="0050018D" w:rsidRDefault="0050018D" w:rsidP="004E02BE">
      <w:pPr>
        <w:pStyle w:val="kod"/>
      </w:pPr>
      <w:r w:rsidRPr="0050018D">
        <w:t>AKC4DType</w:t>
      </w:r>
    </w:p>
    <w:p w14:paraId="2EF59FF0" w14:textId="7F565E0F" w:rsidR="0050018D" w:rsidRPr="0050018D" w:rsidRDefault="0050018D" w:rsidP="004E02BE">
      <w:pPr>
        <w:pStyle w:val="kod"/>
      </w:pPr>
      <w:r w:rsidRPr="0050018D">
        <w:t>HeaderType</w:t>
      </w:r>
    </w:p>
    <w:p w14:paraId="200573CF" w14:textId="2F636DE5" w:rsidR="0050018D" w:rsidRPr="0050018D" w:rsidRDefault="0050018D" w:rsidP="004E02BE">
      <w:pPr>
        <w:pStyle w:val="kod"/>
      </w:pPr>
      <w:r w:rsidRPr="0050018D">
        <w:t>WarehouseType</w:t>
      </w:r>
    </w:p>
    <w:p w14:paraId="0C3899D4" w14:textId="147BBB31" w:rsidR="0050018D" w:rsidRPr="0050018D" w:rsidRDefault="0050018D" w:rsidP="004E02BE">
      <w:pPr>
        <w:pStyle w:val="kod"/>
      </w:pPr>
      <w:r w:rsidRPr="0050018D">
        <w:t>CalculOfAmountOfExciseDutyType</w:t>
      </w:r>
    </w:p>
    <w:p w14:paraId="72721462" w14:textId="69C907D6" w:rsidR="0050018D" w:rsidRPr="0050018D" w:rsidRDefault="0050018D" w:rsidP="004E02BE">
      <w:pPr>
        <w:pStyle w:val="kod"/>
      </w:pPr>
      <w:r w:rsidRPr="0050018D">
        <w:t>CleareanceExciseDutyType</w:t>
      </w:r>
    </w:p>
    <w:p w14:paraId="1D84E08D" w14:textId="603E900E" w:rsidR="0050018D" w:rsidRPr="0050018D" w:rsidRDefault="0050018D" w:rsidP="004E02BE">
      <w:pPr>
        <w:pStyle w:val="kod"/>
      </w:pPr>
      <w:r w:rsidRPr="0050018D">
        <w:t>ItemsType</w:t>
      </w:r>
    </w:p>
    <w:p w14:paraId="0DA738E6" w14:textId="5B2957D4" w:rsidR="0050018D" w:rsidRPr="0050018D" w:rsidRDefault="0050018D" w:rsidP="004E02BE">
      <w:pPr>
        <w:pStyle w:val="kod"/>
      </w:pPr>
      <w:r w:rsidRPr="0050018D">
        <w:t>ItemType</w:t>
      </w:r>
    </w:p>
    <w:p w14:paraId="633E8175" w14:textId="5C1B4BB0" w:rsidR="0050018D" w:rsidRPr="0050018D" w:rsidRDefault="0050018D" w:rsidP="004E02BE">
      <w:pPr>
        <w:pStyle w:val="kod"/>
      </w:pPr>
      <w:r w:rsidRPr="0050018D">
        <w:t>DailyPaymentInformationType</w:t>
      </w:r>
    </w:p>
    <w:p w14:paraId="6FF93E4B" w14:textId="37197680" w:rsidR="0050018D" w:rsidRPr="0050018D" w:rsidRDefault="0050018D" w:rsidP="004E02BE">
      <w:pPr>
        <w:pStyle w:val="kod"/>
      </w:pPr>
      <w:r w:rsidRPr="0050018D">
        <w:t>ZDailyAmount</w:t>
      </w:r>
    </w:p>
    <w:p w14:paraId="1E169885" w14:textId="66E3D57A" w:rsidR="0050018D" w:rsidRPr="0050018D" w:rsidRDefault="0050018D" w:rsidP="004E02BE">
      <w:pPr>
        <w:pStyle w:val="kod"/>
      </w:pPr>
      <w:r w:rsidRPr="0050018D">
        <w:t>version</w:t>
      </w:r>
    </w:p>
    <w:p w14:paraId="7B8CC93E" w14:textId="3FB55A61" w:rsidR="00BA7ACC" w:rsidRPr="007B6B11" w:rsidRDefault="00BA7ACC" w:rsidP="004E02BE">
      <w:pPr>
        <w:pStyle w:val="Z2PodpisRysunkuTabeli"/>
      </w:pPr>
      <w:bookmarkStart w:id="300" w:name="_Toc183172017"/>
      <w:r w:rsidRPr="007B6B11">
        <w:t xml:space="preserve">Tabela </w:t>
      </w:r>
      <w:r w:rsidR="00E354C5">
        <w:fldChar w:fldCharType="begin"/>
      </w:r>
      <w:r w:rsidR="00E354C5">
        <w:instrText xml:space="preserve"> SEQ Tabela \* ARABIC </w:instrText>
      </w:r>
      <w:r w:rsidR="00E354C5">
        <w:fldChar w:fldCharType="separate"/>
      </w:r>
      <w:r w:rsidR="006D48AD">
        <w:rPr>
          <w:noProof/>
        </w:rPr>
        <w:t>49</w:t>
      </w:r>
      <w:r w:rsidR="00E354C5">
        <w:fldChar w:fldCharType="end"/>
      </w:r>
      <w:r w:rsidRPr="007B6B11">
        <w:t>. Struktura załącznika AKC-4</w:t>
      </w:r>
      <w:r w:rsidR="00B0611A" w:rsidRPr="007B6B11">
        <w:t>D</w:t>
      </w:r>
      <w:r w:rsidRPr="007B6B11">
        <w:t xml:space="preserve"> do deklaracji AKC-4/AKC-4zo</w:t>
      </w:r>
      <w:bookmarkEnd w:id="300"/>
    </w:p>
    <w:tbl>
      <w:tblPr>
        <w:tblStyle w:val="Tabela-Siatka"/>
        <w:tblW w:w="0" w:type="auto"/>
        <w:tblLook w:val="01E0" w:firstRow="1" w:lastRow="1" w:firstColumn="1" w:lastColumn="1" w:noHBand="0" w:noVBand="0"/>
      </w:tblPr>
      <w:tblGrid>
        <w:gridCol w:w="1727"/>
        <w:gridCol w:w="3254"/>
        <w:gridCol w:w="828"/>
        <w:gridCol w:w="2049"/>
        <w:gridCol w:w="1196"/>
      </w:tblGrid>
      <w:tr w:rsidR="00BA7ACC" w:rsidRPr="007B6B11" w14:paraId="7FB5807A" w14:textId="77777777" w:rsidTr="00D036FD">
        <w:trPr>
          <w:trHeight w:val="213"/>
          <w:tblHeader/>
        </w:trPr>
        <w:tc>
          <w:tcPr>
            <w:tcW w:w="1727" w:type="dxa"/>
            <w:shd w:val="clear" w:color="auto" w:fill="D9D9D9" w:themeFill="background1" w:themeFillShade="D9"/>
          </w:tcPr>
          <w:p w14:paraId="73B98F3D" w14:textId="77777777" w:rsidR="00BA7ACC" w:rsidRPr="007B6B11" w:rsidRDefault="00BA7ACC" w:rsidP="004E02BE">
            <w:pPr>
              <w:pStyle w:val="naglowektabeli"/>
            </w:pPr>
            <w:r w:rsidRPr="007B6B11">
              <w:t xml:space="preserve">Nazwa </w:t>
            </w:r>
          </w:p>
        </w:tc>
        <w:tc>
          <w:tcPr>
            <w:tcW w:w="3254" w:type="dxa"/>
            <w:shd w:val="clear" w:color="auto" w:fill="D9D9D9" w:themeFill="background1" w:themeFillShade="D9"/>
          </w:tcPr>
          <w:p w14:paraId="30B906CE" w14:textId="77777777" w:rsidR="00BA7ACC" w:rsidRPr="007B6B11" w:rsidRDefault="00BA7ACC" w:rsidP="004E02BE">
            <w:pPr>
              <w:pStyle w:val="naglowektabeli"/>
            </w:pPr>
            <w:r w:rsidRPr="007B6B11">
              <w:t>Opis</w:t>
            </w:r>
          </w:p>
        </w:tc>
        <w:tc>
          <w:tcPr>
            <w:tcW w:w="828" w:type="dxa"/>
            <w:shd w:val="clear" w:color="auto" w:fill="D9D9D9" w:themeFill="background1" w:themeFillShade="D9"/>
          </w:tcPr>
          <w:p w14:paraId="4546D930" w14:textId="77777777" w:rsidR="00BA7ACC" w:rsidRPr="007B6B11" w:rsidRDefault="00BA7ACC" w:rsidP="004E02BE">
            <w:pPr>
              <w:pStyle w:val="naglowektabeli"/>
            </w:pPr>
            <w:r w:rsidRPr="007B6B11">
              <w:t>Nr pola</w:t>
            </w:r>
          </w:p>
        </w:tc>
        <w:tc>
          <w:tcPr>
            <w:tcW w:w="2049" w:type="dxa"/>
            <w:shd w:val="clear" w:color="auto" w:fill="D9D9D9" w:themeFill="background1" w:themeFillShade="D9"/>
          </w:tcPr>
          <w:p w14:paraId="4A06E3CC" w14:textId="77777777" w:rsidR="00BA7ACC" w:rsidRPr="007B6B11" w:rsidRDefault="00BA7ACC" w:rsidP="004E02BE">
            <w:pPr>
              <w:pStyle w:val="naglowektabeli"/>
            </w:pPr>
            <w:r w:rsidRPr="007B6B11">
              <w:t>Typ</w:t>
            </w:r>
          </w:p>
        </w:tc>
        <w:tc>
          <w:tcPr>
            <w:tcW w:w="1196" w:type="dxa"/>
            <w:shd w:val="clear" w:color="auto" w:fill="D9D9D9" w:themeFill="background1" w:themeFillShade="D9"/>
          </w:tcPr>
          <w:p w14:paraId="055DEF64" w14:textId="77777777" w:rsidR="00BA7ACC" w:rsidRPr="007B6B11" w:rsidRDefault="00BA7ACC" w:rsidP="004E02BE">
            <w:pPr>
              <w:pStyle w:val="naglowektabeli"/>
            </w:pPr>
            <w:r w:rsidRPr="007B6B11">
              <w:t>Liczebność</w:t>
            </w:r>
          </w:p>
        </w:tc>
      </w:tr>
      <w:tr w:rsidR="00BA7ACC" w:rsidRPr="007B6B11" w14:paraId="5E441125" w14:textId="77777777" w:rsidTr="00834561">
        <w:trPr>
          <w:trHeight w:val="213"/>
        </w:trPr>
        <w:tc>
          <w:tcPr>
            <w:tcW w:w="1727" w:type="dxa"/>
          </w:tcPr>
          <w:p w14:paraId="710ECE84" w14:textId="77777777" w:rsidR="00BA7ACC" w:rsidRPr="007B6B11" w:rsidRDefault="00BA7ACC" w:rsidP="004E02BE">
            <w:pPr>
              <w:pStyle w:val="Tabelazwyky"/>
            </w:pPr>
            <w:r w:rsidRPr="007B6B11">
              <w:t>Header</w:t>
            </w:r>
          </w:p>
        </w:tc>
        <w:tc>
          <w:tcPr>
            <w:tcW w:w="3254" w:type="dxa"/>
          </w:tcPr>
          <w:p w14:paraId="60158414" w14:textId="77777777" w:rsidR="00BA7ACC" w:rsidRPr="007B6B11" w:rsidRDefault="00BA7ACC" w:rsidP="004E02BE">
            <w:pPr>
              <w:pStyle w:val="Tabelazwyky"/>
            </w:pPr>
            <w:r w:rsidRPr="007B6B11">
              <w:t>Nagłówek</w:t>
            </w:r>
          </w:p>
        </w:tc>
        <w:tc>
          <w:tcPr>
            <w:tcW w:w="828" w:type="dxa"/>
          </w:tcPr>
          <w:p w14:paraId="3478E349" w14:textId="77777777" w:rsidR="00BA7ACC" w:rsidRPr="007B6B11" w:rsidRDefault="00BA7ACC" w:rsidP="004E02BE">
            <w:pPr>
              <w:pStyle w:val="Tabelazwyky"/>
            </w:pPr>
            <w:r w:rsidRPr="007B6B11">
              <w:t>-</w:t>
            </w:r>
          </w:p>
        </w:tc>
        <w:tc>
          <w:tcPr>
            <w:tcW w:w="2049" w:type="dxa"/>
          </w:tcPr>
          <w:p w14:paraId="1CB43034" w14:textId="77777777" w:rsidR="00BA7ACC" w:rsidRPr="007B6B11" w:rsidRDefault="00BA7ACC" w:rsidP="004E02BE">
            <w:pPr>
              <w:pStyle w:val="Tabelazwyky"/>
            </w:pPr>
            <w:r w:rsidRPr="007B6B11">
              <w:t>HeaderType</w:t>
            </w:r>
          </w:p>
        </w:tc>
        <w:tc>
          <w:tcPr>
            <w:tcW w:w="1196" w:type="dxa"/>
          </w:tcPr>
          <w:p w14:paraId="47A9F5B6" w14:textId="77777777" w:rsidR="00BA7ACC" w:rsidRPr="007B6B11" w:rsidRDefault="00BA7ACC" w:rsidP="004E02BE">
            <w:pPr>
              <w:pStyle w:val="Tabelazwyky"/>
            </w:pPr>
            <w:r w:rsidRPr="007B6B11">
              <w:t>1..1</w:t>
            </w:r>
          </w:p>
        </w:tc>
      </w:tr>
      <w:tr w:rsidR="00BA7ACC" w:rsidRPr="007B6B11" w14:paraId="0288A479" w14:textId="77777777" w:rsidTr="00834561">
        <w:trPr>
          <w:trHeight w:val="213"/>
        </w:trPr>
        <w:tc>
          <w:tcPr>
            <w:tcW w:w="1727" w:type="dxa"/>
          </w:tcPr>
          <w:p w14:paraId="7452A3F6" w14:textId="77777777" w:rsidR="00BA7ACC" w:rsidRPr="007B6B11" w:rsidRDefault="00BA7ACC" w:rsidP="004E02BE">
            <w:pPr>
              <w:pStyle w:val="Tabelazwyky"/>
            </w:pPr>
            <w:r w:rsidRPr="007B6B11">
              <w:t>version</w:t>
            </w:r>
          </w:p>
        </w:tc>
        <w:tc>
          <w:tcPr>
            <w:tcW w:w="3254" w:type="dxa"/>
          </w:tcPr>
          <w:p w14:paraId="2169074F" w14:textId="77777777" w:rsidR="00BA7ACC" w:rsidRPr="007B6B11" w:rsidRDefault="00BA7ACC" w:rsidP="004E02BE">
            <w:pPr>
              <w:pStyle w:val="Tabelazwyky"/>
            </w:pPr>
            <w:r w:rsidRPr="007B6B11">
              <w:t xml:space="preserve">Wersja schematu, z którą zgodny jest komunikat. Oznaczenie wersji schematu, z którą zgodny jest komunikat. </w:t>
            </w:r>
          </w:p>
          <w:p w14:paraId="554A2DC0" w14:textId="77777777" w:rsidR="00BA7ACC" w:rsidRPr="007B6B11" w:rsidRDefault="00BA7ACC" w:rsidP="004E02BE">
            <w:pPr>
              <w:pStyle w:val="Tabelazwyky"/>
            </w:pPr>
            <w:r w:rsidRPr="007B6B11">
              <w:t>Format: V_R, gdzie V - co najmniej jedna cyfra oznaczająca główną wersję, R - co najmniej jedna cyfra oznaczającą wersję pośrednią.</w:t>
            </w:r>
          </w:p>
        </w:tc>
        <w:tc>
          <w:tcPr>
            <w:tcW w:w="828" w:type="dxa"/>
          </w:tcPr>
          <w:p w14:paraId="19CA069A" w14:textId="77777777" w:rsidR="00BA7ACC" w:rsidRPr="007B6B11" w:rsidRDefault="00BA7ACC" w:rsidP="004E02BE">
            <w:pPr>
              <w:pStyle w:val="Tabelazwyky"/>
            </w:pPr>
            <w:r w:rsidRPr="007B6B11">
              <w:t>-</w:t>
            </w:r>
          </w:p>
        </w:tc>
        <w:tc>
          <w:tcPr>
            <w:tcW w:w="2049" w:type="dxa"/>
          </w:tcPr>
          <w:p w14:paraId="766C1257" w14:textId="77777777" w:rsidR="00BA7ACC" w:rsidRPr="007B6B11" w:rsidRDefault="00BA7ACC" w:rsidP="004E02BE">
            <w:pPr>
              <w:pStyle w:val="Tabelazwyky"/>
            </w:pPr>
            <w:r w:rsidRPr="007B6B11">
              <w:t>ZVersion</w:t>
            </w:r>
          </w:p>
        </w:tc>
        <w:tc>
          <w:tcPr>
            <w:tcW w:w="1196" w:type="dxa"/>
          </w:tcPr>
          <w:p w14:paraId="2B088FFD" w14:textId="77777777" w:rsidR="00BA7ACC" w:rsidRPr="007B6B11" w:rsidRDefault="00BA7ACC" w:rsidP="004E02BE">
            <w:pPr>
              <w:pStyle w:val="Tabelazwyky"/>
            </w:pPr>
            <w:r w:rsidRPr="007B6B11">
              <w:t>1..1</w:t>
            </w:r>
          </w:p>
        </w:tc>
      </w:tr>
    </w:tbl>
    <w:p w14:paraId="64586BFB" w14:textId="77777777" w:rsidR="00430FCF" w:rsidRPr="007B6B11" w:rsidRDefault="00430FCF" w:rsidP="004E02BE"/>
    <w:p w14:paraId="7BF80EF6" w14:textId="2C88CDEF" w:rsidR="00104784" w:rsidRPr="007B6B11" w:rsidRDefault="00104784" w:rsidP="004E02BE">
      <w:pPr>
        <w:pStyle w:val="Z2PodpisRysunkuTabeli"/>
      </w:pPr>
      <w:bookmarkStart w:id="301" w:name="_Toc97503888"/>
      <w:bookmarkStart w:id="302" w:name="_Toc183172140"/>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34</w:t>
      </w:r>
      <w:r w:rsidR="00E354C5">
        <w:fldChar w:fldCharType="end"/>
      </w:r>
      <w:r w:rsidRPr="007B6B11">
        <w:t>. Struktura załącznika AKC-4D.</w:t>
      </w:r>
      <w:bookmarkEnd w:id="301"/>
      <w:bookmarkEnd w:id="302"/>
    </w:p>
    <w:p w14:paraId="2F337472" w14:textId="7038504D" w:rsidR="00A80A69" w:rsidRPr="007B6B11" w:rsidRDefault="00006953" w:rsidP="004E02BE">
      <w:r w:rsidRPr="007B6B11">
        <w:rPr>
          <w:noProof/>
        </w:rPr>
        <w:drawing>
          <wp:inline distT="0" distB="0" distL="0" distR="0" wp14:anchorId="47A80CB6" wp14:editId="754D8A46">
            <wp:extent cx="5753100" cy="1905000"/>
            <wp:effectExtent l="19050" t="19050" r="19050" b="19050"/>
            <wp:docPr id="5" name="Obraz 5" descr="Rysunek przedstawia strukturę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5" descr="Rysunek przedstawia strukturę  załącznika AKC-4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3100" cy="1905000"/>
                    </a:xfrm>
                    <a:prstGeom prst="rect">
                      <a:avLst/>
                    </a:prstGeom>
                    <a:noFill/>
                    <a:ln>
                      <a:solidFill>
                        <a:schemeClr val="tx1"/>
                      </a:solidFill>
                    </a:ln>
                  </pic:spPr>
                </pic:pic>
              </a:graphicData>
            </a:graphic>
          </wp:inline>
        </w:drawing>
      </w:r>
    </w:p>
    <w:p w14:paraId="115F9F1B" w14:textId="34482997" w:rsidR="00092716" w:rsidRPr="007B6B11" w:rsidRDefault="00092716" w:rsidP="004E02BE">
      <w:pPr>
        <w:pStyle w:val="Z2PodpisRysunkuTabeli"/>
      </w:pPr>
      <w:bookmarkStart w:id="303" w:name="_Toc183172018"/>
      <w:r w:rsidRPr="007B6B11">
        <w:t xml:space="preserve">Tabela </w:t>
      </w:r>
      <w:r w:rsidR="00E354C5">
        <w:fldChar w:fldCharType="begin"/>
      </w:r>
      <w:r w:rsidR="00E354C5">
        <w:instrText xml:space="preserve"> SEQ Tabela \* ARABIC </w:instrText>
      </w:r>
      <w:r w:rsidR="00E354C5">
        <w:fldChar w:fldCharType="separate"/>
      </w:r>
      <w:r w:rsidR="006D48AD">
        <w:rPr>
          <w:noProof/>
        </w:rPr>
        <w:t>50</w:t>
      </w:r>
      <w:r w:rsidR="00E354C5">
        <w:fldChar w:fldCharType="end"/>
      </w:r>
      <w:r w:rsidRPr="007B6B11">
        <w:t>. Struktura &lt;HeaderType&gt;, nagłówka załącznika AKC-4D</w:t>
      </w:r>
      <w:bookmarkEnd w:id="303"/>
    </w:p>
    <w:tbl>
      <w:tblPr>
        <w:tblStyle w:val="Tabela-Siatka"/>
        <w:tblW w:w="9351" w:type="dxa"/>
        <w:tblLayout w:type="fixed"/>
        <w:tblLook w:val="01E0" w:firstRow="1" w:lastRow="1" w:firstColumn="1" w:lastColumn="1" w:noHBand="0" w:noVBand="0"/>
      </w:tblPr>
      <w:tblGrid>
        <w:gridCol w:w="1788"/>
        <w:gridCol w:w="3360"/>
        <w:gridCol w:w="840"/>
        <w:gridCol w:w="1945"/>
        <w:gridCol w:w="1418"/>
      </w:tblGrid>
      <w:tr w:rsidR="00092716" w:rsidRPr="007B6B11" w14:paraId="656E6C6F" w14:textId="77777777" w:rsidTr="00D036FD">
        <w:trPr>
          <w:trHeight w:val="213"/>
          <w:tblHeader/>
        </w:trPr>
        <w:tc>
          <w:tcPr>
            <w:tcW w:w="1788" w:type="dxa"/>
            <w:shd w:val="clear" w:color="auto" w:fill="D9D9D9" w:themeFill="background1" w:themeFillShade="D9"/>
          </w:tcPr>
          <w:p w14:paraId="56BB6669" w14:textId="77777777" w:rsidR="00092716" w:rsidRPr="007B6B11" w:rsidRDefault="00092716" w:rsidP="004E02BE">
            <w:pPr>
              <w:pStyle w:val="naglowektabeli"/>
            </w:pPr>
            <w:r w:rsidRPr="007B6B11">
              <w:t xml:space="preserve">Nazwa </w:t>
            </w:r>
          </w:p>
        </w:tc>
        <w:tc>
          <w:tcPr>
            <w:tcW w:w="3360" w:type="dxa"/>
            <w:shd w:val="clear" w:color="auto" w:fill="D9D9D9" w:themeFill="background1" w:themeFillShade="D9"/>
          </w:tcPr>
          <w:p w14:paraId="6E54BA29" w14:textId="77777777" w:rsidR="00092716" w:rsidRPr="007B6B11" w:rsidRDefault="00092716" w:rsidP="004E02BE">
            <w:pPr>
              <w:pStyle w:val="naglowektabeli"/>
            </w:pPr>
            <w:r w:rsidRPr="007B6B11">
              <w:t>Opis</w:t>
            </w:r>
          </w:p>
        </w:tc>
        <w:tc>
          <w:tcPr>
            <w:tcW w:w="840" w:type="dxa"/>
            <w:shd w:val="clear" w:color="auto" w:fill="D9D9D9" w:themeFill="background1" w:themeFillShade="D9"/>
          </w:tcPr>
          <w:p w14:paraId="4376A5F0" w14:textId="77777777" w:rsidR="00092716" w:rsidRPr="007B6B11" w:rsidRDefault="00092716" w:rsidP="004E02BE">
            <w:pPr>
              <w:pStyle w:val="naglowektabeli"/>
            </w:pPr>
            <w:r w:rsidRPr="007B6B11">
              <w:t>Nr pola</w:t>
            </w:r>
          </w:p>
        </w:tc>
        <w:tc>
          <w:tcPr>
            <w:tcW w:w="1945" w:type="dxa"/>
            <w:shd w:val="clear" w:color="auto" w:fill="D9D9D9" w:themeFill="background1" w:themeFillShade="D9"/>
          </w:tcPr>
          <w:p w14:paraId="39C8C985" w14:textId="77777777" w:rsidR="00092716" w:rsidRPr="007B6B11" w:rsidRDefault="00092716" w:rsidP="004E02BE">
            <w:pPr>
              <w:pStyle w:val="naglowektabeli"/>
            </w:pPr>
            <w:r w:rsidRPr="007B6B11">
              <w:t>Typ, reguły</w:t>
            </w:r>
          </w:p>
        </w:tc>
        <w:tc>
          <w:tcPr>
            <w:tcW w:w="1418" w:type="dxa"/>
            <w:shd w:val="clear" w:color="auto" w:fill="D9D9D9" w:themeFill="background1" w:themeFillShade="D9"/>
          </w:tcPr>
          <w:p w14:paraId="66E7CB48" w14:textId="77777777" w:rsidR="00092716" w:rsidRPr="007B6B11" w:rsidRDefault="00092716" w:rsidP="004E02BE">
            <w:pPr>
              <w:pStyle w:val="naglowektabeli"/>
            </w:pPr>
            <w:r w:rsidRPr="007B6B11">
              <w:t>Liczebność</w:t>
            </w:r>
          </w:p>
        </w:tc>
      </w:tr>
      <w:tr w:rsidR="00092716" w:rsidRPr="007B6B11" w14:paraId="7ABB769B" w14:textId="77777777" w:rsidTr="00821C26">
        <w:trPr>
          <w:trHeight w:val="213"/>
        </w:trPr>
        <w:tc>
          <w:tcPr>
            <w:tcW w:w="1788" w:type="dxa"/>
          </w:tcPr>
          <w:p w14:paraId="5842D203" w14:textId="77777777" w:rsidR="00092716" w:rsidRPr="007B6B11" w:rsidRDefault="00092716" w:rsidP="004E02BE">
            <w:pPr>
              <w:pStyle w:val="Tabelazwyky"/>
            </w:pPr>
            <w:r w:rsidRPr="007B6B11">
              <w:t>identifier</w:t>
            </w:r>
          </w:p>
        </w:tc>
        <w:tc>
          <w:tcPr>
            <w:tcW w:w="3360" w:type="dxa"/>
          </w:tcPr>
          <w:p w14:paraId="167FA851" w14:textId="77777777" w:rsidR="00092716" w:rsidRPr="007B6B11" w:rsidRDefault="00092716" w:rsidP="004E02BE">
            <w:pPr>
              <w:pStyle w:val="Tabelazwyky"/>
            </w:pPr>
            <w:r w:rsidRPr="007B6B11">
              <w:t>Identyfikator podatkowy NIP/ numer PESEL Podatnika.</w:t>
            </w:r>
          </w:p>
        </w:tc>
        <w:tc>
          <w:tcPr>
            <w:tcW w:w="840" w:type="dxa"/>
          </w:tcPr>
          <w:p w14:paraId="3A68DC21" w14:textId="77777777" w:rsidR="00092716" w:rsidRPr="007B6B11" w:rsidRDefault="00092716" w:rsidP="004E02BE">
            <w:pPr>
              <w:pStyle w:val="Tabelazwyky"/>
            </w:pPr>
            <w:r w:rsidRPr="007B6B11">
              <w:t>1</w:t>
            </w:r>
          </w:p>
        </w:tc>
        <w:tc>
          <w:tcPr>
            <w:tcW w:w="1945" w:type="dxa"/>
          </w:tcPr>
          <w:p w14:paraId="63D1BA5F" w14:textId="77777777" w:rsidR="00092716" w:rsidRPr="007B6B11" w:rsidRDefault="00092716" w:rsidP="004E02BE">
            <w:pPr>
              <w:pStyle w:val="Tabelazwyky"/>
            </w:pPr>
            <w:r w:rsidRPr="007B6B11">
              <w:t>ZIdentification</w:t>
            </w:r>
          </w:p>
        </w:tc>
        <w:tc>
          <w:tcPr>
            <w:tcW w:w="1418" w:type="dxa"/>
          </w:tcPr>
          <w:p w14:paraId="7FE7CD49" w14:textId="77777777" w:rsidR="00092716" w:rsidRPr="007B6B11" w:rsidRDefault="00092716" w:rsidP="004E02BE">
            <w:pPr>
              <w:pStyle w:val="Tabelazwyky"/>
            </w:pPr>
            <w:r w:rsidRPr="007B6B11">
              <w:t>1..1</w:t>
            </w:r>
          </w:p>
        </w:tc>
      </w:tr>
      <w:tr w:rsidR="00092716" w:rsidRPr="007B6B11" w14:paraId="7073226A" w14:textId="77777777" w:rsidTr="00821C26">
        <w:trPr>
          <w:trHeight w:val="213"/>
        </w:trPr>
        <w:tc>
          <w:tcPr>
            <w:tcW w:w="1788" w:type="dxa"/>
          </w:tcPr>
          <w:p w14:paraId="04C219B7" w14:textId="77777777" w:rsidR="00092716" w:rsidRPr="007B6B11" w:rsidRDefault="00092716" w:rsidP="004E02BE">
            <w:pPr>
              <w:pStyle w:val="Tabelazwyky"/>
            </w:pPr>
            <w:r w:rsidRPr="007B6B11">
              <w:t>period</w:t>
            </w:r>
          </w:p>
        </w:tc>
        <w:tc>
          <w:tcPr>
            <w:tcW w:w="3360" w:type="dxa"/>
          </w:tcPr>
          <w:p w14:paraId="25612945" w14:textId="77777777" w:rsidR="00092716" w:rsidRPr="007B6B11" w:rsidRDefault="00092716" w:rsidP="004E02BE">
            <w:pPr>
              <w:pStyle w:val="Tabelazwyky"/>
            </w:pPr>
            <w:r w:rsidRPr="007B6B11">
              <w:t>Data w formacie miesiąc/ rok za jaki została złożona deklaracja.</w:t>
            </w:r>
          </w:p>
        </w:tc>
        <w:tc>
          <w:tcPr>
            <w:tcW w:w="840" w:type="dxa"/>
          </w:tcPr>
          <w:p w14:paraId="1B7900DA" w14:textId="77777777" w:rsidR="00092716" w:rsidRPr="007B6B11" w:rsidRDefault="00092716" w:rsidP="004E02BE">
            <w:pPr>
              <w:pStyle w:val="Tabelazwyky"/>
            </w:pPr>
            <w:r w:rsidRPr="007B6B11">
              <w:t>2, 3</w:t>
            </w:r>
          </w:p>
        </w:tc>
        <w:tc>
          <w:tcPr>
            <w:tcW w:w="1945" w:type="dxa"/>
          </w:tcPr>
          <w:p w14:paraId="0C227B4C" w14:textId="77777777" w:rsidR="00092716" w:rsidRPr="007B6B11" w:rsidRDefault="00092716" w:rsidP="004E02BE">
            <w:pPr>
              <w:pStyle w:val="Tabelazwyky"/>
            </w:pPr>
            <w:r w:rsidRPr="007B6B11">
              <w:t>ZPeriod</w:t>
            </w:r>
          </w:p>
          <w:p w14:paraId="21E0CCC2" w14:textId="77777777" w:rsidR="00092716" w:rsidRPr="007B6B11" w:rsidRDefault="00092716" w:rsidP="004E02BE">
            <w:pPr>
              <w:pStyle w:val="Tabelazwyky"/>
            </w:pPr>
            <w:r w:rsidRPr="007B6B11">
              <w:t>Patrz reguła R1; R2</w:t>
            </w:r>
          </w:p>
        </w:tc>
        <w:tc>
          <w:tcPr>
            <w:tcW w:w="1418" w:type="dxa"/>
          </w:tcPr>
          <w:p w14:paraId="481BE027" w14:textId="77777777" w:rsidR="00092716" w:rsidRPr="007B6B11" w:rsidRDefault="00092716" w:rsidP="004E02BE">
            <w:pPr>
              <w:pStyle w:val="Tabelazwyky"/>
            </w:pPr>
            <w:r w:rsidRPr="007B6B11">
              <w:t>1..1</w:t>
            </w:r>
          </w:p>
        </w:tc>
      </w:tr>
      <w:tr w:rsidR="00092716" w:rsidRPr="007B6B11" w14:paraId="67BE76A2" w14:textId="77777777" w:rsidTr="00821C26">
        <w:trPr>
          <w:trHeight w:val="213"/>
        </w:trPr>
        <w:tc>
          <w:tcPr>
            <w:tcW w:w="1788" w:type="dxa"/>
          </w:tcPr>
          <w:p w14:paraId="0BFC2C14" w14:textId="77777777" w:rsidR="00092716" w:rsidRPr="007B6B11" w:rsidRDefault="00092716" w:rsidP="004E02BE">
            <w:pPr>
              <w:pStyle w:val="Tabelazwyky"/>
            </w:pPr>
            <w:r w:rsidRPr="007B6B11">
              <w:t>formNo</w:t>
            </w:r>
          </w:p>
        </w:tc>
        <w:tc>
          <w:tcPr>
            <w:tcW w:w="3360" w:type="dxa"/>
          </w:tcPr>
          <w:p w14:paraId="6433C093" w14:textId="77777777" w:rsidR="00092716" w:rsidRPr="007B6B11" w:rsidRDefault="00092716" w:rsidP="004E02BE">
            <w:pPr>
              <w:pStyle w:val="Tabelazwyky"/>
            </w:pPr>
            <w:r w:rsidRPr="007B6B11">
              <w:t>Numer formularza. Podatnik może załączyć wiele formularzy tego samego typu.</w:t>
            </w:r>
          </w:p>
        </w:tc>
        <w:tc>
          <w:tcPr>
            <w:tcW w:w="840" w:type="dxa"/>
          </w:tcPr>
          <w:p w14:paraId="306FA1EB" w14:textId="77777777" w:rsidR="00092716" w:rsidRPr="007B6B11" w:rsidRDefault="00092716" w:rsidP="004E02BE">
            <w:pPr>
              <w:pStyle w:val="Tabelazwyky"/>
            </w:pPr>
            <w:r w:rsidRPr="007B6B11">
              <w:t>-</w:t>
            </w:r>
          </w:p>
        </w:tc>
        <w:tc>
          <w:tcPr>
            <w:tcW w:w="1945" w:type="dxa"/>
          </w:tcPr>
          <w:p w14:paraId="45A37808" w14:textId="77777777" w:rsidR="00092716" w:rsidRPr="007B6B11" w:rsidRDefault="00092716" w:rsidP="004E02BE">
            <w:pPr>
              <w:pStyle w:val="Tabelazwyky"/>
            </w:pPr>
            <w:r w:rsidRPr="007B6B11">
              <w:t>ZFormNo</w:t>
            </w:r>
          </w:p>
          <w:p w14:paraId="2B40A592" w14:textId="77777777" w:rsidR="00092716" w:rsidRPr="007B6B11" w:rsidRDefault="00092716" w:rsidP="004E02BE">
            <w:pPr>
              <w:pStyle w:val="Tabelazwyky"/>
            </w:pPr>
            <w:r w:rsidRPr="007B6B11">
              <w:t>Patrz reguła R3</w:t>
            </w:r>
          </w:p>
        </w:tc>
        <w:tc>
          <w:tcPr>
            <w:tcW w:w="1418" w:type="dxa"/>
          </w:tcPr>
          <w:p w14:paraId="6A1CA3A2" w14:textId="77777777" w:rsidR="00092716" w:rsidRPr="007B6B11" w:rsidRDefault="00092716" w:rsidP="004E02BE">
            <w:pPr>
              <w:pStyle w:val="Tabelazwyky"/>
            </w:pPr>
            <w:r w:rsidRPr="007B6B11">
              <w:t>1..1</w:t>
            </w:r>
          </w:p>
        </w:tc>
      </w:tr>
      <w:tr w:rsidR="00092716" w:rsidRPr="007B6B11" w14:paraId="024C8871" w14:textId="77777777" w:rsidTr="00821C26">
        <w:trPr>
          <w:trHeight w:val="213"/>
        </w:trPr>
        <w:tc>
          <w:tcPr>
            <w:tcW w:w="1788" w:type="dxa"/>
          </w:tcPr>
          <w:p w14:paraId="10DA1D90" w14:textId="77777777" w:rsidR="00092716" w:rsidRPr="007B6B11" w:rsidRDefault="00092716" w:rsidP="004E02BE">
            <w:pPr>
              <w:pStyle w:val="Tabelazwyky"/>
            </w:pPr>
            <w:r w:rsidRPr="007B6B11">
              <w:t>Warehouse</w:t>
            </w:r>
          </w:p>
        </w:tc>
        <w:tc>
          <w:tcPr>
            <w:tcW w:w="3360" w:type="dxa"/>
          </w:tcPr>
          <w:p w14:paraId="1AACE8B1" w14:textId="77777777" w:rsidR="00092716" w:rsidRPr="007B6B11" w:rsidRDefault="00092716" w:rsidP="004E02BE">
            <w:pPr>
              <w:pStyle w:val="Tabelazwyky"/>
            </w:pPr>
            <w:r w:rsidRPr="007B6B11">
              <w:t>Dane o składzie podatkowym i o zarejestrowanym odbiorcy(B)</w:t>
            </w:r>
          </w:p>
          <w:p w14:paraId="76679DCC" w14:textId="77777777" w:rsidR="00092716" w:rsidRPr="007B6B11" w:rsidRDefault="00092716" w:rsidP="004E02BE">
            <w:pPr>
              <w:pStyle w:val="Tabelazwyky"/>
            </w:pPr>
            <w:r w:rsidRPr="007B6B11">
              <w:t>Numer akcyzowy i adres składu podatkowego(B1)</w:t>
            </w:r>
          </w:p>
          <w:p w14:paraId="001D909A" w14:textId="77777777" w:rsidR="00092716" w:rsidRPr="007B6B11" w:rsidRDefault="00092716" w:rsidP="004E02BE">
            <w:pPr>
              <w:pStyle w:val="Tabelazwyky"/>
            </w:pPr>
            <w:r w:rsidRPr="007B6B11">
              <w:t>Numer akcyzowy zarejestrowanego odbiorcy(B2)</w:t>
            </w:r>
          </w:p>
        </w:tc>
        <w:tc>
          <w:tcPr>
            <w:tcW w:w="840" w:type="dxa"/>
          </w:tcPr>
          <w:p w14:paraId="0941103B" w14:textId="77777777" w:rsidR="00092716" w:rsidRPr="007B6B11" w:rsidRDefault="00092716" w:rsidP="004E02BE">
            <w:pPr>
              <w:pStyle w:val="Tabelazwyky"/>
            </w:pPr>
            <w:r w:rsidRPr="007B6B11">
              <w:t>B</w:t>
            </w:r>
          </w:p>
        </w:tc>
        <w:tc>
          <w:tcPr>
            <w:tcW w:w="1945" w:type="dxa"/>
          </w:tcPr>
          <w:p w14:paraId="20186853" w14:textId="77777777" w:rsidR="00092716" w:rsidRPr="007B6B11" w:rsidRDefault="00092716" w:rsidP="004E02BE">
            <w:pPr>
              <w:pStyle w:val="Tabelazwyky"/>
            </w:pPr>
            <w:r w:rsidRPr="007B6B11">
              <w:t>WarehouseType</w:t>
            </w:r>
          </w:p>
        </w:tc>
        <w:tc>
          <w:tcPr>
            <w:tcW w:w="1418" w:type="dxa"/>
          </w:tcPr>
          <w:p w14:paraId="6367058B" w14:textId="77777777" w:rsidR="00092716" w:rsidRPr="007B6B11" w:rsidRDefault="00092716" w:rsidP="004E02BE">
            <w:pPr>
              <w:pStyle w:val="Tabelazwyky"/>
            </w:pPr>
            <w:r w:rsidRPr="007B6B11">
              <w:t>0..1</w:t>
            </w:r>
          </w:p>
        </w:tc>
      </w:tr>
      <w:tr w:rsidR="00006953" w:rsidRPr="007B6B11" w14:paraId="60C4320D" w14:textId="77777777" w:rsidTr="00821C26">
        <w:trPr>
          <w:trHeight w:val="213"/>
        </w:trPr>
        <w:tc>
          <w:tcPr>
            <w:tcW w:w="1788" w:type="dxa"/>
          </w:tcPr>
          <w:p w14:paraId="6D20F12F" w14:textId="77777777" w:rsidR="00006953" w:rsidRPr="007B6B11" w:rsidRDefault="00006953" w:rsidP="004E02BE">
            <w:pPr>
              <w:pStyle w:val="Tabelazwyky"/>
            </w:pPr>
            <w:r w:rsidRPr="007B6B11">
              <w:t>CalculOfAmountOfExciseDuty</w:t>
            </w:r>
          </w:p>
        </w:tc>
        <w:tc>
          <w:tcPr>
            <w:tcW w:w="3360" w:type="dxa"/>
          </w:tcPr>
          <w:p w14:paraId="23D17AD5" w14:textId="77777777" w:rsidR="00006953" w:rsidRPr="007B6B11" w:rsidRDefault="00006953" w:rsidP="004E02BE">
            <w:pPr>
              <w:pStyle w:val="Tabelazwyky"/>
            </w:pPr>
            <w:r w:rsidRPr="007B6B11">
              <w:t>Obliczenie wysokości podatku akcyzowego</w:t>
            </w:r>
          </w:p>
        </w:tc>
        <w:tc>
          <w:tcPr>
            <w:tcW w:w="840" w:type="dxa"/>
          </w:tcPr>
          <w:p w14:paraId="36620071" w14:textId="77777777" w:rsidR="00006953" w:rsidRPr="007B6B11" w:rsidRDefault="00006953" w:rsidP="004E02BE">
            <w:pPr>
              <w:pStyle w:val="Tabelazwyky"/>
            </w:pPr>
            <w:r w:rsidRPr="007B6B11">
              <w:t>C</w:t>
            </w:r>
          </w:p>
        </w:tc>
        <w:tc>
          <w:tcPr>
            <w:tcW w:w="1945" w:type="dxa"/>
          </w:tcPr>
          <w:p w14:paraId="68B7B854" w14:textId="77777777" w:rsidR="00006953" w:rsidRPr="007B6B11" w:rsidRDefault="00006953" w:rsidP="004E02BE">
            <w:pPr>
              <w:pStyle w:val="Tabelazwyky"/>
            </w:pPr>
            <w:r w:rsidRPr="007B6B11">
              <w:t>ZCalculOfAmountOfExciseDutyType</w:t>
            </w:r>
          </w:p>
        </w:tc>
        <w:tc>
          <w:tcPr>
            <w:tcW w:w="1418" w:type="dxa"/>
          </w:tcPr>
          <w:p w14:paraId="6B276114" w14:textId="77777777" w:rsidR="00006953" w:rsidRPr="007B6B11" w:rsidRDefault="00006953" w:rsidP="004E02BE">
            <w:pPr>
              <w:pStyle w:val="Tabelazwyky"/>
            </w:pPr>
            <w:r w:rsidRPr="007B6B11">
              <w:t>1..1</w:t>
            </w:r>
          </w:p>
        </w:tc>
      </w:tr>
      <w:tr w:rsidR="00006953" w:rsidRPr="007B6B11" w14:paraId="46321A7F" w14:textId="77777777" w:rsidTr="00821C26">
        <w:trPr>
          <w:trHeight w:val="213"/>
        </w:trPr>
        <w:tc>
          <w:tcPr>
            <w:tcW w:w="1788" w:type="dxa"/>
          </w:tcPr>
          <w:p w14:paraId="61C10B3D" w14:textId="77777777" w:rsidR="00006953" w:rsidRPr="007B6B11" w:rsidRDefault="00006953" w:rsidP="004E02BE">
            <w:pPr>
              <w:pStyle w:val="Tabelazwyky"/>
            </w:pPr>
            <w:r w:rsidRPr="007B6B11">
              <w:t>CleareanceExciseDuty</w:t>
            </w:r>
          </w:p>
        </w:tc>
        <w:tc>
          <w:tcPr>
            <w:tcW w:w="3360" w:type="dxa"/>
          </w:tcPr>
          <w:p w14:paraId="45D9204A" w14:textId="77777777" w:rsidR="00006953" w:rsidRPr="007B6B11" w:rsidRDefault="00006953" w:rsidP="004E02BE">
            <w:pPr>
              <w:pStyle w:val="Tabelazwyky"/>
            </w:pPr>
            <w:r w:rsidRPr="007B6B11">
              <w:t>Rozliczenie podatku akcyzowego</w:t>
            </w:r>
          </w:p>
        </w:tc>
        <w:tc>
          <w:tcPr>
            <w:tcW w:w="840" w:type="dxa"/>
          </w:tcPr>
          <w:p w14:paraId="35B89DC3" w14:textId="77777777" w:rsidR="00006953" w:rsidRPr="007B6B11" w:rsidRDefault="00006953" w:rsidP="004E02BE">
            <w:pPr>
              <w:pStyle w:val="Tabelazwyky"/>
            </w:pPr>
            <w:r w:rsidRPr="007B6B11">
              <w:t>D</w:t>
            </w:r>
          </w:p>
        </w:tc>
        <w:tc>
          <w:tcPr>
            <w:tcW w:w="1945" w:type="dxa"/>
          </w:tcPr>
          <w:p w14:paraId="06890461" w14:textId="77777777" w:rsidR="00006953" w:rsidRPr="007B6B11" w:rsidRDefault="00006953" w:rsidP="004E02BE">
            <w:pPr>
              <w:pStyle w:val="Tabelazwyky"/>
            </w:pPr>
            <w:r w:rsidRPr="007B6B11">
              <w:t>CleareanceExciseDutyType</w:t>
            </w:r>
          </w:p>
        </w:tc>
        <w:tc>
          <w:tcPr>
            <w:tcW w:w="1418" w:type="dxa"/>
          </w:tcPr>
          <w:p w14:paraId="5179BC1A" w14:textId="77777777" w:rsidR="00006953" w:rsidRPr="007B6B11" w:rsidRDefault="00006953" w:rsidP="004E02BE">
            <w:pPr>
              <w:pStyle w:val="Tabelazwyky"/>
            </w:pPr>
            <w:r w:rsidRPr="007B6B11">
              <w:t>1..1</w:t>
            </w:r>
          </w:p>
        </w:tc>
      </w:tr>
      <w:tr w:rsidR="00006953" w:rsidRPr="007B6B11" w14:paraId="5242D1BA" w14:textId="77777777" w:rsidTr="00821C26">
        <w:trPr>
          <w:trHeight w:val="213"/>
        </w:trPr>
        <w:tc>
          <w:tcPr>
            <w:tcW w:w="1788" w:type="dxa"/>
          </w:tcPr>
          <w:p w14:paraId="0B2F46F1" w14:textId="77777777" w:rsidR="00006953" w:rsidRPr="007B6B11" w:rsidRDefault="00006953" w:rsidP="004E02BE">
            <w:pPr>
              <w:pStyle w:val="Tabelazwyky"/>
            </w:pPr>
            <w:r w:rsidRPr="007B6B11">
              <w:t>Items</w:t>
            </w:r>
          </w:p>
        </w:tc>
        <w:tc>
          <w:tcPr>
            <w:tcW w:w="3360" w:type="dxa"/>
          </w:tcPr>
          <w:p w14:paraId="2FC145FF" w14:textId="77777777" w:rsidR="00006953" w:rsidRPr="007B6B11" w:rsidRDefault="00006953" w:rsidP="004E02BE">
            <w:pPr>
              <w:pStyle w:val="Tabelazwyky"/>
            </w:pPr>
            <w:r w:rsidRPr="007B6B11">
              <w:t>Obliczenie wysokości podatku akcyzowego od poszczególnych wyrobów</w:t>
            </w:r>
          </w:p>
        </w:tc>
        <w:tc>
          <w:tcPr>
            <w:tcW w:w="840" w:type="dxa"/>
          </w:tcPr>
          <w:p w14:paraId="24A71531" w14:textId="77777777" w:rsidR="00006953" w:rsidRPr="007B6B11" w:rsidRDefault="00006953" w:rsidP="004E02BE">
            <w:pPr>
              <w:pStyle w:val="Tabelazwyky"/>
            </w:pPr>
            <w:r w:rsidRPr="007B6B11">
              <w:t>F</w:t>
            </w:r>
          </w:p>
        </w:tc>
        <w:tc>
          <w:tcPr>
            <w:tcW w:w="1945" w:type="dxa"/>
          </w:tcPr>
          <w:p w14:paraId="38E4AC34" w14:textId="77777777" w:rsidR="00006953" w:rsidRPr="007B6B11" w:rsidRDefault="00006953" w:rsidP="004E02BE">
            <w:pPr>
              <w:pStyle w:val="Tabelazwyky"/>
            </w:pPr>
            <w:r w:rsidRPr="007B6B11">
              <w:t>ItemsType</w:t>
            </w:r>
          </w:p>
        </w:tc>
        <w:tc>
          <w:tcPr>
            <w:tcW w:w="1418" w:type="dxa"/>
          </w:tcPr>
          <w:p w14:paraId="37AF1198" w14:textId="3EA17687" w:rsidR="00006953" w:rsidRPr="007B6B11" w:rsidRDefault="008705F1" w:rsidP="004E02BE">
            <w:pPr>
              <w:pStyle w:val="Tabelazwyky"/>
            </w:pPr>
            <w:r w:rsidRPr="007B6B11">
              <w:t>1</w:t>
            </w:r>
            <w:r w:rsidR="00006953" w:rsidRPr="007B6B11">
              <w:t>..1</w:t>
            </w:r>
          </w:p>
        </w:tc>
      </w:tr>
      <w:tr w:rsidR="00092716" w:rsidRPr="007B6B11" w14:paraId="3C7CB08D" w14:textId="77777777" w:rsidTr="00821C26">
        <w:trPr>
          <w:trHeight w:val="213"/>
        </w:trPr>
        <w:tc>
          <w:tcPr>
            <w:tcW w:w="1788" w:type="dxa"/>
          </w:tcPr>
          <w:p w14:paraId="26DF61FA" w14:textId="77777777" w:rsidR="00092716" w:rsidRPr="007B6B11" w:rsidRDefault="00092716" w:rsidP="004E02BE">
            <w:pPr>
              <w:pStyle w:val="Tabelazwyky"/>
            </w:pPr>
            <w:r w:rsidRPr="007B6B11">
              <w:t>DailyPaymentInformation</w:t>
            </w:r>
          </w:p>
        </w:tc>
        <w:tc>
          <w:tcPr>
            <w:tcW w:w="3360" w:type="dxa"/>
          </w:tcPr>
          <w:p w14:paraId="62BE8CAF" w14:textId="77777777" w:rsidR="00092716" w:rsidRPr="007B6B11" w:rsidRDefault="00092716" w:rsidP="004E02BE">
            <w:pPr>
              <w:pStyle w:val="Tabelazwyky"/>
            </w:pPr>
            <w:r w:rsidRPr="007B6B11">
              <w:t>Informacja o wpłatach dziennych</w:t>
            </w:r>
          </w:p>
        </w:tc>
        <w:tc>
          <w:tcPr>
            <w:tcW w:w="840" w:type="dxa"/>
          </w:tcPr>
          <w:p w14:paraId="4327FFBF" w14:textId="77777777" w:rsidR="00092716" w:rsidRPr="007B6B11" w:rsidRDefault="00092716" w:rsidP="004E02BE">
            <w:pPr>
              <w:pStyle w:val="Tabelazwyky"/>
            </w:pPr>
            <w:r w:rsidRPr="007B6B11">
              <w:t>E</w:t>
            </w:r>
          </w:p>
        </w:tc>
        <w:tc>
          <w:tcPr>
            <w:tcW w:w="1945" w:type="dxa"/>
          </w:tcPr>
          <w:p w14:paraId="708B2AFC" w14:textId="77777777" w:rsidR="00092716" w:rsidRPr="007B6B11" w:rsidRDefault="00092716" w:rsidP="004E02BE">
            <w:pPr>
              <w:pStyle w:val="Tabelazwyky"/>
            </w:pPr>
            <w:r w:rsidRPr="007B6B11">
              <w:t xml:space="preserve">DailyPaymentInformationType </w:t>
            </w:r>
          </w:p>
          <w:p w14:paraId="25FCF544" w14:textId="77777777" w:rsidR="00092716" w:rsidRPr="007B6B11" w:rsidRDefault="00092716" w:rsidP="004E02BE">
            <w:pPr>
              <w:pStyle w:val="Tabelazwyky"/>
            </w:pPr>
            <w:r w:rsidRPr="007B6B11">
              <w:t>Patrz reguła R5</w:t>
            </w:r>
          </w:p>
        </w:tc>
        <w:tc>
          <w:tcPr>
            <w:tcW w:w="1418" w:type="dxa"/>
          </w:tcPr>
          <w:p w14:paraId="745A04F2" w14:textId="77777777" w:rsidR="00092716" w:rsidRPr="007B6B11" w:rsidRDefault="00092716" w:rsidP="004E02BE">
            <w:pPr>
              <w:pStyle w:val="Tabelazwyky"/>
            </w:pPr>
            <w:r w:rsidRPr="007B6B11">
              <w:t>0..1</w:t>
            </w:r>
          </w:p>
        </w:tc>
      </w:tr>
    </w:tbl>
    <w:p w14:paraId="0FFC2CC1" w14:textId="77777777" w:rsidR="00104784" w:rsidRPr="007B6B11" w:rsidRDefault="00104784" w:rsidP="004E02BE">
      <w:pPr>
        <w:rPr>
          <w:bCs/>
          <w:sz w:val="22"/>
          <w:szCs w:val="20"/>
        </w:rPr>
      </w:pPr>
      <w:bookmarkStart w:id="304" w:name="_Toc97503889"/>
      <w:r w:rsidRPr="007B6B11">
        <w:br w:type="page"/>
      </w:r>
    </w:p>
    <w:p w14:paraId="020FF054" w14:textId="0CF6ED45" w:rsidR="00104784" w:rsidRPr="007B6B11" w:rsidRDefault="00104784" w:rsidP="004E02BE">
      <w:pPr>
        <w:pStyle w:val="Z2PodpisRysunkuTabeli"/>
      </w:pPr>
      <w:bookmarkStart w:id="305" w:name="_Toc183172141"/>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35</w:t>
      </w:r>
      <w:r w:rsidR="00E354C5">
        <w:fldChar w:fldCharType="end"/>
      </w:r>
      <w:r w:rsidRPr="007B6B11">
        <w:t>. Struktura &lt;HeaderType&gt;, nagłówka załącznika AKC-4D.</w:t>
      </w:r>
      <w:bookmarkEnd w:id="304"/>
      <w:bookmarkEnd w:id="305"/>
    </w:p>
    <w:p w14:paraId="38BE4BD4" w14:textId="444EC4FC" w:rsidR="00F23C57" w:rsidRPr="007B6B11" w:rsidRDefault="004B0C89" w:rsidP="004E02BE">
      <w:r w:rsidRPr="007B6B11">
        <w:rPr>
          <w:noProof/>
        </w:rPr>
        <w:drawing>
          <wp:inline distT="0" distB="0" distL="0" distR="0" wp14:anchorId="17F2C95B" wp14:editId="3EC5329A">
            <wp:extent cx="5753100" cy="4749800"/>
            <wp:effectExtent l="19050" t="19050" r="19050" b="12700"/>
            <wp:docPr id="8" name="Obraz 8" descr="Rysunek przedstawia strukturę  &lt;HeaderType&gt;, nagłówk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descr="Rysunek przedstawia strukturę  &lt;HeaderType&gt;, nagłówka załącznika AKC-4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100" cy="4749800"/>
                    </a:xfrm>
                    <a:prstGeom prst="rect">
                      <a:avLst/>
                    </a:prstGeom>
                    <a:noFill/>
                    <a:ln>
                      <a:solidFill>
                        <a:schemeClr val="tx1"/>
                      </a:solidFill>
                    </a:ln>
                  </pic:spPr>
                </pic:pic>
              </a:graphicData>
            </a:graphic>
          </wp:inline>
        </w:drawing>
      </w:r>
    </w:p>
    <w:p w14:paraId="2ED5F5C2" w14:textId="1A2A8CE0" w:rsidR="00892C58" w:rsidRPr="007B6B11" w:rsidRDefault="00892C58" w:rsidP="004E02BE">
      <w:pPr>
        <w:pStyle w:val="Z2PodpisRysunkuTabeli"/>
      </w:pPr>
      <w:bookmarkStart w:id="306" w:name="_Toc183172019"/>
      <w:r w:rsidRPr="007B6B11">
        <w:t xml:space="preserve">Tabela </w:t>
      </w:r>
      <w:r w:rsidR="00E354C5">
        <w:fldChar w:fldCharType="begin"/>
      </w:r>
      <w:r w:rsidR="00E354C5">
        <w:instrText xml:space="preserve"> SEQ Tabela \* ARABIC </w:instrText>
      </w:r>
      <w:r w:rsidR="00E354C5">
        <w:fldChar w:fldCharType="separate"/>
      </w:r>
      <w:r w:rsidR="006D48AD">
        <w:rPr>
          <w:noProof/>
        </w:rPr>
        <w:t>51</w:t>
      </w:r>
      <w:r w:rsidR="00E354C5">
        <w:fldChar w:fldCharType="end"/>
      </w:r>
      <w:r w:rsidRPr="007B6B11">
        <w:t>. Struktura &lt; WarehouseType &gt;, Dane o składzie podatkowym i o zarejestrowanym odbiorcy załącznika AKC-4D</w:t>
      </w:r>
      <w:bookmarkEnd w:id="306"/>
    </w:p>
    <w:tbl>
      <w:tblPr>
        <w:tblStyle w:val="Tabela-Siatka"/>
        <w:tblW w:w="9225" w:type="dxa"/>
        <w:tblLook w:val="01E0" w:firstRow="1" w:lastRow="1" w:firstColumn="1" w:lastColumn="1" w:noHBand="0" w:noVBand="0"/>
      </w:tblPr>
      <w:tblGrid>
        <w:gridCol w:w="1788"/>
        <w:gridCol w:w="3360"/>
        <w:gridCol w:w="840"/>
        <w:gridCol w:w="2040"/>
        <w:gridCol w:w="1197"/>
      </w:tblGrid>
      <w:tr w:rsidR="00892C58" w:rsidRPr="007B6B11" w14:paraId="006D2D79" w14:textId="77777777" w:rsidTr="00D036FD">
        <w:trPr>
          <w:trHeight w:val="213"/>
          <w:tblHeader/>
        </w:trPr>
        <w:tc>
          <w:tcPr>
            <w:tcW w:w="1788" w:type="dxa"/>
            <w:shd w:val="clear" w:color="auto" w:fill="D9D9D9" w:themeFill="background1" w:themeFillShade="D9"/>
          </w:tcPr>
          <w:p w14:paraId="6EDADC72" w14:textId="77777777" w:rsidR="00892C58" w:rsidRPr="007B6B11" w:rsidRDefault="00892C58" w:rsidP="004E02BE">
            <w:pPr>
              <w:pStyle w:val="naglowektabeli"/>
            </w:pPr>
            <w:r w:rsidRPr="007B6B11">
              <w:t xml:space="preserve">Nazwa </w:t>
            </w:r>
          </w:p>
        </w:tc>
        <w:tc>
          <w:tcPr>
            <w:tcW w:w="3360" w:type="dxa"/>
            <w:shd w:val="clear" w:color="auto" w:fill="D9D9D9" w:themeFill="background1" w:themeFillShade="D9"/>
          </w:tcPr>
          <w:p w14:paraId="5D47FE78" w14:textId="77777777" w:rsidR="00892C58" w:rsidRPr="007B6B11" w:rsidRDefault="00892C58" w:rsidP="004E02BE">
            <w:pPr>
              <w:pStyle w:val="naglowektabeli"/>
            </w:pPr>
            <w:r w:rsidRPr="007B6B11">
              <w:t>Opis</w:t>
            </w:r>
          </w:p>
        </w:tc>
        <w:tc>
          <w:tcPr>
            <w:tcW w:w="840" w:type="dxa"/>
            <w:shd w:val="clear" w:color="auto" w:fill="D9D9D9" w:themeFill="background1" w:themeFillShade="D9"/>
          </w:tcPr>
          <w:p w14:paraId="2DFA2194" w14:textId="77777777" w:rsidR="00892C58" w:rsidRPr="007B6B11" w:rsidRDefault="00892C58" w:rsidP="004E02BE">
            <w:pPr>
              <w:pStyle w:val="naglowektabeli"/>
            </w:pPr>
            <w:r w:rsidRPr="007B6B11">
              <w:t>Nr pola</w:t>
            </w:r>
          </w:p>
        </w:tc>
        <w:tc>
          <w:tcPr>
            <w:tcW w:w="2040" w:type="dxa"/>
            <w:shd w:val="clear" w:color="auto" w:fill="D9D9D9" w:themeFill="background1" w:themeFillShade="D9"/>
          </w:tcPr>
          <w:p w14:paraId="6FE6F864" w14:textId="77777777" w:rsidR="00892C58" w:rsidRPr="007B6B11" w:rsidRDefault="00892C58" w:rsidP="004E02BE">
            <w:pPr>
              <w:pStyle w:val="naglowektabeli"/>
            </w:pPr>
            <w:r w:rsidRPr="007B6B11">
              <w:t>Typ, reguły</w:t>
            </w:r>
          </w:p>
        </w:tc>
        <w:tc>
          <w:tcPr>
            <w:tcW w:w="1197" w:type="dxa"/>
            <w:shd w:val="clear" w:color="auto" w:fill="D9D9D9" w:themeFill="background1" w:themeFillShade="D9"/>
          </w:tcPr>
          <w:p w14:paraId="0AD3F510" w14:textId="77777777" w:rsidR="00892C58" w:rsidRPr="007B6B11" w:rsidRDefault="00892C58" w:rsidP="004E02BE">
            <w:pPr>
              <w:pStyle w:val="naglowektabeli"/>
            </w:pPr>
            <w:r w:rsidRPr="007B6B11">
              <w:t>Liczebność</w:t>
            </w:r>
          </w:p>
        </w:tc>
      </w:tr>
      <w:tr w:rsidR="00892C58" w:rsidRPr="007B6B11" w14:paraId="200F7DFD" w14:textId="77777777" w:rsidTr="00834561">
        <w:trPr>
          <w:trHeight w:val="213"/>
        </w:trPr>
        <w:tc>
          <w:tcPr>
            <w:tcW w:w="1788" w:type="dxa"/>
          </w:tcPr>
          <w:p w14:paraId="77763972" w14:textId="77777777" w:rsidR="00892C58" w:rsidRPr="007B6B11" w:rsidRDefault="00892C58" w:rsidP="004E02BE">
            <w:pPr>
              <w:pStyle w:val="Tabelazwyky"/>
            </w:pPr>
            <w:r w:rsidRPr="007B6B11">
              <w:t>operatorNo</w:t>
            </w:r>
          </w:p>
        </w:tc>
        <w:tc>
          <w:tcPr>
            <w:tcW w:w="3360" w:type="dxa"/>
          </w:tcPr>
          <w:p w14:paraId="0D86B6FD" w14:textId="77777777" w:rsidR="00892C58" w:rsidRPr="007B6B11" w:rsidRDefault="00892C58" w:rsidP="004E02BE">
            <w:pPr>
              <w:pStyle w:val="Tabelazwyky"/>
            </w:pPr>
            <w:r w:rsidRPr="007B6B11">
              <w:t>Numer akcyzowy składu (wypełnia podatnik prowadzący skład podatkowy).</w:t>
            </w:r>
          </w:p>
        </w:tc>
        <w:tc>
          <w:tcPr>
            <w:tcW w:w="840" w:type="dxa"/>
          </w:tcPr>
          <w:p w14:paraId="0426CE92" w14:textId="77777777" w:rsidR="00892C58" w:rsidRPr="007B6B11" w:rsidRDefault="00892C58" w:rsidP="004E02BE">
            <w:pPr>
              <w:pStyle w:val="Tabelazwyky"/>
            </w:pPr>
            <w:r w:rsidRPr="007B6B11">
              <w:t>6</w:t>
            </w:r>
          </w:p>
        </w:tc>
        <w:tc>
          <w:tcPr>
            <w:tcW w:w="2040" w:type="dxa"/>
          </w:tcPr>
          <w:p w14:paraId="5FCF7587" w14:textId="77777777" w:rsidR="00892C58" w:rsidRPr="007B6B11" w:rsidRDefault="00892C58" w:rsidP="004E02BE">
            <w:pPr>
              <w:pStyle w:val="Tabelazwyky"/>
            </w:pPr>
            <w:r w:rsidRPr="007B6B11">
              <w:t>string(13)</w:t>
            </w:r>
          </w:p>
          <w:p w14:paraId="34DCA89D" w14:textId="77777777" w:rsidR="00892C58" w:rsidRPr="007B6B11" w:rsidRDefault="00892C58" w:rsidP="004E02BE">
            <w:pPr>
              <w:pStyle w:val="Tabelazwyky"/>
            </w:pPr>
            <w:r w:rsidRPr="007B6B11">
              <w:t>Patrz reguła R6</w:t>
            </w:r>
          </w:p>
        </w:tc>
        <w:tc>
          <w:tcPr>
            <w:tcW w:w="1197" w:type="dxa"/>
          </w:tcPr>
          <w:p w14:paraId="103D7072" w14:textId="77777777" w:rsidR="00892C58" w:rsidRPr="007B6B11" w:rsidRDefault="00892C58" w:rsidP="004E02BE">
            <w:pPr>
              <w:pStyle w:val="Tabelazwyky"/>
            </w:pPr>
            <w:r w:rsidRPr="007B6B11">
              <w:t>0..1</w:t>
            </w:r>
          </w:p>
        </w:tc>
      </w:tr>
      <w:tr w:rsidR="00892C58" w:rsidRPr="007B6B11" w14:paraId="27AD62E2" w14:textId="77777777" w:rsidTr="00834561">
        <w:trPr>
          <w:trHeight w:val="213"/>
        </w:trPr>
        <w:tc>
          <w:tcPr>
            <w:tcW w:w="1788" w:type="dxa"/>
          </w:tcPr>
          <w:p w14:paraId="0D610BB6" w14:textId="77777777" w:rsidR="00892C58" w:rsidRPr="007B6B11" w:rsidRDefault="00892C58" w:rsidP="004E02BE">
            <w:pPr>
              <w:pStyle w:val="Tabelazwyky"/>
            </w:pPr>
            <w:r w:rsidRPr="007B6B11">
              <w:t>userNo</w:t>
            </w:r>
          </w:p>
        </w:tc>
        <w:tc>
          <w:tcPr>
            <w:tcW w:w="3360" w:type="dxa"/>
          </w:tcPr>
          <w:p w14:paraId="5F0AEC74" w14:textId="77777777" w:rsidR="00892C58" w:rsidRPr="007B6B11" w:rsidRDefault="00892C58" w:rsidP="004E02BE">
            <w:pPr>
              <w:pStyle w:val="Tabelazwyky"/>
            </w:pPr>
            <w:r w:rsidRPr="007B6B11">
              <w:t>Numer akcyzowy składu. (wypełnia podatnik korzystający z obcego składu podatkowego.</w:t>
            </w:r>
          </w:p>
        </w:tc>
        <w:tc>
          <w:tcPr>
            <w:tcW w:w="840" w:type="dxa"/>
          </w:tcPr>
          <w:p w14:paraId="411E05D7" w14:textId="77777777" w:rsidR="00892C58" w:rsidRPr="007B6B11" w:rsidRDefault="00892C58" w:rsidP="004E02BE">
            <w:pPr>
              <w:pStyle w:val="Tabelazwyky"/>
            </w:pPr>
            <w:r w:rsidRPr="007B6B11">
              <w:t>7</w:t>
            </w:r>
          </w:p>
        </w:tc>
        <w:tc>
          <w:tcPr>
            <w:tcW w:w="2040" w:type="dxa"/>
          </w:tcPr>
          <w:p w14:paraId="37D2F1EE" w14:textId="77777777" w:rsidR="00892C58" w:rsidRPr="007B6B11" w:rsidRDefault="00892C58" w:rsidP="004E02BE">
            <w:pPr>
              <w:pStyle w:val="Tabelazwyky"/>
            </w:pPr>
            <w:r w:rsidRPr="007B6B11">
              <w:t>string(13)</w:t>
            </w:r>
          </w:p>
          <w:p w14:paraId="329815B9" w14:textId="77777777" w:rsidR="00892C58" w:rsidRPr="007B6B11" w:rsidRDefault="00892C58" w:rsidP="004E02BE">
            <w:pPr>
              <w:pStyle w:val="Tabelazwyky"/>
            </w:pPr>
            <w:r w:rsidRPr="007B6B11">
              <w:t>Patrz reguła R7</w:t>
            </w:r>
          </w:p>
        </w:tc>
        <w:tc>
          <w:tcPr>
            <w:tcW w:w="1197" w:type="dxa"/>
          </w:tcPr>
          <w:p w14:paraId="0F862104" w14:textId="77777777" w:rsidR="00892C58" w:rsidRPr="007B6B11" w:rsidRDefault="00892C58" w:rsidP="004E02BE">
            <w:pPr>
              <w:pStyle w:val="Tabelazwyky"/>
            </w:pPr>
            <w:r w:rsidRPr="007B6B11">
              <w:t>0..1</w:t>
            </w:r>
          </w:p>
        </w:tc>
      </w:tr>
      <w:tr w:rsidR="00892C58" w:rsidRPr="007B6B11" w14:paraId="027493ED" w14:textId="77777777" w:rsidTr="00834561">
        <w:trPr>
          <w:trHeight w:val="213"/>
        </w:trPr>
        <w:tc>
          <w:tcPr>
            <w:tcW w:w="1788" w:type="dxa"/>
          </w:tcPr>
          <w:p w14:paraId="41B73611" w14:textId="77777777" w:rsidR="00892C58" w:rsidRPr="007B6B11" w:rsidRDefault="00892C58" w:rsidP="004E02BE">
            <w:pPr>
              <w:pStyle w:val="Tabelazwyky"/>
            </w:pPr>
            <w:r w:rsidRPr="007B6B11">
              <w:t>address</w:t>
            </w:r>
          </w:p>
        </w:tc>
        <w:tc>
          <w:tcPr>
            <w:tcW w:w="3360" w:type="dxa"/>
          </w:tcPr>
          <w:p w14:paraId="2CA20C55" w14:textId="77777777" w:rsidR="00892C58" w:rsidRPr="007B6B11" w:rsidRDefault="00892C58" w:rsidP="004E02BE">
            <w:pPr>
              <w:pStyle w:val="Tabelazwyky"/>
            </w:pPr>
            <w:r w:rsidRPr="007B6B11">
              <w:t>Adres składu.</w:t>
            </w:r>
          </w:p>
        </w:tc>
        <w:tc>
          <w:tcPr>
            <w:tcW w:w="840" w:type="dxa"/>
          </w:tcPr>
          <w:p w14:paraId="5FBFF0C5" w14:textId="77777777" w:rsidR="00892C58" w:rsidRPr="007B6B11" w:rsidRDefault="00892C58" w:rsidP="004E02BE">
            <w:pPr>
              <w:pStyle w:val="Tabelazwyky"/>
            </w:pPr>
            <w:r w:rsidRPr="007B6B11">
              <w:t>8</w:t>
            </w:r>
          </w:p>
        </w:tc>
        <w:tc>
          <w:tcPr>
            <w:tcW w:w="2040" w:type="dxa"/>
          </w:tcPr>
          <w:p w14:paraId="618491E0" w14:textId="77777777" w:rsidR="00892C58" w:rsidRPr="007B6B11" w:rsidRDefault="00892C58" w:rsidP="004E02BE">
            <w:pPr>
              <w:pStyle w:val="Tabelazwyky"/>
            </w:pPr>
            <w:r w:rsidRPr="007B6B11">
              <w:t>string(512)</w:t>
            </w:r>
          </w:p>
        </w:tc>
        <w:tc>
          <w:tcPr>
            <w:tcW w:w="1197" w:type="dxa"/>
          </w:tcPr>
          <w:p w14:paraId="35DD3630" w14:textId="77777777" w:rsidR="00892C58" w:rsidRPr="007B6B11" w:rsidRDefault="00892C58" w:rsidP="004E02BE">
            <w:pPr>
              <w:pStyle w:val="Tabelazwyky"/>
            </w:pPr>
            <w:r w:rsidRPr="007B6B11">
              <w:t>0..1</w:t>
            </w:r>
          </w:p>
        </w:tc>
      </w:tr>
      <w:tr w:rsidR="00892C58" w:rsidRPr="007B6B11" w14:paraId="72ADBC6D" w14:textId="77777777" w:rsidTr="00834561">
        <w:trPr>
          <w:trHeight w:val="213"/>
        </w:trPr>
        <w:tc>
          <w:tcPr>
            <w:tcW w:w="1788" w:type="dxa"/>
          </w:tcPr>
          <w:p w14:paraId="4D5B9F52" w14:textId="77777777" w:rsidR="00892C58" w:rsidRPr="007B6B11" w:rsidRDefault="00892C58" w:rsidP="004E02BE">
            <w:pPr>
              <w:pStyle w:val="Tabelazwyky"/>
            </w:pPr>
            <w:r w:rsidRPr="007B6B11">
              <w:t>consumerNo</w:t>
            </w:r>
          </w:p>
        </w:tc>
        <w:tc>
          <w:tcPr>
            <w:tcW w:w="3360" w:type="dxa"/>
          </w:tcPr>
          <w:p w14:paraId="4EFBFDC8" w14:textId="77777777" w:rsidR="00892C58" w:rsidRPr="007B6B11" w:rsidRDefault="00892C58" w:rsidP="004E02BE">
            <w:pPr>
              <w:pStyle w:val="Tabelazwyky"/>
            </w:pPr>
            <w:r w:rsidRPr="007B6B11">
              <w:t>Numer akcyzowy zarejestrowanego odbiorcy (wypełnić w przypadku, gdy niniejszy formularz stanowi załącznik do formularza głównego AKC-4zo)</w:t>
            </w:r>
          </w:p>
        </w:tc>
        <w:tc>
          <w:tcPr>
            <w:tcW w:w="840" w:type="dxa"/>
          </w:tcPr>
          <w:p w14:paraId="3443CF34" w14:textId="77777777" w:rsidR="00892C58" w:rsidRPr="007B6B11" w:rsidRDefault="00892C58" w:rsidP="004E02BE">
            <w:pPr>
              <w:pStyle w:val="Tabelazwyky"/>
            </w:pPr>
            <w:r w:rsidRPr="007B6B11">
              <w:t>9</w:t>
            </w:r>
          </w:p>
        </w:tc>
        <w:tc>
          <w:tcPr>
            <w:tcW w:w="2040" w:type="dxa"/>
          </w:tcPr>
          <w:p w14:paraId="2870C6CC" w14:textId="77777777" w:rsidR="00892C58" w:rsidRPr="007B6B11" w:rsidRDefault="00892C58" w:rsidP="004E02BE">
            <w:pPr>
              <w:pStyle w:val="Tabelazwyky"/>
            </w:pPr>
            <w:r w:rsidRPr="007B6B11">
              <w:t>string(13)</w:t>
            </w:r>
          </w:p>
          <w:p w14:paraId="09874FD6" w14:textId="77777777" w:rsidR="00892C58" w:rsidRPr="007B6B11" w:rsidRDefault="00892C58" w:rsidP="004E02BE">
            <w:pPr>
              <w:pStyle w:val="Tabelazwyky"/>
            </w:pPr>
            <w:r w:rsidRPr="007B6B11">
              <w:t>Patrz reguła R8</w:t>
            </w:r>
          </w:p>
        </w:tc>
        <w:tc>
          <w:tcPr>
            <w:tcW w:w="1197" w:type="dxa"/>
          </w:tcPr>
          <w:p w14:paraId="270E8269" w14:textId="77777777" w:rsidR="00892C58" w:rsidRPr="007B6B11" w:rsidRDefault="00892C58" w:rsidP="004E02BE">
            <w:pPr>
              <w:pStyle w:val="Tabelazwyky"/>
            </w:pPr>
            <w:r w:rsidRPr="007B6B11">
              <w:t>0..1</w:t>
            </w:r>
          </w:p>
        </w:tc>
      </w:tr>
      <w:tr w:rsidR="00892C58" w:rsidRPr="007B6B11" w14:paraId="002E0711" w14:textId="77777777" w:rsidTr="00834561">
        <w:trPr>
          <w:trHeight w:val="213"/>
        </w:trPr>
        <w:tc>
          <w:tcPr>
            <w:tcW w:w="1788" w:type="dxa"/>
          </w:tcPr>
          <w:p w14:paraId="0E2289FA" w14:textId="77777777" w:rsidR="00892C58" w:rsidRPr="007B6B11" w:rsidRDefault="00892C58" w:rsidP="004E02BE">
            <w:pPr>
              <w:pStyle w:val="Tabelazwyky"/>
            </w:pPr>
            <w:r w:rsidRPr="007B6B11">
              <w:t>oneTime</w:t>
            </w:r>
          </w:p>
        </w:tc>
        <w:tc>
          <w:tcPr>
            <w:tcW w:w="3360" w:type="dxa"/>
          </w:tcPr>
          <w:p w14:paraId="5E13F058" w14:textId="77777777" w:rsidR="00892C58" w:rsidRPr="007B6B11" w:rsidRDefault="00892C58" w:rsidP="004E02BE">
            <w:pPr>
              <w:pStyle w:val="Tabelazwyky"/>
            </w:pPr>
            <w:r w:rsidRPr="007B6B11">
              <w:t>Jednorazowe</w:t>
            </w:r>
          </w:p>
        </w:tc>
        <w:tc>
          <w:tcPr>
            <w:tcW w:w="840" w:type="dxa"/>
          </w:tcPr>
          <w:p w14:paraId="3DF84679" w14:textId="77777777" w:rsidR="00892C58" w:rsidRPr="007B6B11" w:rsidRDefault="00892C58" w:rsidP="004E02BE">
            <w:pPr>
              <w:pStyle w:val="Tabelazwyky"/>
            </w:pPr>
            <w:r w:rsidRPr="007B6B11">
              <w:t>-</w:t>
            </w:r>
          </w:p>
        </w:tc>
        <w:tc>
          <w:tcPr>
            <w:tcW w:w="2040" w:type="dxa"/>
          </w:tcPr>
          <w:p w14:paraId="78B45603" w14:textId="77777777" w:rsidR="00892C58" w:rsidRPr="007B6B11" w:rsidRDefault="00892C58" w:rsidP="004E02BE">
            <w:pPr>
              <w:pStyle w:val="Tabelazwyky"/>
            </w:pPr>
            <w:r w:rsidRPr="007B6B11">
              <w:t>boolean</w:t>
            </w:r>
          </w:p>
        </w:tc>
        <w:tc>
          <w:tcPr>
            <w:tcW w:w="1197" w:type="dxa"/>
          </w:tcPr>
          <w:p w14:paraId="3954AAED" w14:textId="77777777" w:rsidR="00892C58" w:rsidRPr="007B6B11" w:rsidRDefault="00892C58" w:rsidP="004E02BE">
            <w:pPr>
              <w:pStyle w:val="Tabelazwyky"/>
            </w:pPr>
            <w:r w:rsidRPr="007B6B11">
              <w:t>0..1</w:t>
            </w:r>
          </w:p>
        </w:tc>
      </w:tr>
    </w:tbl>
    <w:p w14:paraId="482EC235" w14:textId="5EC14D9B" w:rsidR="00104784" w:rsidRPr="007B6B11" w:rsidRDefault="00104784" w:rsidP="004E02BE">
      <w:pPr>
        <w:pStyle w:val="Z2PodpisRysunkuTabeli"/>
      </w:pPr>
      <w:bookmarkStart w:id="307" w:name="_Toc97503890"/>
      <w:bookmarkStart w:id="308" w:name="_Toc183172142"/>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36</w:t>
      </w:r>
      <w:r w:rsidR="00E354C5">
        <w:fldChar w:fldCharType="end"/>
      </w:r>
      <w:r w:rsidRPr="007B6B11">
        <w:t>. Struktura elementu &lt;</w:t>
      </w:r>
      <w:r w:rsidRPr="007B6B11">
        <w:rPr>
          <w:b/>
        </w:rPr>
        <w:t xml:space="preserve"> WarehouseType</w:t>
      </w:r>
      <w:r w:rsidRPr="007B6B11">
        <w:t xml:space="preserve"> &gt;. Dane o składzie podatkowym i o zarejestrowanym odbiorcy dla załącznika AKC-4D.</w:t>
      </w:r>
      <w:bookmarkEnd w:id="307"/>
      <w:bookmarkEnd w:id="308"/>
    </w:p>
    <w:p w14:paraId="5EECEAC1" w14:textId="0E58609B" w:rsidR="00892C58" w:rsidRPr="007B6B11" w:rsidRDefault="00892C58" w:rsidP="004E02BE">
      <w:r w:rsidRPr="007B6B11">
        <w:rPr>
          <w:noProof/>
        </w:rPr>
        <w:drawing>
          <wp:inline distT="0" distB="0" distL="0" distR="0" wp14:anchorId="6F7ECA56" wp14:editId="06C8DC6C">
            <wp:extent cx="3649980" cy="1379220"/>
            <wp:effectExtent l="19050" t="19050" r="26670" b="11430"/>
            <wp:docPr id="74" name="Obraz 74" descr="Rysunek przedstawia strukturę elementu &lt; WarehouseType &gt;. Dane o składzie podatkowym i o zarejestrowanym odbiorcy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Obraz 74" descr="Rysunek przedstawia strukturę elementu &lt; WarehouseType &gt;. Dane o składzie podatkowym i o zarejestrowanym odbiorcy dla załącznika AKC-4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52B6F670" w14:textId="2FB9A3B9" w:rsidR="00892C58" w:rsidRPr="007B6B11" w:rsidRDefault="00892C58" w:rsidP="004E02BE">
      <w:pPr>
        <w:pStyle w:val="Z2PodpisRysunkuTabeli"/>
      </w:pPr>
      <w:bookmarkStart w:id="309" w:name="_Toc183172020"/>
      <w:r w:rsidRPr="007B6B11">
        <w:t xml:space="preserve">Tabela </w:t>
      </w:r>
      <w:r w:rsidR="00E354C5">
        <w:fldChar w:fldCharType="begin"/>
      </w:r>
      <w:r w:rsidR="00E354C5">
        <w:instrText xml:space="preserve"> SEQ Tabela \* ARABIC </w:instrText>
      </w:r>
      <w:r w:rsidR="00E354C5">
        <w:fldChar w:fldCharType="separate"/>
      </w:r>
      <w:r w:rsidR="006D48AD">
        <w:rPr>
          <w:noProof/>
        </w:rPr>
        <w:t>52</w:t>
      </w:r>
      <w:r w:rsidR="00E354C5">
        <w:fldChar w:fldCharType="end"/>
      </w:r>
      <w:r w:rsidRPr="007B6B11">
        <w:t>. Struktura elementu &lt; CalculOfAmountOfExciseDutyType&gt; - Obliczenie wysokości podatku akcyzowego dla załącznika AKC-4</w:t>
      </w:r>
      <w:r w:rsidR="00B0611A" w:rsidRPr="007B6B11">
        <w:t>D</w:t>
      </w:r>
      <w:r w:rsidRPr="007B6B11">
        <w:t>.</w:t>
      </w:r>
      <w:bookmarkEnd w:id="309"/>
    </w:p>
    <w:tbl>
      <w:tblPr>
        <w:tblStyle w:val="Tabela-Siatka"/>
        <w:tblW w:w="9209" w:type="dxa"/>
        <w:tblLayout w:type="fixed"/>
        <w:tblLook w:val="01E0" w:firstRow="1" w:lastRow="1" w:firstColumn="1" w:lastColumn="1" w:noHBand="0" w:noVBand="0"/>
        <w:tblCaption w:val="Struktura elementu &lt; CalculOfAmountOfExciseDutyType&gt; - Obliczenie wysokości podatku akcyzowego dla załącznika AKC-4D."/>
      </w:tblPr>
      <w:tblGrid>
        <w:gridCol w:w="1838"/>
        <w:gridCol w:w="3260"/>
        <w:gridCol w:w="851"/>
        <w:gridCol w:w="1984"/>
        <w:gridCol w:w="1276"/>
      </w:tblGrid>
      <w:tr w:rsidR="00892C58" w:rsidRPr="007B6B11" w14:paraId="0BAC5356" w14:textId="77777777" w:rsidTr="00D036FD">
        <w:trPr>
          <w:trHeight w:val="213"/>
          <w:tblHeader/>
        </w:trPr>
        <w:tc>
          <w:tcPr>
            <w:tcW w:w="1838" w:type="dxa"/>
            <w:shd w:val="clear" w:color="auto" w:fill="D9D9D9" w:themeFill="background1" w:themeFillShade="D9"/>
          </w:tcPr>
          <w:p w14:paraId="6761483A" w14:textId="77777777" w:rsidR="00892C58" w:rsidRPr="007B6B11" w:rsidRDefault="00892C58" w:rsidP="004E02BE">
            <w:pPr>
              <w:pStyle w:val="naglowektabeli"/>
            </w:pPr>
            <w:r w:rsidRPr="007B6B11">
              <w:t xml:space="preserve">Nazwa </w:t>
            </w:r>
          </w:p>
        </w:tc>
        <w:tc>
          <w:tcPr>
            <w:tcW w:w="3260" w:type="dxa"/>
            <w:shd w:val="clear" w:color="auto" w:fill="D9D9D9" w:themeFill="background1" w:themeFillShade="D9"/>
          </w:tcPr>
          <w:p w14:paraId="1A1CBCBA" w14:textId="77777777" w:rsidR="00892C58" w:rsidRPr="007B6B11" w:rsidRDefault="00892C58" w:rsidP="004E02BE">
            <w:pPr>
              <w:pStyle w:val="naglowektabeli"/>
            </w:pPr>
            <w:r w:rsidRPr="007B6B11">
              <w:t>Opis</w:t>
            </w:r>
          </w:p>
        </w:tc>
        <w:tc>
          <w:tcPr>
            <w:tcW w:w="851" w:type="dxa"/>
            <w:shd w:val="clear" w:color="auto" w:fill="D9D9D9" w:themeFill="background1" w:themeFillShade="D9"/>
          </w:tcPr>
          <w:p w14:paraId="5B80F560" w14:textId="77777777" w:rsidR="00892C58" w:rsidRPr="007B6B11" w:rsidRDefault="00892C58" w:rsidP="004E02BE">
            <w:pPr>
              <w:pStyle w:val="naglowektabeli"/>
            </w:pPr>
            <w:r w:rsidRPr="007B6B11">
              <w:t>Nr pola</w:t>
            </w:r>
          </w:p>
        </w:tc>
        <w:tc>
          <w:tcPr>
            <w:tcW w:w="1984" w:type="dxa"/>
            <w:shd w:val="clear" w:color="auto" w:fill="D9D9D9" w:themeFill="background1" w:themeFillShade="D9"/>
          </w:tcPr>
          <w:p w14:paraId="7D523A7D" w14:textId="77777777" w:rsidR="00892C58" w:rsidRPr="007B6B11" w:rsidRDefault="00892C58" w:rsidP="004E02BE">
            <w:pPr>
              <w:pStyle w:val="naglowektabeli"/>
            </w:pPr>
            <w:r w:rsidRPr="007B6B11">
              <w:t>Typ, reguły</w:t>
            </w:r>
          </w:p>
        </w:tc>
        <w:tc>
          <w:tcPr>
            <w:tcW w:w="1276" w:type="dxa"/>
            <w:shd w:val="clear" w:color="auto" w:fill="D9D9D9" w:themeFill="background1" w:themeFillShade="D9"/>
          </w:tcPr>
          <w:p w14:paraId="569ACCB6" w14:textId="77777777" w:rsidR="00892C58" w:rsidRPr="007B6B11" w:rsidRDefault="00892C58" w:rsidP="004E02BE">
            <w:pPr>
              <w:pStyle w:val="naglowektabeli"/>
            </w:pPr>
            <w:r w:rsidRPr="007B6B11">
              <w:t>Liczebność</w:t>
            </w:r>
          </w:p>
        </w:tc>
      </w:tr>
      <w:tr w:rsidR="00892C58" w:rsidRPr="007B6B11" w14:paraId="2ED02AC1" w14:textId="77777777" w:rsidTr="00821C26">
        <w:trPr>
          <w:trHeight w:val="213"/>
        </w:trPr>
        <w:tc>
          <w:tcPr>
            <w:tcW w:w="1838" w:type="dxa"/>
          </w:tcPr>
          <w:p w14:paraId="6D05CF53" w14:textId="77777777" w:rsidR="00892C58" w:rsidRPr="007B6B11" w:rsidRDefault="00892C58" w:rsidP="004E02BE">
            <w:pPr>
              <w:pStyle w:val="Tabelazwyky"/>
            </w:pPr>
            <w:r w:rsidRPr="007B6B11">
              <w:t>totalAmountOfTax</w:t>
            </w:r>
          </w:p>
        </w:tc>
        <w:tc>
          <w:tcPr>
            <w:tcW w:w="3260" w:type="dxa"/>
          </w:tcPr>
          <w:p w14:paraId="12EF8F21" w14:textId="77777777" w:rsidR="00892C58" w:rsidRPr="007B6B11" w:rsidRDefault="00892C58" w:rsidP="004E02BE">
            <w:pPr>
              <w:pStyle w:val="Tabelazwyky"/>
            </w:pPr>
            <w:r w:rsidRPr="007B6B11">
              <w:t xml:space="preserve">Razem obliczony podatek. </w:t>
            </w:r>
          </w:p>
          <w:p w14:paraId="0B528EBA" w14:textId="7947D9DF" w:rsidR="00892C58" w:rsidRPr="007B6B11" w:rsidRDefault="00892C58" w:rsidP="004E02BE">
            <w:pPr>
              <w:pStyle w:val="Tabelazwyky"/>
            </w:pPr>
            <w:r w:rsidRPr="007B6B11">
              <w:t>Suma kwot z poz. 277 formularzy AKC-4/</w:t>
            </w:r>
            <w:r w:rsidR="00DC4D4B" w:rsidRPr="007B6B11">
              <w:t>D</w:t>
            </w:r>
            <w:r w:rsidRPr="007B6B11">
              <w:t>.</w:t>
            </w:r>
          </w:p>
        </w:tc>
        <w:tc>
          <w:tcPr>
            <w:tcW w:w="851" w:type="dxa"/>
          </w:tcPr>
          <w:p w14:paraId="793A2FB6" w14:textId="77777777" w:rsidR="00892C58" w:rsidRPr="007B6B11" w:rsidRDefault="00892C58" w:rsidP="004E02BE">
            <w:pPr>
              <w:pStyle w:val="Tabelazwyky"/>
            </w:pPr>
            <w:r w:rsidRPr="007B6B11">
              <w:t>10</w:t>
            </w:r>
          </w:p>
        </w:tc>
        <w:tc>
          <w:tcPr>
            <w:tcW w:w="1984" w:type="dxa"/>
          </w:tcPr>
          <w:p w14:paraId="48455785" w14:textId="77777777" w:rsidR="00892C58" w:rsidRPr="007B6B11" w:rsidRDefault="00892C58" w:rsidP="004E02BE">
            <w:pPr>
              <w:pStyle w:val="Tabelazwyky"/>
            </w:pPr>
            <w:r w:rsidRPr="007B6B11">
              <w:t>ZAmountP</w:t>
            </w:r>
          </w:p>
        </w:tc>
        <w:tc>
          <w:tcPr>
            <w:tcW w:w="1276" w:type="dxa"/>
          </w:tcPr>
          <w:p w14:paraId="273B73A4" w14:textId="77777777" w:rsidR="00892C58" w:rsidRPr="007B6B11" w:rsidRDefault="00892C58" w:rsidP="004E02BE">
            <w:pPr>
              <w:pStyle w:val="Tabelazwyky"/>
            </w:pPr>
            <w:r w:rsidRPr="007B6B11">
              <w:t>1..1</w:t>
            </w:r>
          </w:p>
        </w:tc>
      </w:tr>
      <w:tr w:rsidR="00892C58" w:rsidRPr="007B6B11" w14:paraId="21551F14" w14:textId="77777777" w:rsidTr="00821C26">
        <w:trPr>
          <w:trHeight w:val="213"/>
        </w:trPr>
        <w:tc>
          <w:tcPr>
            <w:tcW w:w="1838" w:type="dxa"/>
          </w:tcPr>
          <w:p w14:paraId="0304EF3B" w14:textId="77777777" w:rsidR="00892C58" w:rsidRPr="007B6B11" w:rsidRDefault="00892C58" w:rsidP="004E02BE">
            <w:pPr>
              <w:pStyle w:val="Tabelazwyky"/>
            </w:pPr>
            <w:r w:rsidRPr="007B6B11">
              <w:t>exemption</w:t>
            </w:r>
          </w:p>
        </w:tc>
        <w:tc>
          <w:tcPr>
            <w:tcW w:w="3260" w:type="dxa"/>
          </w:tcPr>
          <w:p w14:paraId="6F5A57FD" w14:textId="77777777" w:rsidR="00892C58" w:rsidRPr="007B6B11" w:rsidRDefault="00892C58" w:rsidP="004E02BE">
            <w:pPr>
              <w:pStyle w:val="Tabelazwyky"/>
            </w:pPr>
            <w:r w:rsidRPr="007B6B11">
              <w:t>Zwolnienia</w:t>
            </w:r>
          </w:p>
        </w:tc>
        <w:tc>
          <w:tcPr>
            <w:tcW w:w="851" w:type="dxa"/>
          </w:tcPr>
          <w:p w14:paraId="77EE6F88" w14:textId="77777777" w:rsidR="00892C58" w:rsidRPr="007B6B11" w:rsidRDefault="00892C58" w:rsidP="004E02BE">
            <w:pPr>
              <w:pStyle w:val="Tabelazwyky"/>
            </w:pPr>
            <w:r w:rsidRPr="007B6B11">
              <w:t>11</w:t>
            </w:r>
          </w:p>
        </w:tc>
        <w:tc>
          <w:tcPr>
            <w:tcW w:w="1984" w:type="dxa"/>
          </w:tcPr>
          <w:p w14:paraId="1139B776" w14:textId="77777777" w:rsidR="00892C58" w:rsidRPr="007B6B11" w:rsidRDefault="00892C58" w:rsidP="004E02BE">
            <w:pPr>
              <w:pStyle w:val="Tabelazwyky"/>
            </w:pPr>
            <w:r w:rsidRPr="007B6B11">
              <w:t>ZAmountP</w:t>
            </w:r>
          </w:p>
        </w:tc>
        <w:tc>
          <w:tcPr>
            <w:tcW w:w="1276" w:type="dxa"/>
          </w:tcPr>
          <w:p w14:paraId="6E3FD180" w14:textId="77777777" w:rsidR="00892C58" w:rsidRPr="007B6B11" w:rsidRDefault="00892C58" w:rsidP="004E02BE">
            <w:pPr>
              <w:pStyle w:val="Tabelazwyky"/>
            </w:pPr>
            <w:r w:rsidRPr="007B6B11">
              <w:t>0..1</w:t>
            </w:r>
          </w:p>
        </w:tc>
      </w:tr>
      <w:tr w:rsidR="00892C58" w:rsidRPr="007B6B11" w14:paraId="0ACEC3DA" w14:textId="77777777" w:rsidTr="00821C26">
        <w:trPr>
          <w:trHeight w:val="213"/>
        </w:trPr>
        <w:tc>
          <w:tcPr>
            <w:tcW w:w="1838" w:type="dxa"/>
          </w:tcPr>
          <w:p w14:paraId="5995F43E" w14:textId="77777777" w:rsidR="00892C58" w:rsidRPr="007B6B11" w:rsidRDefault="00892C58" w:rsidP="004E02BE">
            <w:pPr>
              <w:pStyle w:val="Tabelazwyky"/>
            </w:pPr>
            <w:r w:rsidRPr="007B6B11">
              <w:t>reductions</w:t>
            </w:r>
          </w:p>
        </w:tc>
        <w:tc>
          <w:tcPr>
            <w:tcW w:w="3260" w:type="dxa"/>
          </w:tcPr>
          <w:p w14:paraId="68C7CE48" w14:textId="77777777" w:rsidR="00892C58" w:rsidRPr="007B6B11" w:rsidRDefault="00892C58" w:rsidP="004E02BE">
            <w:pPr>
              <w:pStyle w:val="Tabelazwyky"/>
            </w:pPr>
            <w:r w:rsidRPr="007B6B11">
              <w:t>Obniżenia</w:t>
            </w:r>
          </w:p>
        </w:tc>
        <w:tc>
          <w:tcPr>
            <w:tcW w:w="851" w:type="dxa"/>
          </w:tcPr>
          <w:p w14:paraId="54417F3D" w14:textId="77777777" w:rsidR="00892C58" w:rsidRPr="007B6B11" w:rsidRDefault="00892C58" w:rsidP="004E02BE">
            <w:pPr>
              <w:pStyle w:val="Tabelazwyky"/>
            </w:pPr>
            <w:r w:rsidRPr="007B6B11">
              <w:t>12</w:t>
            </w:r>
          </w:p>
        </w:tc>
        <w:tc>
          <w:tcPr>
            <w:tcW w:w="1984" w:type="dxa"/>
          </w:tcPr>
          <w:p w14:paraId="6FBB3441" w14:textId="77777777" w:rsidR="00892C58" w:rsidRPr="007B6B11" w:rsidRDefault="00892C58" w:rsidP="004E02BE">
            <w:pPr>
              <w:pStyle w:val="Tabelazwyky"/>
            </w:pPr>
            <w:r w:rsidRPr="007B6B11">
              <w:t>ZAmountP</w:t>
            </w:r>
          </w:p>
        </w:tc>
        <w:tc>
          <w:tcPr>
            <w:tcW w:w="1276" w:type="dxa"/>
          </w:tcPr>
          <w:p w14:paraId="7BD08D6F" w14:textId="77777777" w:rsidR="00892C58" w:rsidRPr="007B6B11" w:rsidRDefault="00892C58" w:rsidP="004E02BE">
            <w:pPr>
              <w:pStyle w:val="Tabelazwyky"/>
            </w:pPr>
            <w:r w:rsidRPr="007B6B11">
              <w:t>0..1</w:t>
            </w:r>
          </w:p>
        </w:tc>
      </w:tr>
      <w:tr w:rsidR="00892C58" w:rsidRPr="007B6B11" w14:paraId="26B580E1" w14:textId="77777777" w:rsidTr="00821C26">
        <w:trPr>
          <w:trHeight w:val="213"/>
        </w:trPr>
        <w:tc>
          <w:tcPr>
            <w:tcW w:w="1838" w:type="dxa"/>
          </w:tcPr>
          <w:p w14:paraId="393C44A8" w14:textId="77777777" w:rsidR="00892C58" w:rsidRPr="007B6B11" w:rsidRDefault="00892C58" w:rsidP="004E02BE">
            <w:pPr>
              <w:pStyle w:val="Tabelazwyky"/>
            </w:pPr>
            <w:r w:rsidRPr="007B6B11">
              <w:t>totalExemptionOfReductions</w:t>
            </w:r>
          </w:p>
        </w:tc>
        <w:tc>
          <w:tcPr>
            <w:tcW w:w="3260" w:type="dxa"/>
          </w:tcPr>
          <w:p w14:paraId="5822BF4A" w14:textId="77777777" w:rsidR="00892C58" w:rsidRPr="007B6B11" w:rsidRDefault="00892C58" w:rsidP="004E02BE">
            <w:pPr>
              <w:pStyle w:val="Tabelazwyky"/>
            </w:pPr>
            <w:r w:rsidRPr="007B6B11">
              <w:t>Razem Zwolnienia i obniżenia.</w:t>
            </w:r>
          </w:p>
          <w:p w14:paraId="4811670E" w14:textId="77777777" w:rsidR="00892C58" w:rsidRPr="007B6B11" w:rsidRDefault="00892C58" w:rsidP="004E02BE">
            <w:pPr>
              <w:pStyle w:val="Tabelazwyky"/>
            </w:pPr>
            <w:r w:rsidRPr="007B6B11">
              <w:t xml:space="preserve"> Suma kwot z poz. 11 i 12 nie może przekroczyć kwoty z poz. 10.</w:t>
            </w:r>
          </w:p>
        </w:tc>
        <w:tc>
          <w:tcPr>
            <w:tcW w:w="851" w:type="dxa"/>
          </w:tcPr>
          <w:p w14:paraId="5EAB5083" w14:textId="77777777" w:rsidR="00892C58" w:rsidRPr="007B6B11" w:rsidRDefault="00892C58" w:rsidP="004E02BE">
            <w:pPr>
              <w:pStyle w:val="Tabelazwyky"/>
            </w:pPr>
            <w:r w:rsidRPr="007B6B11">
              <w:t>13</w:t>
            </w:r>
          </w:p>
        </w:tc>
        <w:tc>
          <w:tcPr>
            <w:tcW w:w="1984" w:type="dxa"/>
          </w:tcPr>
          <w:p w14:paraId="6D3C95EB" w14:textId="77777777" w:rsidR="00892C58" w:rsidRPr="007B6B11" w:rsidRDefault="00892C58" w:rsidP="004E02BE">
            <w:pPr>
              <w:pStyle w:val="Tabelazwyky"/>
            </w:pPr>
            <w:r w:rsidRPr="007B6B11">
              <w:t>ZAmountP</w:t>
            </w:r>
          </w:p>
          <w:p w14:paraId="48503A87" w14:textId="77777777" w:rsidR="00892C58" w:rsidRPr="007B6B11" w:rsidRDefault="00892C58" w:rsidP="004E02BE">
            <w:pPr>
              <w:pStyle w:val="Tabelazwyky"/>
            </w:pPr>
            <w:r w:rsidRPr="007B6B11">
              <w:t>Patrz reguła R9</w:t>
            </w:r>
          </w:p>
        </w:tc>
        <w:tc>
          <w:tcPr>
            <w:tcW w:w="1276" w:type="dxa"/>
          </w:tcPr>
          <w:p w14:paraId="48E22515" w14:textId="77777777" w:rsidR="00892C58" w:rsidRPr="007B6B11" w:rsidRDefault="00892C58" w:rsidP="004E02BE">
            <w:pPr>
              <w:pStyle w:val="Tabelazwyky"/>
            </w:pPr>
            <w:r w:rsidRPr="007B6B11">
              <w:t>0..1</w:t>
            </w:r>
          </w:p>
        </w:tc>
      </w:tr>
      <w:tr w:rsidR="00892C58" w:rsidRPr="007B6B11" w14:paraId="4B1B5FEA" w14:textId="77777777" w:rsidTr="00821C26">
        <w:trPr>
          <w:trHeight w:val="213"/>
        </w:trPr>
        <w:tc>
          <w:tcPr>
            <w:tcW w:w="1838" w:type="dxa"/>
          </w:tcPr>
          <w:p w14:paraId="1C1E00F2" w14:textId="77777777" w:rsidR="00892C58" w:rsidRPr="007B6B11" w:rsidRDefault="00892C58" w:rsidP="004E02BE">
            <w:pPr>
              <w:pStyle w:val="Tabelazwyky"/>
            </w:pPr>
            <w:r w:rsidRPr="007B6B11">
              <w:t>totalOfTax</w:t>
            </w:r>
          </w:p>
        </w:tc>
        <w:tc>
          <w:tcPr>
            <w:tcW w:w="3260" w:type="dxa"/>
          </w:tcPr>
          <w:p w14:paraId="46170926" w14:textId="77777777" w:rsidR="00892C58" w:rsidRPr="007B6B11" w:rsidRDefault="00892C58" w:rsidP="004E02BE">
            <w:pPr>
              <w:pStyle w:val="Tabelazwyky"/>
            </w:pPr>
            <w:r w:rsidRPr="007B6B11">
              <w:t xml:space="preserve">Ogółem podatek. </w:t>
            </w:r>
          </w:p>
          <w:p w14:paraId="7CC6CA59" w14:textId="77777777" w:rsidR="00892C58" w:rsidRPr="007B6B11" w:rsidRDefault="00892C58" w:rsidP="004E02BE">
            <w:pPr>
              <w:pStyle w:val="Tabelazwyky"/>
            </w:pPr>
            <w:r w:rsidRPr="007B6B11">
              <w:t>Od kwoty z poz. 10 należy odjąć kwotę z poz. 13.</w:t>
            </w:r>
          </w:p>
        </w:tc>
        <w:tc>
          <w:tcPr>
            <w:tcW w:w="851" w:type="dxa"/>
          </w:tcPr>
          <w:p w14:paraId="714DA679" w14:textId="77777777" w:rsidR="00892C58" w:rsidRPr="007B6B11" w:rsidRDefault="00892C58" w:rsidP="004E02BE">
            <w:pPr>
              <w:pStyle w:val="Tabelazwyky"/>
            </w:pPr>
            <w:r w:rsidRPr="007B6B11">
              <w:t>14</w:t>
            </w:r>
          </w:p>
        </w:tc>
        <w:tc>
          <w:tcPr>
            <w:tcW w:w="1984" w:type="dxa"/>
          </w:tcPr>
          <w:p w14:paraId="4AF870C2" w14:textId="77777777" w:rsidR="00892C58" w:rsidRPr="007B6B11" w:rsidRDefault="00892C58" w:rsidP="004E02BE">
            <w:pPr>
              <w:pStyle w:val="Tabelazwyky"/>
            </w:pPr>
            <w:r w:rsidRPr="007B6B11">
              <w:t>ZAmountP</w:t>
            </w:r>
          </w:p>
          <w:p w14:paraId="380AA59C" w14:textId="77777777" w:rsidR="00892C58" w:rsidRPr="007B6B11" w:rsidRDefault="00892C58" w:rsidP="004E02BE">
            <w:pPr>
              <w:pStyle w:val="Tabelazwyky"/>
            </w:pPr>
            <w:r w:rsidRPr="007B6B11">
              <w:t>Patrz reguła R10</w:t>
            </w:r>
          </w:p>
        </w:tc>
        <w:tc>
          <w:tcPr>
            <w:tcW w:w="1276" w:type="dxa"/>
          </w:tcPr>
          <w:p w14:paraId="0B801111" w14:textId="77777777" w:rsidR="00892C58" w:rsidRPr="007B6B11" w:rsidRDefault="00892C58" w:rsidP="004E02BE">
            <w:pPr>
              <w:pStyle w:val="Tabelazwyky"/>
            </w:pPr>
            <w:r w:rsidRPr="007B6B11">
              <w:t>1..1</w:t>
            </w:r>
          </w:p>
        </w:tc>
      </w:tr>
    </w:tbl>
    <w:p w14:paraId="68F6016A" w14:textId="3CBCBCC4" w:rsidR="00104784" w:rsidRPr="007B6B11" w:rsidRDefault="00104784" w:rsidP="004E02BE">
      <w:pPr>
        <w:pStyle w:val="Z2PodpisRysunkuTabeli"/>
      </w:pPr>
      <w:bookmarkStart w:id="310" w:name="_Toc97503891"/>
      <w:bookmarkStart w:id="311" w:name="_Toc183172143"/>
      <w:r w:rsidRPr="007B6B11">
        <w:t xml:space="preserve">Rysunek </w:t>
      </w:r>
      <w:r w:rsidR="00E354C5">
        <w:fldChar w:fldCharType="begin"/>
      </w:r>
      <w:r w:rsidR="00E354C5">
        <w:instrText xml:space="preserve"> SEQ Rysunek \* ARABIC </w:instrText>
      </w:r>
      <w:r w:rsidR="00E354C5">
        <w:fldChar w:fldCharType="separate"/>
      </w:r>
      <w:r w:rsidR="006D48AD">
        <w:rPr>
          <w:noProof/>
        </w:rPr>
        <w:t>37</w:t>
      </w:r>
      <w:r w:rsidR="00E354C5">
        <w:fldChar w:fldCharType="end"/>
      </w:r>
      <w:r w:rsidRPr="007B6B11">
        <w:t>. Struktura elementu &lt;</w:t>
      </w:r>
      <w:r w:rsidRPr="007B6B11">
        <w:rPr>
          <w:b/>
        </w:rPr>
        <w:t xml:space="preserve"> CalculOfAmountOfExciseDutyType&gt; -</w:t>
      </w:r>
      <w:r w:rsidRPr="007B6B11">
        <w:t xml:space="preserve"> Obliczenie wysokości podatku akcyzowego dla załącznika AKC-4D.</w:t>
      </w:r>
      <w:bookmarkEnd w:id="310"/>
      <w:bookmarkEnd w:id="311"/>
    </w:p>
    <w:p w14:paraId="1C8ACE3D" w14:textId="24030F2E" w:rsidR="00892C58" w:rsidRPr="007B6B11" w:rsidRDefault="00892C58" w:rsidP="004E02BE">
      <w:pPr>
        <w:pStyle w:val="Schema-Description"/>
        <w:rPr>
          <w:rFonts w:ascii="Lato" w:hAnsi="Lato"/>
        </w:rPr>
      </w:pPr>
      <w:r w:rsidRPr="007B6B11">
        <w:rPr>
          <w:rFonts w:ascii="Lato" w:hAnsi="Lato"/>
          <w:noProof/>
        </w:rPr>
        <w:drawing>
          <wp:inline distT="0" distB="0" distL="0" distR="0" wp14:anchorId="246A2B8F" wp14:editId="7DE609B8">
            <wp:extent cx="4130040" cy="1409700"/>
            <wp:effectExtent l="19050" t="19050" r="22860" b="19050"/>
            <wp:docPr id="76" name="Obraz 76" descr="Rysunek przedstawia strukturę  elementu &lt; CalculOfAmountOfExciseDutyType&gt; - Obliczenie wysokości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Obraz 76" descr="Rysunek przedstawia strukturę  elementu &lt; CalculOfAmountOfExciseDutyType&gt; - Obliczenie wysokości podatku akcyzowego dla załącznika AKC-4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7BA9D177" w14:textId="77777777" w:rsidR="00637A1C" w:rsidRDefault="00637A1C">
      <w:pPr>
        <w:spacing w:before="0" w:after="0" w:line="240" w:lineRule="auto"/>
        <w:rPr>
          <w:bCs/>
          <w:sz w:val="22"/>
          <w:szCs w:val="20"/>
        </w:rPr>
      </w:pPr>
      <w:r>
        <w:br w:type="page"/>
      </w:r>
    </w:p>
    <w:p w14:paraId="570E7C0F" w14:textId="671AFCFF" w:rsidR="00892C58" w:rsidRPr="007B6B11" w:rsidRDefault="00892C58" w:rsidP="004E02BE">
      <w:pPr>
        <w:pStyle w:val="Z2PodpisRysunkuTabeli"/>
      </w:pPr>
      <w:bookmarkStart w:id="312" w:name="_Toc183172021"/>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53</w:t>
      </w:r>
      <w:r w:rsidR="00E354C5">
        <w:fldChar w:fldCharType="end"/>
      </w:r>
      <w:r w:rsidRPr="007B6B11">
        <w:t>. Struktura elementu &lt; CleareanceExciseDutyType &gt; -Rozliczenie podatku akcyzowego dla załącznika AKC-4D.</w:t>
      </w:r>
      <w:bookmarkEnd w:id="31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7B6B11" w14:paraId="752E41FA" w14:textId="77777777" w:rsidTr="00D036FD">
        <w:trPr>
          <w:trHeight w:val="213"/>
          <w:tblHeader/>
        </w:trPr>
        <w:tc>
          <w:tcPr>
            <w:tcW w:w="1788" w:type="dxa"/>
            <w:shd w:val="clear" w:color="auto" w:fill="D9D9D9" w:themeFill="background1" w:themeFillShade="D9"/>
          </w:tcPr>
          <w:p w14:paraId="38A7CEDD" w14:textId="77777777" w:rsidR="00892C58" w:rsidRPr="007B6B11" w:rsidRDefault="00892C58" w:rsidP="004E02BE">
            <w:pPr>
              <w:pStyle w:val="naglowektabeli"/>
            </w:pPr>
            <w:r w:rsidRPr="007B6B11">
              <w:t xml:space="preserve">Nazwa </w:t>
            </w:r>
          </w:p>
        </w:tc>
        <w:tc>
          <w:tcPr>
            <w:tcW w:w="3360" w:type="dxa"/>
            <w:shd w:val="clear" w:color="auto" w:fill="D9D9D9" w:themeFill="background1" w:themeFillShade="D9"/>
          </w:tcPr>
          <w:p w14:paraId="18B7CDC1" w14:textId="77777777" w:rsidR="00892C58" w:rsidRPr="007B6B11" w:rsidRDefault="00892C58" w:rsidP="004E02BE">
            <w:pPr>
              <w:pStyle w:val="naglowektabeli"/>
            </w:pPr>
            <w:r w:rsidRPr="007B6B11">
              <w:t>Opis</w:t>
            </w:r>
          </w:p>
        </w:tc>
        <w:tc>
          <w:tcPr>
            <w:tcW w:w="840" w:type="dxa"/>
            <w:shd w:val="clear" w:color="auto" w:fill="D9D9D9" w:themeFill="background1" w:themeFillShade="D9"/>
          </w:tcPr>
          <w:p w14:paraId="5E5D13F1" w14:textId="77777777" w:rsidR="00892C58" w:rsidRPr="007B6B11" w:rsidRDefault="00892C58" w:rsidP="004E02BE">
            <w:pPr>
              <w:pStyle w:val="naglowektabeli"/>
            </w:pPr>
            <w:r w:rsidRPr="007B6B11">
              <w:t>Nr pola</w:t>
            </w:r>
          </w:p>
        </w:tc>
        <w:tc>
          <w:tcPr>
            <w:tcW w:w="2095" w:type="dxa"/>
            <w:shd w:val="clear" w:color="auto" w:fill="D9D9D9" w:themeFill="background1" w:themeFillShade="D9"/>
          </w:tcPr>
          <w:p w14:paraId="33D2F28C" w14:textId="77777777" w:rsidR="00892C58" w:rsidRPr="007B6B11" w:rsidRDefault="00892C58" w:rsidP="004E02BE">
            <w:pPr>
              <w:pStyle w:val="naglowektabeli"/>
            </w:pPr>
            <w:r w:rsidRPr="007B6B11">
              <w:t>Typ, reguły</w:t>
            </w:r>
          </w:p>
        </w:tc>
        <w:tc>
          <w:tcPr>
            <w:tcW w:w="1197" w:type="dxa"/>
            <w:shd w:val="clear" w:color="auto" w:fill="D9D9D9" w:themeFill="background1" w:themeFillShade="D9"/>
          </w:tcPr>
          <w:p w14:paraId="3EAFB136" w14:textId="77777777" w:rsidR="00892C58" w:rsidRPr="007B6B11" w:rsidRDefault="00892C58" w:rsidP="004E02BE">
            <w:pPr>
              <w:pStyle w:val="naglowektabeli"/>
            </w:pPr>
            <w:r w:rsidRPr="007B6B11">
              <w:t>Liczebność</w:t>
            </w:r>
          </w:p>
        </w:tc>
      </w:tr>
      <w:tr w:rsidR="00892C58" w:rsidRPr="007B6B11" w14:paraId="7AA2B4A8" w14:textId="77777777" w:rsidTr="00834561">
        <w:trPr>
          <w:trHeight w:val="213"/>
        </w:trPr>
        <w:tc>
          <w:tcPr>
            <w:tcW w:w="1788" w:type="dxa"/>
          </w:tcPr>
          <w:p w14:paraId="0AA5FA1A" w14:textId="77777777" w:rsidR="00892C58" w:rsidRPr="007B6B11" w:rsidRDefault="00892C58" w:rsidP="004E02BE">
            <w:pPr>
              <w:pStyle w:val="Tabelazwyky"/>
            </w:pPr>
            <w:r w:rsidRPr="007B6B11">
              <w:t>amountOfPrePayment</w:t>
            </w:r>
          </w:p>
        </w:tc>
        <w:tc>
          <w:tcPr>
            <w:tcW w:w="3360" w:type="dxa"/>
          </w:tcPr>
          <w:p w14:paraId="1C7868AD" w14:textId="77777777" w:rsidR="00892C58" w:rsidRPr="007B6B11" w:rsidRDefault="00892C58" w:rsidP="004E02BE">
            <w:pPr>
              <w:pStyle w:val="Tabelazwyky"/>
            </w:pPr>
            <w:r w:rsidRPr="007B6B11">
              <w:t>Przedpłata podatku akcyzowego.</w:t>
            </w:r>
          </w:p>
          <w:p w14:paraId="52547549" w14:textId="77777777" w:rsidR="00892C58" w:rsidRPr="007B6B11" w:rsidRDefault="00892C58" w:rsidP="004E02BE">
            <w:pPr>
              <w:pStyle w:val="Tabelazwyky"/>
            </w:pPr>
            <w:r w:rsidRPr="007B6B11">
              <w:t>Suma kwot z pozycji 22 i 23 deklaracji AKC-PA (C) złożonej za miesiąc, którego niniejsza deklaracja dotyczy.</w:t>
            </w:r>
          </w:p>
        </w:tc>
        <w:tc>
          <w:tcPr>
            <w:tcW w:w="840" w:type="dxa"/>
          </w:tcPr>
          <w:p w14:paraId="0D245374" w14:textId="77777777" w:rsidR="00892C58" w:rsidRPr="007B6B11" w:rsidRDefault="00892C58" w:rsidP="004E02BE">
            <w:pPr>
              <w:pStyle w:val="Tabelazwyky"/>
            </w:pPr>
            <w:r w:rsidRPr="007B6B11">
              <w:t>15</w:t>
            </w:r>
          </w:p>
        </w:tc>
        <w:tc>
          <w:tcPr>
            <w:tcW w:w="2095" w:type="dxa"/>
          </w:tcPr>
          <w:p w14:paraId="45A24C20" w14:textId="77777777" w:rsidR="00892C58" w:rsidRPr="007B6B11" w:rsidRDefault="00892C58" w:rsidP="004E02BE">
            <w:pPr>
              <w:pStyle w:val="Tabelazwyky"/>
            </w:pPr>
            <w:r w:rsidRPr="007B6B11">
              <w:t>ZAmountP</w:t>
            </w:r>
          </w:p>
          <w:p w14:paraId="7E4F504C" w14:textId="77777777" w:rsidR="00892C58" w:rsidRPr="007B6B11" w:rsidRDefault="00892C58" w:rsidP="004E02BE">
            <w:pPr>
              <w:pStyle w:val="Tabelazwyky"/>
            </w:pPr>
            <w:r w:rsidRPr="007B6B11">
              <w:t>Patrz reguła R11</w:t>
            </w:r>
          </w:p>
        </w:tc>
        <w:tc>
          <w:tcPr>
            <w:tcW w:w="1197" w:type="dxa"/>
          </w:tcPr>
          <w:p w14:paraId="43C86A4C" w14:textId="77777777" w:rsidR="00892C58" w:rsidRPr="007B6B11" w:rsidRDefault="00892C58" w:rsidP="004E02BE">
            <w:pPr>
              <w:pStyle w:val="Tabelazwyky"/>
            </w:pPr>
            <w:r w:rsidRPr="007B6B11">
              <w:t>0..1</w:t>
            </w:r>
          </w:p>
        </w:tc>
      </w:tr>
      <w:tr w:rsidR="00892C58" w:rsidRPr="007B6B11" w14:paraId="1DD1712C" w14:textId="77777777" w:rsidTr="00834561">
        <w:trPr>
          <w:trHeight w:val="213"/>
        </w:trPr>
        <w:tc>
          <w:tcPr>
            <w:tcW w:w="1788" w:type="dxa"/>
          </w:tcPr>
          <w:p w14:paraId="4EF98312" w14:textId="77777777" w:rsidR="00892C58" w:rsidRPr="007B6B11" w:rsidRDefault="00892C58" w:rsidP="004E02BE">
            <w:pPr>
              <w:pStyle w:val="Tabelazwyky"/>
            </w:pPr>
            <w:r w:rsidRPr="007B6B11">
              <w:t>taxChargeable</w:t>
            </w:r>
          </w:p>
        </w:tc>
        <w:tc>
          <w:tcPr>
            <w:tcW w:w="3360" w:type="dxa"/>
          </w:tcPr>
          <w:p w14:paraId="5526350F" w14:textId="77777777" w:rsidR="00892C58" w:rsidRPr="007B6B11" w:rsidRDefault="00892C58" w:rsidP="004E02BE">
            <w:pPr>
              <w:pStyle w:val="Tabelazwyky"/>
            </w:pPr>
            <w:r w:rsidRPr="007B6B11">
              <w:t xml:space="preserve">Podatek należny. </w:t>
            </w:r>
          </w:p>
          <w:p w14:paraId="35CE7364" w14:textId="77777777" w:rsidR="00892C58" w:rsidRPr="007B6B11" w:rsidRDefault="00892C58" w:rsidP="004E02BE">
            <w:pPr>
              <w:pStyle w:val="Tabelazwyky"/>
            </w:pPr>
            <w:r w:rsidRPr="007B6B11">
              <w:t>Od kwoty z poz. 14 należy odjąć sumę kwot z poz. 15; jeżeli różnica jest liczbą ujemną, należy wpisać 0.</w:t>
            </w:r>
          </w:p>
        </w:tc>
        <w:tc>
          <w:tcPr>
            <w:tcW w:w="840" w:type="dxa"/>
          </w:tcPr>
          <w:p w14:paraId="4C2D8F3B" w14:textId="77777777" w:rsidR="00892C58" w:rsidRPr="007B6B11" w:rsidRDefault="00892C58" w:rsidP="004E02BE">
            <w:pPr>
              <w:pStyle w:val="Tabelazwyky"/>
            </w:pPr>
            <w:r w:rsidRPr="007B6B11">
              <w:t>16</w:t>
            </w:r>
          </w:p>
        </w:tc>
        <w:tc>
          <w:tcPr>
            <w:tcW w:w="2095" w:type="dxa"/>
          </w:tcPr>
          <w:p w14:paraId="0ADCA45A" w14:textId="77777777" w:rsidR="00892C58" w:rsidRPr="007B6B11" w:rsidRDefault="00892C58" w:rsidP="004E02BE">
            <w:pPr>
              <w:pStyle w:val="Tabelazwyky"/>
            </w:pPr>
            <w:r w:rsidRPr="007B6B11">
              <w:t>ZAmountP</w:t>
            </w:r>
          </w:p>
          <w:p w14:paraId="4D99C2F9" w14:textId="77777777" w:rsidR="00892C58" w:rsidRPr="007B6B11" w:rsidRDefault="00892C58" w:rsidP="004E02BE">
            <w:pPr>
              <w:pStyle w:val="Tabelazwyky"/>
            </w:pPr>
            <w:r w:rsidRPr="007B6B11">
              <w:t>Patrz reguła R12</w:t>
            </w:r>
          </w:p>
        </w:tc>
        <w:tc>
          <w:tcPr>
            <w:tcW w:w="1197" w:type="dxa"/>
          </w:tcPr>
          <w:p w14:paraId="1ED99FBA" w14:textId="77777777" w:rsidR="00892C58" w:rsidRPr="007B6B11" w:rsidRDefault="00892C58" w:rsidP="004E02BE">
            <w:pPr>
              <w:pStyle w:val="Tabelazwyky"/>
            </w:pPr>
            <w:r w:rsidRPr="007B6B11">
              <w:t>1..1</w:t>
            </w:r>
          </w:p>
        </w:tc>
      </w:tr>
      <w:tr w:rsidR="00892C58" w:rsidRPr="007B6B11" w14:paraId="7BD4768D" w14:textId="77777777" w:rsidTr="00834561">
        <w:trPr>
          <w:trHeight w:val="213"/>
        </w:trPr>
        <w:tc>
          <w:tcPr>
            <w:tcW w:w="1788" w:type="dxa"/>
          </w:tcPr>
          <w:p w14:paraId="06EF6D38" w14:textId="77777777" w:rsidR="00892C58" w:rsidRPr="007B6B11" w:rsidRDefault="00892C58" w:rsidP="004E02BE">
            <w:pPr>
              <w:pStyle w:val="Tabelazwyky"/>
            </w:pPr>
            <w:r w:rsidRPr="007B6B11">
              <w:t>surplusExcessPayment</w:t>
            </w:r>
          </w:p>
        </w:tc>
        <w:tc>
          <w:tcPr>
            <w:tcW w:w="3360" w:type="dxa"/>
          </w:tcPr>
          <w:p w14:paraId="2A3DB4B8" w14:textId="77777777" w:rsidR="00892C58" w:rsidRPr="007B6B11" w:rsidRDefault="00892C58" w:rsidP="004E02BE">
            <w:pPr>
              <w:pStyle w:val="Tabelazwyky"/>
            </w:pPr>
            <w:r w:rsidRPr="007B6B11">
              <w:t>Nadwyżka przedpłaty (Nadwyżka przedpłaty – w przypadku produkcji poza składem podatkowym) Od sumy kwot z poz. 15 należy odjąć kwotę z poz. 14; jeżeli różnica jest liczbą ujemną, należy wpisać 0.</w:t>
            </w:r>
          </w:p>
        </w:tc>
        <w:tc>
          <w:tcPr>
            <w:tcW w:w="840" w:type="dxa"/>
          </w:tcPr>
          <w:p w14:paraId="1C4AB33D" w14:textId="77777777" w:rsidR="00892C58" w:rsidRPr="007B6B11" w:rsidRDefault="00892C58" w:rsidP="004E02BE">
            <w:pPr>
              <w:pStyle w:val="Tabelazwyky"/>
            </w:pPr>
            <w:r w:rsidRPr="007B6B11">
              <w:t>17</w:t>
            </w:r>
          </w:p>
        </w:tc>
        <w:tc>
          <w:tcPr>
            <w:tcW w:w="2095" w:type="dxa"/>
          </w:tcPr>
          <w:p w14:paraId="78CAEE11" w14:textId="77777777" w:rsidR="00892C58" w:rsidRPr="007B6B11" w:rsidRDefault="00892C58" w:rsidP="004E02BE">
            <w:pPr>
              <w:pStyle w:val="Tabelazwyky"/>
            </w:pPr>
            <w:r w:rsidRPr="007B6B11">
              <w:t>ZAmountP</w:t>
            </w:r>
          </w:p>
          <w:p w14:paraId="1C1C0A40" w14:textId="77777777" w:rsidR="00892C58" w:rsidRPr="007B6B11" w:rsidRDefault="00892C58" w:rsidP="004E02BE">
            <w:pPr>
              <w:pStyle w:val="Tabelazwyky"/>
            </w:pPr>
            <w:r w:rsidRPr="007B6B11">
              <w:t>Patrz reguła R13</w:t>
            </w:r>
          </w:p>
        </w:tc>
        <w:tc>
          <w:tcPr>
            <w:tcW w:w="1197" w:type="dxa"/>
          </w:tcPr>
          <w:p w14:paraId="7AC1E754" w14:textId="77777777" w:rsidR="00892C58" w:rsidRPr="007B6B11" w:rsidRDefault="00892C58" w:rsidP="004E02BE">
            <w:pPr>
              <w:pStyle w:val="Tabelazwyky"/>
            </w:pPr>
            <w:r w:rsidRPr="007B6B11">
              <w:t>1..1</w:t>
            </w:r>
          </w:p>
        </w:tc>
      </w:tr>
    </w:tbl>
    <w:p w14:paraId="09513E02" w14:textId="530CCC61" w:rsidR="00104784" w:rsidRPr="007B6B11" w:rsidRDefault="00104784" w:rsidP="004E02BE">
      <w:pPr>
        <w:pStyle w:val="Z2PodpisRysunkuTabeli"/>
      </w:pPr>
      <w:bookmarkStart w:id="313" w:name="_Toc97503892"/>
      <w:bookmarkStart w:id="314" w:name="_Toc183172144"/>
      <w:r w:rsidRPr="007B6B11">
        <w:t xml:space="preserve">Rysunek </w:t>
      </w:r>
      <w:r w:rsidR="00E354C5">
        <w:fldChar w:fldCharType="begin"/>
      </w:r>
      <w:r w:rsidR="00E354C5">
        <w:instrText xml:space="preserve"> SEQ Rysunek \* ARABIC </w:instrText>
      </w:r>
      <w:r w:rsidR="00E354C5">
        <w:fldChar w:fldCharType="separate"/>
      </w:r>
      <w:r w:rsidR="006D48AD">
        <w:rPr>
          <w:noProof/>
        </w:rPr>
        <w:t>38</w:t>
      </w:r>
      <w:r w:rsidR="00E354C5">
        <w:fldChar w:fldCharType="end"/>
      </w:r>
      <w:r w:rsidRPr="007B6B11">
        <w:t>. Struktura elementu &lt;</w:t>
      </w:r>
      <w:r w:rsidRPr="007B6B11">
        <w:rPr>
          <w:b/>
        </w:rPr>
        <w:t xml:space="preserve"> CleareanceExciseDutyType</w:t>
      </w:r>
      <w:r w:rsidRPr="007B6B11">
        <w:t xml:space="preserve"> &gt; -Rozliczenie podatku akcyzowego dla załącznika AKC-4D.</w:t>
      </w:r>
      <w:bookmarkEnd w:id="313"/>
      <w:bookmarkEnd w:id="314"/>
    </w:p>
    <w:p w14:paraId="61B103CA" w14:textId="2544EE3C" w:rsidR="00892C58" w:rsidRPr="007B6B11" w:rsidRDefault="00892C58" w:rsidP="004E02BE">
      <w:pPr>
        <w:pStyle w:val="Schema-Description"/>
        <w:rPr>
          <w:rFonts w:ascii="Lato" w:hAnsi="Lato"/>
        </w:rPr>
      </w:pPr>
      <w:r w:rsidRPr="007B6B11">
        <w:rPr>
          <w:rFonts w:ascii="Lato" w:hAnsi="Lato"/>
          <w:noProof/>
        </w:rPr>
        <w:drawing>
          <wp:inline distT="0" distB="0" distL="0" distR="0" wp14:anchorId="60743A3A" wp14:editId="64F9C96E">
            <wp:extent cx="3787140" cy="990600"/>
            <wp:effectExtent l="19050" t="19050" r="22860" b="19050"/>
            <wp:docPr id="77" name="Obraz 77" descr="Rysunek przedstawia strukturę  elementu &lt; CleareanceExciseDutyType &gt; -Rozliczenie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Obraz 77" descr="Rysunek przedstawia strukturę  elementu &lt; CleareanceExciseDutyType &gt; -Rozliczenie podatku akcyzowego dla załącznika AKC-4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23E3194B" w14:textId="684BBF8F" w:rsidR="00892C58" w:rsidRPr="007B6B11" w:rsidRDefault="00892C58" w:rsidP="004E02BE">
      <w:pPr>
        <w:pStyle w:val="Z2PodpisRysunkuTabeli"/>
      </w:pPr>
      <w:bookmarkStart w:id="315" w:name="_Toc183172022"/>
      <w:r w:rsidRPr="007B6B11">
        <w:t xml:space="preserve">Tabela </w:t>
      </w:r>
      <w:r w:rsidR="00E354C5">
        <w:fldChar w:fldCharType="begin"/>
      </w:r>
      <w:r w:rsidR="00E354C5">
        <w:instrText xml:space="preserve"> SEQ Tabela \* ARABIC </w:instrText>
      </w:r>
      <w:r w:rsidR="00E354C5">
        <w:fldChar w:fldCharType="separate"/>
      </w:r>
      <w:r w:rsidR="006D48AD">
        <w:rPr>
          <w:noProof/>
        </w:rPr>
        <w:t>54</w:t>
      </w:r>
      <w:r w:rsidR="00E354C5">
        <w:fldChar w:fldCharType="end"/>
      </w:r>
      <w:r w:rsidRPr="007B6B11">
        <w:t>. Struktura &lt;ItemsType&gt;, Obliczenie wysokości podatku akcyzowego od poszczególnych wyrobów (podsumowanie pozycji) załącznika AKC-4D</w:t>
      </w:r>
      <w:bookmarkEnd w:id="31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7B6B11" w14:paraId="4F402FAC" w14:textId="77777777" w:rsidTr="00D036FD">
        <w:trPr>
          <w:trHeight w:val="213"/>
          <w:tblHeader/>
        </w:trPr>
        <w:tc>
          <w:tcPr>
            <w:tcW w:w="1788" w:type="dxa"/>
            <w:shd w:val="clear" w:color="auto" w:fill="D9D9D9" w:themeFill="background1" w:themeFillShade="D9"/>
          </w:tcPr>
          <w:p w14:paraId="4B582952" w14:textId="77777777" w:rsidR="00892C58" w:rsidRPr="007B6B11" w:rsidRDefault="00892C58" w:rsidP="004E02BE">
            <w:pPr>
              <w:pStyle w:val="naglowektabeli"/>
            </w:pPr>
            <w:r w:rsidRPr="007B6B11">
              <w:t xml:space="preserve">Nazwa </w:t>
            </w:r>
          </w:p>
        </w:tc>
        <w:tc>
          <w:tcPr>
            <w:tcW w:w="3360" w:type="dxa"/>
            <w:shd w:val="clear" w:color="auto" w:fill="D9D9D9" w:themeFill="background1" w:themeFillShade="D9"/>
          </w:tcPr>
          <w:p w14:paraId="1036020A" w14:textId="77777777" w:rsidR="00892C58" w:rsidRPr="007B6B11" w:rsidRDefault="00892C58" w:rsidP="004E02BE">
            <w:pPr>
              <w:pStyle w:val="naglowektabeli"/>
            </w:pPr>
            <w:r w:rsidRPr="007B6B11">
              <w:t>Opis</w:t>
            </w:r>
          </w:p>
        </w:tc>
        <w:tc>
          <w:tcPr>
            <w:tcW w:w="840" w:type="dxa"/>
            <w:shd w:val="clear" w:color="auto" w:fill="D9D9D9" w:themeFill="background1" w:themeFillShade="D9"/>
          </w:tcPr>
          <w:p w14:paraId="02F8E58B" w14:textId="77777777" w:rsidR="00892C58" w:rsidRPr="007B6B11" w:rsidRDefault="00892C58" w:rsidP="004E02BE">
            <w:pPr>
              <w:pStyle w:val="naglowektabeli"/>
            </w:pPr>
            <w:r w:rsidRPr="007B6B11">
              <w:t>Nr pola</w:t>
            </w:r>
          </w:p>
        </w:tc>
        <w:tc>
          <w:tcPr>
            <w:tcW w:w="2095" w:type="dxa"/>
            <w:shd w:val="clear" w:color="auto" w:fill="D9D9D9" w:themeFill="background1" w:themeFillShade="D9"/>
          </w:tcPr>
          <w:p w14:paraId="218AC9E8" w14:textId="77777777" w:rsidR="00892C58" w:rsidRPr="007B6B11" w:rsidRDefault="00892C58" w:rsidP="004E02BE">
            <w:pPr>
              <w:pStyle w:val="naglowektabeli"/>
            </w:pPr>
            <w:r w:rsidRPr="007B6B11">
              <w:t>Typ, reguły</w:t>
            </w:r>
          </w:p>
        </w:tc>
        <w:tc>
          <w:tcPr>
            <w:tcW w:w="1197" w:type="dxa"/>
            <w:shd w:val="clear" w:color="auto" w:fill="D9D9D9" w:themeFill="background1" w:themeFillShade="D9"/>
          </w:tcPr>
          <w:p w14:paraId="64709CE7" w14:textId="77777777" w:rsidR="00892C58" w:rsidRPr="007B6B11" w:rsidRDefault="00892C58" w:rsidP="004E02BE">
            <w:pPr>
              <w:pStyle w:val="naglowektabeli"/>
            </w:pPr>
            <w:r w:rsidRPr="007B6B11">
              <w:t>Liczebność</w:t>
            </w:r>
          </w:p>
        </w:tc>
      </w:tr>
      <w:tr w:rsidR="00892C58" w:rsidRPr="007B6B11" w14:paraId="36F86118" w14:textId="77777777" w:rsidTr="00834561">
        <w:trPr>
          <w:trHeight w:val="213"/>
        </w:trPr>
        <w:tc>
          <w:tcPr>
            <w:tcW w:w="1788" w:type="dxa"/>
          </w:tcPr>
          <w:p w14:paraId="6C71A695" w14:textId="77777777" w:rsidR="00892C58" w:rsidRPr="007B6B11" w:rsidRDefault="00892C58" w:rsidP="004E02BE">
            <w:pPr>
              <w:pStyle w:val="Tabelazwyky"/>
            </w:pPr>
            <w:r w:rsidRPr="007B6B11">
              <w:t>exportNumberOfGoods</w:t>
            </w:r>
          </w:p>
        </w:tc>
        <w:tc>
          <w:tcPr>
            <w:tcW w:w="3360" w:type="dxa"/>
          </w:tcPr>
          <w:p w14:paraId="5F109ECF" w14:textId="77777777" w:rsidR="00892C58" w:rsidRPr="007B6B11" w:rsidRDefault="00892C58" w:rsidP="004E02BE">
            <w:pPr>
              <w:pStyle w:val="Tabelazwyky"/>
            </w:pPr>
            <w:r w:rsidRPr="007B6B11">
              <w:t>Sprzedaż na eksport.</w:t>
            </w:r>
          </w:p>
          <w:p w14:paraId="1BA94EA2" w14:textId="229BB8AE" w:rsidR="00892C58" w:rsidRPr="007B6B11" w:rsidRDefault="006A1FA9" w:rsidP="004E02BE">
            <w:pPr>
              <w:pStyle w:val="Tabelazwyky"/>
            </w:pPr>
            <w:r w:rsidRPr="007B6B11">
              <w:t>Ilość wyrobów w tysiącach litrów (z dokładnością do trzech miejsc po przecinku)</w:t>
            </w:r>
          </w:p>
        </w:tc>
        <w:tc>
          <w:tcPr>
            <w:tcW w:w="840" w:type="dxa"/>
          </w:tcPr>
          <w:p w14:paraId="493A51C0" w14:textId="77777777" w:rsidR="00892C58" w:rsidRPr="007B6B11" w:rsidRDefault="00892C58" w:rsidP="004E02BE">
            <w:pPr>
              <w:pStyle w:val="Tabelazwyky"/>
            </w:pPr>
            <w:r w:rsidRPr="007B6B11">
              <w:t>272</w:t>
            </w:r>
          </w:p>
        </w:tc>
        <w:tc>
          <w:tcPr>
            <w:tcW w:w="2095" w:type="dxa"/>
          </w:tcPr>
          <w:p w14:paraId="5D5F15BB" w14:textId="3646F58E" w:rsidR="00892C58" w:rsidRPr="007B6B11" w:rsidRDefault="00892C58" w:rsidP="004E02BE">
            <w:pPr>
              <w:pStyle w:val="Tabelazwyky"/>
            </w:pPr>
            <w:r w:rsidRPr="007B6B11">
              <w:t>ZAmount</w:t>
            </w:r>
            <w:r w:rsidR="006A1FA9" w:rsidRPr="007B6B11">
              <w:t>E</w:t>
            </w:r>
          </w:p>
        </w:tc>
        <w:tc>
          <w:tcPr>
            <w:tcW w:w="1197" w:type="dxa"/>
          </w:tcPr>
          <w:p w14:paraId="23D17EC0" w14:textId="77777777" w:rsidR="00892C58" w:rsidRPr="007B6B11" w:rsidRDefault="00892C58" w:rsidP="004E02BE">
            <w:pPr>
              <w:pStyle w:val="Tabelazwyky"/>
            </w:pPr>
            <w:r w:rsidRPr="007B6B11">
              <w:t>0..1</w:t>
            </w:r>
          </w:p>
        </w:tc>
      </w:tr>
      <w:tr w:rsidR="00892C58" w:rsidRPr="007B6B11" w14:paraId="70908816" w14:textId="77777777" w:rsidTr="00834561">
        <w:trPr>
          <w:trHeight w:val="213"/>
        </w:trPr>
        <w:tc>
          <w:tcPr>
            <w:tcW w:w="1788" w:type="dxa"/>
          </w:tcPr>
          <w:p w14:paraId="71B1AB49" w14:textId="77777777" w:rsidR="00892C58" w:rsidRPr="007B6B11" w:rsidRDefault="00892C58" w:rsidP="004E02BE">
            <w:pPr>
              <w:pStyle w:val="Tabelazwyky"/>
            </w:pPr>
            <w:r w:rsidRPr="007B6B11">
              <w:t>exportTaxRate</w:t>
            </w:r>
          </w:p>
        </w:tc>
        <w:tc>
          <w:tcPr>
            <w:tcW w:w="3360" w:type="dxa"/>
          </w:tcPr>
          <w:p w14:paraId="4804F9FE" w14:textId="77777777" w:rsidR="00892C58" w:rsidRPr="007B6B11" w:rsidRDefault="00892C58" w:rsidP="004E02BE">
            <w:pPr>
              <w:pStyle w:val="Tabelazwyky"/>
            </w:pPr>
            <w:r w:rsidRPr="007B6B11">
              <w:t>Sprzedaż na eksport.</w:t>
            </w:r>
          </w:p>
          <w:p w14:paraId="01F76376" w14:textId="77777777" w:rsidR="00892C58" w:rsidRPr="007B6B11" w:rsidRDefault="00892C58" w:rsidP="004E02BE">
            <w:pPr>
              <w:pStyle w:val="Tabelazwyky"/>
            </w:pPr>
            <w:r w:rsidRPr="007B6B11">
              <w:t>Stawka podatku (z dokładnością do dwóch miejsc po przecinku).</w:t>
            </w:r>
          </w:p>
        </w:tc>
        <w:tc>
          <w:tcPr>
            <w:tcW w:w="840" w:type="dxa"/>
          </w:tcPr>
          <w:p w14:paraId="0AAF65B6" w14:textId="77777777" w:rsidR="00892C58" w:rsidRPr="007B6B11" w:rsidRDefault="00892C58" w:rsidP="004E02BE">
            <w:pPr>
              <w:pStyle w:val="Tabelazwyky"/>
            </w:pPr>
            <w:r w:rsidRPr="007B6B11">
              <w:t>273</w:t>
            </w:r>
          </w:p>
        </w:tc>
        <w:tc>
          <w:tcPr>
            <w:tcW w:w="2095" w:type="dxa"/>
          </w:tcPr>
          <w:p w14:paraId="05DDA14F" w14:textId="7A1BA971" w:rsidR="00892C58" w:rsidRPr="007B6B11" w:rsidRDefault="00892C58" w:rsidP="004E02BE">
            <w:pPr>
              <w:pStyle w:val="Tabelazwyky"/>
            </w:pPr>
            <w:r w:rsidRPr="007B6B11">
              <w:t>ZAmount</w:t>
            </w:r>
            <w:r w:rsidR="006A1FA9" w:rsidRPr="007B6B11">
              <w:t>C</w:t>
            </w:r>
          </w:p>
        </w:tc>
        <w:tc>
          <w:tcPr>
            <w:tcW w:w="1197" w:type="dxa"/>
          </w:tcPr>
          <w:p w14:paraId="228201EC" w14:textId="77777777" w:rsidR="00892C58" w:rsidRPr="007B6B11" w:rsidRDefault="00892C58" w:rsidP="004E02BE">
            <w:pPr>
              <w:pStyle w:val="Tabelazwyky"/>
            </w:pPr>
            <w:r w:rsidRPr="007B6B11">
              <w:t>0..1</w:t>
            </w:r>
          </w:p>
        </w:tc>
      </w:tr>
      <w:tr w:rsidR="00892C58" w:rsidRPr="007B6B11" w14:paraId="63E1C25A" w14:textId="77777777" w:rsidTr="00834561">
        <w:trPr>
          <w:trHeight w:val="213"/>
        </w:trPr>
        <w:tc>
          <w:tcPr>
            <w:tcW w:w="1788" w:type="dxa"/>
          </w:tcPr>
          <w:p w14:paraId="73C1A6A1" w14:textId="77777777" w:rsidR="00892C58" w:rsidRPr="007B6B11" w:rsidRDefault="00892C58" w:rsidP="004E02BE">
            <w:pPr>
              <w:pStyle w:val="Tabelazwyky"/>
            </w:pPr>
            <w:r w:rsidRPr="007B6B11">
              <w:t>exportAmountOfTax</w:t>
            </w:r>
          </w:p>
        </w:tc>
        <w:tc>
          <w:tcPr>
            <w:tcW w:w="3360" w:type="dxa"/>
          </w:tcPr>
          <w:p w14:paraId="67226B64" w14:textId="77777777" w:rsidR="00892C58" w:rsidRPr="007B6B11" w:rsidRDefault="00892C58" w:rsidP="004E02BE">
            <w:pPr>
              <w:pStyle w:val="Tabelazwyky"/>
            </w:pPr>
            <w:r w:rsidRPr="007B6B11">
              <w:t>Sprzedaż na eksport.</w:t>
            </w:r>
          </w:p>
          <w:p w14:paraId="2E7ED3BD" w14:textId="77777777" w:rsidR="00892C58" w:rsidRPr="007B6B11" w:rsidRDefault="00892C58" w:rsidP="004E02BE">
            <w:pPr>
              <w:pStyle w:val="Tabelazwyky"/>
            </w:pPr>
            <w:r w:rsidRPr="007B6B11">
              <w:t>Podatek akcyzowy (w zł.)</w:t>
            </w:r>
          </w:p>
        </w:tc>
        <w:tc>
          <w:tcPr>
            <w:tcW w:w="840" w:type="dxa"/>
          </w:tcPr>
          <w:p w14:paraId="528DCF87" w14:textId="77777777" w:rsidR="00892C58" w:rsidRPr="007B6B11" w:rsidRDefault="00892C58" w:rsidP="004E02BE">
            <w:pPr>
              <w:pStyle w:val="Tabelazwyky"/>
            </w:pPr>
            <w:r w:rsidRPr="007B6B11">
              <w:t>274</w:t>
            </w:r>
          </w:p>
        </w:tc>
        <w:tc>
          <w:tcPr>
            <w:tcW w:w="2095" w:type="dxa"/>
          </w:tcPr>
          <w:p w14:paraId="255F4E07" w14:textId="77777777" w:rsidR="00892C58" w:rsidRPr="007B6B11" w:rsidRDefault="00892C58" w:rsidP="004E02BE">
            <w:pPr>
              <w:pStyle w:val="Tabelazwyky"/>
            </w:pPr>
            <w:r w:rsidRPr="007B6B11">
              <w:t>ZAmountP</w:t>
            </w:r>
          </w:p>
        </w:tc>
        <w:tc>
          <w:tcPr>
            <w:tcW w:w="1197" w:type="dxa"/>
          </w:tcPr>
          <w:p w14:paraId="5441302B" w14:textId="77777777" w:rsidR="00892C58" w:rsidRPr="007B6B11" w:rsidRDefault="00892C58" w:rsidP="004E02BE">
            <w:pPr>
              <w:pStyle w:val="Tabelazwyky"/>
            </w:pPr>
            <w:r w:rsidRPr="007B6B11">
              <w:t>0..1</w:t>
            </w:r>
          </w:p>
        </w:tc>
      </w:tr>
      <w:tr w:rsidR="00892C58" w:rsidRPr="007B6B11" w14:paraId="6C98AEFB" w14:textId="77777777" w:rsidTr="00834561">
        <w:trPr>
          <w:trHeight w:val="213"/>
        </w:trPr>
        <w:tc>
          <w:tcPr>
            <w:tcW w:w="1788" w:type="dxa"/>
          </w:tcPr>
          <w:p w14:paraId="66E9E3A4" w14:textId="77777777" w:rsidR="00892C58" w:rsidRPr="007B6B11" w:rsidRDefault="00892C58" w:rsidP="004E02BE">
            <w:pPr>
              <w:pStyle w:val="Tabelazwyky"/>
            </w:pPr>
            <w:r w:rsidRPr="007B6B11">
              <w:lastRenderedPageBreak/>
              <w:t>totalNumberOfGoods</w:t>
            </w:r>
          </w:p>
        </w:tc>
        <w:tc>
          <w:tcPr>
            <w:tcW w:w="3360" w:type="dxa"/>
          </w:tcPr>
          <w:p w14:paraId="35CEE877" w14:textId="77777777" w:rsidR="00892C58" w:rsidRPr="007B6B11" w:rsidRDefault="00892C58" w:rsidP="004E02BE">
            <w:pPr>
              <w:pStyle w:val="Tabelazwyky"/>
            </w:pPr>
            <w:r w:rsidRPr="007B6B11">
              <w:t>Razem.</w:t>
            </w:r>
          </w:p>
          <w:p w14:paraId="5DB8E78F" w14:textId="0ED96CE3" w:rsidR="00892C58" w:rsidRPr="007B6B11" w:rsidRDefault="006A1FA9" w:rsidP="004E02BE">
            <w:pPr>
              <w:pStyle w:val="Tabelazwyky"/>
            </w:pPr>
            <w:r w:rsidRPr="007B6B11">
              <w:t>Ilość wyrobów w tysiącach litrów (z dokładnością do trzech miejsc po przecinku)</w:t>
            </w:r>
          </w:p>
        </w:tc>
        <w:tc>
          <w:tcPr>
            <w:tcW w:w="840" w:type="dxa"/>
          </w:tcPr>
          <w:p w14:paraId="199839FC" w14:textId="77777777" w:rsidR="00892C58" w:rsidRPr="007B6B11" w:rsidRDefault="00892C58" w:rsidP="004E02BE">
            <w:pPr>
              <w:pStyle w:val="Tabelazwyky"/>
            </w:pPr>
            <w:r w:rsidRPr="007B6B11">
              <w:t>275</w:t>
            </w:r>
          </w:p>
        </w:tc>
        <w:tc>
          <w:tcPr>
            <w:tcW w:w="2095" w:type="dxa"/>
          </w:tcPr>
          <w:p w14:paraId="7FF534A3" w14:textId="2BC2565A" w:rsidR="00892C58" w:rsidRPr="007B6B11" w:rsidRDefault="00892C58" w:rsidP="004E02BE">
            <w:pPr>
              <w:pStyle w:val="Tabelazwyky"/>
            </w:pPr>
            <w:r w:rsidRPr="007B6B11">
              <w:t>ZAmount</w:t>
            </w:r>
            <w:r w:rsidR="006A1FA9" w:rsidRPr="007B6B11">
              <w:t>E</w:t>
            </w:r>
          </w:p>
          <w:p w14:paraId="7CF144FA" w14:textId="77777777" w:rsidR="00892C58" w:rsidRPr="007B6B11" w:rsidRDefault="00892C58" w:rsidP="004E02BE">
            <w:pPr>
              <w:pStyle w:val="Tabelazwyky"/>
            </w:pPr>
            <w:r w:rsidRPr="007B6B11">
              <w:t>Patrz reguła R14</w:t>
            </w:r>
          </w:p>
        </w:tc>
        <w:tc>
          <w:tcPr>
            <w:tcW w:w="1197" w:type="dxa"/>
          </w:tcPr>
          <w:p w14:paraId="4EF01D16" w14:textId="77777777" w:rsidR="00892C58" w:rsidRPr="007B6B11" w:rsidRDefault="00892C58" w:rsidP="004E02BE">
            <w:pPr>
              <w:pStyle w:val="Tabelazwyky"/>
            </w:pPr>
            <w:r w:rsidRPr="007B6B11">
              <w:t>1..1</w:t>
            </w:r>
          </w:p>
        </w:tc>
      </w:tr>
      <w:tr w:rsidR="00892C58" w:rsidRPr="007B6B11" w14:paraId="54CD8644" w14:textId="77777777" w:rsidTr="00834561">
        <w:trPr>
          <w:trHeight w:val="213"/>
        </w:trPr>
        <w:tc>
          <w:tcPr>
            <w:tcW w:w="1788" w:type="dxa"/>
          </w:tcPr>
          <w:p w14:paraId="387DB2CB" w14:textId="77777777" w:rsidR="00892C58" w:rsidRPr="007B6B11" w:rsidRDefault="00892C58" w:rsidP="004E02BE">
            <w:pPr>
              <w:pStyle w:val="Tabelazwyky"/>
            </w:pPr>
            <w:r w:rsidRPr="007B6B11">
              <w:t>totalAmountOfTax</w:t>
            </w:r>
          </w:p>
        </w:tc>
        <w:tc>
          <w:tcPr>
            <w:tcW w:w="3360" w:type="dxa"/>
          </w:tcPr>
          <w:p w14:paraId="4940E6E5" w14:textId="77777777" w:rsidR="00892C58" w:rsidRPr="007B6B11" w:rsidRDefault="00892C58" w:rsidP="004E02BE">
            <w:pPr>
              <w:pStyle w:val="Tabelazwyky"/>
            </w:pPr>
            <w:r w:rsidRPr="007B6B11">
              <w:t>Razem.</w:t>
            </w:r>
          </w:p>
          <w:p w14:paraId="59E6AE2A" w14:textId="77777777" w:rsidR="00892C58" w:rsidRPr="007B6B11" w:rsidRDefault="00892C58" w:rsidP="004E02BE">
            <w:pPr>
              <w:pStyle w:val="Tabelazwyky"/>
            </w:pPr>
            <w:r w:rsidRPr="007B6B11">
              <w:t>Podatek akcyzowy (w zł.)</w:t>
            </w:r>
          </w:p>
        </w:tc>
        <w:tc>
          <w:tcPr>
            <w:tcW w:w="840" w:type="dxa"/>
          </w:tcPr>
          <w:p w14:paraId="01B46C56" w14:textId="77777777" w:rsidR="00892C58" w:rsidRPr="007B6B11" w:rsidRDefault="00892C58" w:rsidP="004E02BE">
            <w:pPr>
              <w:pStyle w:val="Tabelazwyky"/>
            </w:pPr>
            <w:r w:rsidRPr="007B6B11">
              <w:t>276</w:t>
            </w:r>
          </w:p>
        </w:tc>
        <w:tc>
          <w:tcPr>
            <w:tcW w:w="2095" w:type="dxa"/>
          </w:tcPr>
          <w:p w14:paraId="01ACC203" w14:textId="77777777" w:rsidR="00892C58" w:rsidRPr="007B6B11" w:rsidRDefault="00892C58" w:rsidP="004E02BE">
            <w:pPr>
              <w:pStyle w:val="Tabelazwyky"/>
            </w:pPr>
            <w:r w:rsidRPr="007B6B11">
              <w:t>ZAmountP</w:t>
            </w:r>
          </w:p>
          <w:p w14:paraId="5B9BAB5B" w14:textId="77777777" w:rsidR="00892C58" w:rsidRPr="007B6B11" w:rsidRDefault="00892C58" w:rsidP="004E02BE">
            <w:pPr>
              <w:pStyle w:val="Tabelazwyky"/>
            </w:pPr>
            <w:r w:rsidRPr="007B6B11">
              <w:t>Patrz reguła R15</w:t>
            </w:r>
          </w:p>
        </w:tc>
        <w:tc>
          <w:tcPr>
            <w:tcW w:w="1197" w:type="dxa"/>
          </w:tcPr>
          <w:p w14:paraId="7E09B0B8" w14:textId="77777777" w:rsidR="00892C58" w:rsidRPr="007B6B11" w:rsidRDefault="00892C58" w:rsidP="004E02BE">
            <w:pPr>
              <w:pStyle w:val="Tabelazwyky"/>
            </w:pPr>
            <w:r w:rsidRPr="007B6B11">
              <w:t>1..1</w:t>
            </w:r>
          </w:p>
        </w:tc>
      </w:tr>
      <w:tr w:rsidR="00892C58" w:rsidRPr="007B6B11" w14:paraId="577C0147" w14:textId="77777777" w:rsidTr="00834561">
        <w:trPr>
          <w:trHeight w:val="213"/>
        </w:trPr>
        <w:tc>
          <w:tcPr>
            <w:tcW w:w="1788" w:type="dxa"/>
          </w:tcPr>
          <w:p w14:paraId="6BA4CF9E" w14:textId="77777777" w:rsidR="00892C58" w:rsidRPr="007B6B11" w:rsidRDefault="00892C58" w:rsidP="004E02BE">
            <w:pPr>
              <w:pStyle w:val="Tabelazwyky"/>
            </w:pPr>
            <w:r w:rsidRPr="007B6B11">
              <w:t>Item</w:t>
            </w:r>
          </w:p>
        </w:tc>
        <w:tc>
          <w:tcPr>
            <w:tcW w:w="3360" w:type="dxa"/>
          </w:tcPr>
          <w:p w14:paraId="2CBDD656" w14:textId="77777777" w:rsidR="00892C58" w:rsidRPr="007B6B11" w:rsidRDefault="00892C58" w:rsidP="004E02BE">
            <w:pPr>
              <w:pStyle w:val="Tabelazwyky"/>
            </w:pPr>
            <w:r w:rsidRPr="007B6B11">
              <w:t>Obliczenie wysokości podatku akcyzowego od poszczególnych wyrobów.</w:t>
            </w:r>
          </w:p>
        </w:tc>
        <w:tc>
          <w:tcPr>
            <w:tcW w:w="840" w:type="dxa"/>
          </w:tcPr>
          <w:p w14:paraId="09D4777D" w14:textId="77777777" w:rsidR="00892C58" w:rsidRPr="007B6B11" w:rsidRDefault="00892C58" w:rsidP="004E02BE">
            <w:pPr>
              <w:pStyle w:val="Tabelazwyky"/>
            </w:pPr>
            <w:r w:rsidRPr="007B6B11">
              <w:t>F</w:t>
            </w:r>
          </w:p>
        </w:tc>
        <w:tc>
          <w:tcPr>
            <w:tcW w:w="2095" w:type="dxa"/>
          </w:tcPr>
          <w:p w14:paraId="36F8AC82" w14:textId="77777777" w:rsidR="00892C58" w:rsidRPr="007B6B11" w:rsidRDefault="00892C58" w:rsidP="004E02BE">
            <w:pPr>
              <w:pStyle w:val="Tabelazwyky"/>
            </w:pPr>
            <w:r w:rsidRPr="007B6B11">
              <w:t>ItemType</w:t>
            </w:r>
          </w:p>
        </w:tc>
        <w:tc>
          <w:tcPr>
            <w:tcW w:w="1197" w:type="dxa"/>
          </w:tcPr>
          <w:p w14:paraId="7CFED69B" w14:textId="77777777" w:rsidR="00892C58" w:rsidRPr="007B6B11" w:rsidRDefault="00892C58" w:rsidP="004E02BE">
            <w:pPr>
              <w:pStyle w:val="Tabelazwyky"/>
            </w:pPr>
            <w:r w:rsidRPr="007B6B11">
              <w:t>0..99</w:t>
            </w:r>
          </w:p>
        </w:tc>
      </w:tr>
    </w:tbl>
    <w:p w14:paraId="4ED06063" w14:textId="06043B99" w:rsidR="00104784" w:rsidRPr="007B6B11" w:rsidRDefault="00104784" w:rsidP="004E02BE">
      <w:pPr>
        <w:pStyle w:val="Z2PodpisRysunkuTabeli"/>
      </w:pPr>
      <w:bookmarkStart w:id="316" w:name="_Toc97503893"/>
      <w:bookmarkStart w:id="317" w:name="_Toc183172145"/>
      <w:r w:rsidRPr="007B6B11">
        <w:t xml:space="preserve">Rysunek </w:t>
      </w:r>
      <w:r w:rsidR="00E354C5">
        <w:fldChar w:fldCharType="begin"/>
      </w:r>
      <w:r w:rsidR="00E354C5">
        <w:instrText xml:space="preserve"> SEQ Rysunek \* ARABIC </w:instrText>
      </w:r>
      <w:r w:rsidR="00E354C5">
        <w:fldChar w:fldCharType="separate"/>
      </w:r>
      <w:r w:rsidR="006D48AD">
        <w:rPr>
          <w:noProof/>
        </w:rPr>
        <w:t>39</w:t>
      </w:r>
      <w:r w:rsidR="00E354C5">
        <w:fldChar w:fldCharType="end"/>
      </w:r>
      <w:r w:rsidRPr="007B6B11">
        <w:t>. Struktura &lt;ItemsType&gt;, Obliczenie wysokości podatku akcyzowego od poszczególnych wyrobów (podsumowanie pozycji) załącznika AKC-4D.</w:t>
      </w:r>
      <w:bookmarkEnd w:id="316"/>
      <w:bookmarkEnd w:id="317"/>
    </w:p>
    <w:p w14:paraId="336F84B6" w14:textId="4D170254" w:rsidR="00430FCF" w:rsidRPr="007B6B11" w:rsidRDefault="00DE5794" w:rsidP="004E02BE">
      <w:r w:rsidRPr="007B6B11">
        <w:rPr>
          <w:noProof/>
        </w:rPr>
        <w:drawing>
          <wp:inline distT="0" distB="0" distL="0" distR="0" wp14:anchorId="06C4F255" wp14:editId="7D206AB2">
            <wp:extent cx="5753100" cy="3009900"/>
            <wp:effectExtent l="19050" t="19050" r="19050" b="19050"/>
            <wp:docPr id="126" name="Obraz 126" descr="Rysunek przedstawia strukturę  &lt;ItemsType&gt;, Obliczenie wysokości podatku akcyzowego od poszczególnych wyrobów (podsumowani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Obraz 126" descr="Rysunek przedstawia strukturę  &lt;ItemsType&gt;, Obliczenie wysokości podatku akcyzowego od poszczególnych wyrobów (podsumowanie pozycji) załącznika AKC-4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6F8A2A47" w14:textId="27BBACA2" w:rsidR="00201BD8" w:rsidRPr="007B6B11" w:rsidRDefault="00201BD8" w:rsidP="004E02BE">
      <w:pPr>
        <w:pStyle w:val="Z2PodpisRysunkuTabeli"/>
      </w:pPr>
      <w:bookmarkStart w:id="318" w:name="_Toc183172023"/>
      <w:r w:rsidRPr="007B6B11">
        <w:t xml:space="preserve">Tabela </w:t>
      </w:r>
      <w:r w:rsidR="00E354C5">
        <w:fldChar w:fldCharType="begin"/>
      </w:r>
      <w:r w:rsidR="00E354C5">
        <w:instrText xml:space="preserve"> SEQ Tabela \* ARABIC </w:instrText>
      </w:r>
      <w:r w:rsidR="00E354C5">
        <w:fldChar w:fldCharType="separate"/>
      </w:r>
      <w:r w:rsidR="006D48AD">
        <w:rPr>
          <w:noProof/>
        </w:rPr>
        <w:t>55</w:t>
      </w:r>
      <w:r w:rsidR="00E354C5">
        <w:fldChar w:fldCharType="end"/>
      </w:r>
      <w:r w:rsidRPr="007B6B11">
        <w:t>. Struktura &lt;ItemType&gt;, Obliczenie wysokości podatku akcyzowego od poszczególnych wyrobów (składowe pozycji) załącznika AKC-4D.</w:t>
      </w:r>
      <w:bookmarkEnd w:id="31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7B6B11" w14:paraId="30EA5061" w14:textId="77777777" w:rsidTr="00D036FD">
        <w:trPr>
          <w:trHeight w:val="213"/>
          <w:tblHeader/>
        </w:trPr>
        <w:tc>
          <w:tcPr>
            <w:tcW w:w="1788" w:type="dxa"/>
            <w:shd w:val="clear" w:color="auto" w:fill="D9D9D9" w:themeFill="background1" w:themeFillShade="D9"/>
          </w:tcPr>
          <w:p w14:paraId="6C96959C" w14:textId="77777777" w:rsidR="00201BD8" w:rsidRPr="007B6B11" w:rsidRDefault="00201BD8" w:rsidP="004E02BE">
            <w:pPr>
              <w:pStyle w:val="naglowektabeli"/>
            </w:pPr>
            <w:r w:rsidRPr="007B6B11">
              <w:t xml:space="preserve">Nazwa </w:t>
            </w:r>
          </w:p>
        </w:tc>
        <w:tc>
          <w:tcPr>
            <w:tcW w:w="3360" w:type="dxa"/>
            <w:shd w:val="clear" w:color="auto" w:fill="D9D9D9" w:themeFill="background1" w:themeFillShade="D9"/>
          </w:tcPr>
          <w:p w14:paraId="67F6773B" w14:textId="77777777" w:rsidR="00201BD8" w:rsidRPr="007B6B11" w:rsidRDefault="00201BD8" w:rsidP="004E02BE">
            <w:pPr>
              <w:pStyle w:val="naglowektabeli"/>
            </w:pPr>
            <w:r w:rsidRPr="007B6B11">
              <w:t>Opis</w:t>
            </w:r>
          </w:p>
        </w:tc>
        <w:tc>
          <w:tcPr>
            <w:tcW w:w="840" w:type="dxa"/>
            <w:shd w:val="clear" w:color="auto" w:fill="D9D9D9" w:themeFill="background1" w:themeFillShade="D9"/>
          </w:tcPr>
          <w:p w14:paraId="7549127C" w14:textId="77777777" w:rsidR="00201BD8" w:rsidRPr="007B6B11" w:rsidRDefault="00201BD8" w:rsidP="004E02BE">
            <w:pPr>
              <w:pStyle w:val="naglowektabeli"/>
            </w:pPr>
            <w:r w:rsidRPr="007B6B11">
              <w:t>Nr pola</w:t>
            </w:r>
          </w:p>
        </w:tc>
        <w:tc>
          <w:tcPr>
            <w:tcW w:w="2095" w:type="dxa"/>
            <w:shd w:val="clear" w:color="auto" w:fill="D9D9D9" w:themeFill="background1" w:themeFillShade="D9"/>
          </w:tcPr>
          <w:p w14:paraId="0F570926" w14:textId="77777777" w:rsidR="00201BD8" w:rsidRPr="007B6B11" w:rsidRDefault="00201BD8" w:rsidP="004E02BE">
            <w:pPr>
              <w:pStyle w:val="naglowektabeli"/>
            </w:pPr>
            <w:r w:rsidRPr="007B6B11">
              <w:t>Typ, reguły</w:t>
            </w:r>
          </w:p>
        </w:tc>
        <w:tc>
          <w:tcPr>
            <w:tcW w:w="1197" w:type="dxa"/>
            <w:shd w:val="clear" w:color="auto" w:fill="D9D9D9" w:themeFill="background1" w:themeFillShade="D9"/>
          </w:tcPr>
          <w:p w14:paraId="1906B213" w14:textId="77777777" w:rsidR="00201BD8" w:rsidRPr="007B6B11" w:rsidRDefault="00201BD8" w:rsidP="004E02BE">
            <w:pPr>
              <w:pStyle w:val="naglowektabeli"/>
            </w:pPr>
            <w:r w:rsidRPr="007B6B11">
              <w:t>Liczebność</w:t>
            </w:r>
          </w:p>
        </w:tc>
      </w:tr>
      <w:tr w:rsidR="00201BD8" w:rsidRPr="007B6B11" w14:paraId="20669D51" w14:textId="77777777" w:rsidTr="00834561">
        <w:trPr>
          <w:trHeight w:val="213"/>
        </w:trPr>
        <w:tc>
          <w:tcPr>
            <w:tcW w:w="1788" w:type="dxa"/>
          </w:tcPr>
          <w:p w14:paraId="281A6C09" w14:textId="77777777" w:rsidR="00201BD8" w:rsidRPr="007B6B11" w:rsidRDefault="00201BD8" w:rsidP="004E02BE">
            <w:pPr>
              <w:pStyle w:val="Tabelazwyky"/>
            </w:pPr>
            <w:r w:rsidRPr="007B6B11">
              <w:t>id</w:t>
            </w:r>
          </w:p>
        </w:tc>
        <w:tc>
          <w:tcPr>
            <w:tcW w:w="3360" w:type="dxa"/>
          </w:tcPr>
          <w:p w14:paraId="18AF6419" w14:textId="77777777" w:rsidR="00201BD8" w:rsidRPr="007B6B11" w:rsidRDefault="00201BD8" w:rsidP="004E02BE">
            <w:pPr>
              <w:pStyle w:val="Tabelazwyky"/>
            </w:pPr>
            <w:r w:rsidRPr="007B6B11">
              <w:t>Liczba porządkowa.</w:t>
            </w:r>
          </w:p>
        </w:tc>
        <w:tc>
          <w:tcPr>
            <w:tcW w:w="840" w:type="dxa"/>
          </w:tcPr>
          <w:p w14:paraId="1B9FC9DB" w14:textId="77777777" w:rsidR="00201BD8" w:rsidRPr="007B6B11" w:rsidRDefault="00201BD8" w:rsidP="004E02BE">
            <w:pPr>
              <w:pStyle w:val="Tabelazwyky"/>
            </w:pPr>
            <w:r w:rsidRPr="007B6B11">
              <w:t>F.a</w:t>
            </w:r>
          </w:p>
        </w:tc>
        <w:tc>
          <w:tcPr>
            <w:tcW w:w="2095" w:type="dxa"/>
          </w:tcPr>
          <w:p w14:paraId="5C0FA7EE" w14:textId="77777777" w:rsidR="00201BD8" w:rsidRPr="007B6B11" w:rsidRDefault="00201BD8" w:rsidP="004E02BE">
            <w:pPr>
              <w:pStyle w:val="Tabelazwyky"/>
            </w:pPr>
            <w:r w:rsidRPr="007B6B11">
              <w:t>ZNumeric</w:t>
            </w:r>
          </w:p>
        </w:tc>
        <w:tc>
          <w:tcPr>
            <w:tcW w:w="1197" w:type="dxa"/>
          </w:tcPr>
          <w:p w14:paraId="5FAA3957" w14:textId="77777777" w:rsidR="00201BD8" w:rsidRPr="007B6B11" w:rsidRDefault="00201BD8" w:rsidP="004E02BE">
            <w:pPr>
              <w:pStyle w:val="Tabelazwyky"/>
            </w:pPr>
            <w:r w:rsidRPr="007B6B11">
              <w:t>1..1</w:t>
            </w:r>
          </w:p>
        </w:tc>
      </w:tr>
      <w:tr w:rsidR="00201BD8" w:rsidRPr="007B6B11" w14:paraId="26F38A5B" w14:textId="77777777" w:rsidTr="00834561">
        <w:trPr>
          <w:trHeight w:val="213"/>
        </w:trPr>
        <w:tc>
          <w:tcPr>
            <w:tcW w:w="1788" w:type="dxa"/>
          </w:tcPr>
          <w:p w14:paraId="1BADF6AF" w14:textId="77777777" w:rsidR="00201BD8" w:rsidRPr="007B6B11" w:rsidRDefault="00201BD8" w:rsidP="004E02BE">
            <w:pPr>
              <w:pStyle w:val="Tabelazwyky"/>
            </w:pPr>
            <w:r w:rsidRPr="007B6B11">
              <w:t>groupOfGoodsName</w:t>
            </w:r>
          </w:p>
        </w:tc>
        <w:tc>
          <w:tcPr>
            <w:tcW w:w="3360" w:type="dxa"/>
          </w:tcPr>
          <w:p w14:paraId="7BDD4B45" w14:textId="77777777" w:rsidR="00201BD8" w:rsidRPr="007B6B11" w:rsidRDefault="00201BD8" w:rsidP="004E02BE">
            <w:pPr>
              <w:pStyle w:val="Tabelazwyky"/>
            </w:pPr>
            <w:r w:rsidRPr="007B6B11">
              <w:t>Nazwa grupy wyrobów, dla których ustalono odrębne stawki podatkowe</w:t>
            </w:r>
          </w:p>
        </w:tc>
        <w:tc>
          <w:tcPr>
            <w:tcW w:w="840" w:type="dxa"/>
          </w:tcPr>
          <w:p w14:paraId="739DA301" w14:textId="77777777" w:rsidR="00201BD8" w:rsidRPr="007B6B11" w:rsidRDefault="00201BD8" w:rsidP="004E02BE">
            <w:pPr>
              <w:pStyle w:val="Tabelazwyky"/>
            </w:pPr>
            <w:r w:rsidRPr="007B6B11">
              <w:t>F.b</w:t>
            </w:r>
          </w:p>
        </w:tc>
        <w:tc>
          <w:tcPr>
            <w:tcW w:w="2095" w:type="dxa"/>
          </w:tcPr>
          <w:p w14:paraId="018350D5" w14:textId="77777777" w:rsidR="00201BD8" w:rsidRPr="007B6B11" w:rsidRDefault="00201BD8" w:rsidP="004E02BE">
            <w:pPr>
              <w:pStyle w:val="Tabelazwyky"/>
            </w:pPr>
            <w:r w:rsidRPr="007B6B11">
              <w:t>ZCharacter</w:t>
            </w:r>
          </w:p>
          <w:p w14:paraId="25C0AB69" w14:textId="583D4196" w:rsidR="00201BD8" w:rsidRPr="007B6B11" w:rsidRDefault="00201BD8" w:rsidP="004E02BE">
            <w:pPr>
              <w:pStyle w:val="Tabelazwyky"/>
            </w:pPr>
            <w:r w:rsidRPr="007B6B11">
              <w:t>Patrz reguła R16</w:t>
            </w:r>
            <w:r w:rsidR="00DE496E" w:rsidRPr="007B6B11">
              <w:t>.</w:t>
            </w:r>
            <w:r w:rsidR="004E02BE" w:rsidRPr="007B6B11">
              <w:t xml:space="preserve"> </w:t>
            </w:r>
          </w:p>
        </w:tc>
        <w:tc>
          <w:tcPr>
            <w:tcW w:w="1197" w:type="dxa"/>
          </w:tcPr>
          <w:p w14:paraId="6B7C9F2E" w14:textId="77777777" w:rsidR="00201BD8" w:rsidRPr="007B6B11" w:rsidRDefault="00201BD8" w:rsidP="004E02BE">
            <w:pPr>
              <w:pStyle w:val="Tabelazwyky"/>
            </w:pPr>
            <w:r w:rsidRPr="007B6B11">
              <w:t>1..1</w:t>
            </w:r>
          </w:p>
        </w:tc>
      </w:tr>
      <w:tr w:rsidR="00201BD8" w:rsidRPr="007B6B11" w14:paraId="78B54FAA" w14:textId="77777777" w:rsidTr="00834561">
        <w:trPr>
          <w:trHeight w:val="213"/>
        </w:trPr>
        <w:tc>
          <w:tcPr>
            <w:tcW w:w="1788" w:type="dxa"/>
          </w:tcPr>
          <w:p w14:paraId="680F90CF" w14:textId="77777777" w:rsidR="00201BD8" w:rsidRPr="007B6B11" w:rsidRDefault="00201BD8" w:rsidP="004E02BE">
            <w:pPr>
              <w:pStyle w:val="Tabelazwyky"/>
            </w:pPr>
            <w:r w:rsidRPr="007B6B11">
              <w:t>shortages</w:t>
            </w:r>
          </w:p>
        </w:tc>
        <w:tc>
          <w:tcPr>
            <w:tcW w:w="3360" w:type="dxa"/>
          </w:tcPr>
          <w:p w14:paraId="3833478A" w14:textId="77777777" w:rsidR="00201BD8" w:rsidRPr="007B6B11" w:rsidRDefault="00201BD8" w:rsidP="004E02BE">
            <w:pPr>
              <w:pStyle w:val="Tabelazwyky"/>
            </w:pPr>
            <w:r w:rsidRPr="007B6B11">
              <w:t xml:space="preserve">Możliwość oznaczenia w przypadku wykazywania ubytków wyrobów akcyzowych (przekraczających normy dopuszczalnych ubytków) </w:t>
            </w:r>
            <w:r w:rsidRPr="007B6B11">
              <w:lastRenderedPageBreak/>
              <w:t>lub całkowitego zniszczenia wyrobów.</w:t>
            </w:r>
          </w:p>
        </w:tc>
        <w:tc>
          <w:tcPr>
            <w:tcW w:w="840" w:type="dxa"/>
          </w:tcPr>
          <w:p w14:paraId="224C5A04" w14:textId="77777777" w:rsidR="00201BD8" w:rsidRPr="007B6B11" w:rsidRDefault="00201BD8" w:rsidP="004E02BE">
            <w:pPr>
              <w:pStyle w:val="Tabelazwyky"/>
            </w:pPr>
            <w:r w:rsidRPr="007B6B11">
              <w:lastRenderedPageBreak/>
              <w:t>F.b</w:t>
            </w:r>
          </w:p>
        </w:tc>
        <w:tc>
          <w:tcPr>
            <w:tcW w:w="2095" w:type="dxa"/>
          </w:tcPr>
          <w:p w14:paraId="66261FF8" w14:textId="77777777" w:rsidR="00201BD8" w:rsidRPr="007B6B11" w:rsidRDefault="00201BD8" w:rsidP="004E02BE">
            <w:pPr>
              <w:pStyle w:val="Tabelazwyky"/>
            </w:pPr>
            <w:r w:rsidRPr="007B6B11">
              <w:t>ZShortages</w:t>
            </w:r>
          </w:p>
          <w:p w14:paraId="5FA56919" w14:textId="77777777" w:rsidR="00201BD8" w:rsidRPr="007B6B11" w:rsidRDefault="00201BD8" w:rsidP="004E02BE">
            <w:pPr>
              <w:pStyle w:val="Tabelazwyky"/>
            </w:pPr>
            <w:r w:rsidRPr="007B6B11">
              <w:t>Patrz reguła R17</w:t>
            </w:r>
          </w:p>
        </w:tc>
        <w:tc>
          <w:tcPr>
            <w:tcW w:w="1197" w:type="dxa"/>
          </w:tcPr>
          <w:p w14:paraId="67BDD585" w14:textId="77777777" w:rsidR="00201BD8" w:rsidRPr="007B6B11" w:rsidRDefault="00201BD8" w:rsidP="004E02BE">
            <w:pPr>
              <w:pStyle w:val="Tabelazwyky"/>
            </w:pPr>
            <w:r w:rsidRPr="007B6B11">
              <w:t>0..1</w:t>
            </w:r>
          </w:p>
        </w:tc>
      </w:tr>
      <w:tr w:rsidR="00201BD8" w:rsidRPr="007B6B11" w14:paraId="08665C8C" w14:textId="77777777" w:rsidTr="00834561">
        <w:trPr>
          <w:trHeight w:val="213"/>
        </w:trPr>
        <w:tc>
          <w:tcPr>
            <w:tcW w:w="1788" w:type="dxa"/>
          </w:tcPr>
          <w:p w14:paraId="5EBE32BA" w14:textId="77777777" w:rsidR="00201BD8" w:rsidRPr="007B6B11" w:rsidRDefault="00201BD8" w:rsidP="004E02BE">
            <w:pPr>
              <w:pStyle w:val="Tabelazwyky"/>
            </w:pPr>
            <w:r w:rsidRPr="007B6B11">
              <w:t>codeCN</w:t>
            </w:r>
          </w:p>
        </w:tc>
        <w:tc>
          <w:tcPr>
            <w:tcW w:w="3360" w:type="dxa"/>
          </w:tcPr>
          <w:p w14:paraId="41AD0115" w14:textId="77777777" w:rsidR="00201BD8" w:rsidRPr="007B6B11" w:rsidRDefault="00201BD8" w:rsidP="004E02BE">
            <w:pPr>
              <w:pStyle w:val="Tabelazwyky"/>
            </w:pPr>
            <w:r w:rsidRPr="007B6B11">
              <w:t>Ośmiocyfrowy kod CN.</w:t>
            </w:r>
          </w:p>
        </w:tc>
        <w:tc>
          <w:tcPr>
            <w:tcW w:w="840" w:type="dxa"/>
          </w:tcPr>
          <w:p w14:paraId="250F519B" w14:textId="77777777" w:rsidR="00201BD8" w:rsidRPr="007B6B11" w:rsidRDefault="00201BD8" w:rsidP="004E02BE">
            <w:pPr>
              <w:pStyle w:val="Tabelazwyky"/>
            </w:pPr>
            <w:r w:rsidRPr="007B6B11">
              <w:t>F.c</w:t>
            </w:r>
          </w:p>
        </w:tc>
        <w:tc>
          <w:tcPr>
            <w:tcW w:w="2095" w:type="dxa"/>
          </w:tcPr>
          <w:p w14:paraId="57BA6C04" w14:textId="77777777" w:rsidR="00201BD8" w:rsidRPr="007B6B11" w:rsidRDefault="00201BD8" w:rsidP="004E02BE">
            <w:pPr>
              <w:pStyle w:val="Tabelazwyky"/>
            </w:pPr>
            <w:r w:rsidRPr="007B6B11">
              <w:t>ZCodeCN</w:t>
            </w:r>
          </w:p>
        </w:tc>
        <w:tc>
          <w:tcPr>
            <w:tcW w:w="1197" w:type="dxa"/>
          </w:tcPr>
          <w:p w14:paraId="25CEC4F3" w14:textId="77777777" w:rsidR="00201BD8" w:rsidRPr="007B6B11" w:rsidRDefault="00201BD8" w:rsidP="004E02BE">
            <w:pPr>
              <w:pStyle w:val="Tabelazwyky"/>
            </w:pPr>
            <w:r w:rsidRPr="007B6B11">
              <w:t>1..1</w:t>
            </w:r>
          </w:p>
        </w:tc>
      </w:tr>
      <w:tr w:rsidR="00201BD8" w:rsidRPr="007B6B11" w14:paraId="212EEA56" w14:textId="77777777" w:rsidTr="00834561">
        <w:trPr>
          <w:trHeight w:val="213"/>
        </w:trPr>
        <w:tc>
          <w:tcPr>
            <w:tcW w:w="1788" w:type="dxa"/>
          </w:tcPr>
          <w:p w14:paraId="59F91829" w14:textId="77777777" w:rsidR="00201BD8" w:rsidRPr="007B6B11" w:rsidRDefault="00201BD8" w:rsidP="004E02BE">
            <w:pPr>
              <w:pStyle w:val="Tabelazwyky"/>
            </w:pPr>
            <w:r w:rsidRPr="007B6B11">
              <w:t>numberOfGoods</w:t>
            </w:r>
          </w:p>
        </w:tc>
        <w:tc>
          <w:tcPr>
            <w:tcW w:w="3360" w:type="dxa"/>
          </w:tcPr>
          <w:p w14:paraId="4420CAAA" w14:textId="0BBCA761" w:rsidR="00201BD8" w:rsidRPr="007B6B11" w:rsidRDefault="00201BD8" w:rsidP="004E02BE">
            <w:pPr>
              <w:pStyle w:val="Tabelazwyky"/>
            </w:pPr>
            <w:r w:rsidRPr="007B6B11">
              <w:t>Ilość wyrobów w tysiącach litrów (z dokładnością do trzech miejsc po przecinku)</w:t>
            </w:r>
          </w:p>
        </w:tc>
        <w:tc>
          <w:tcPr>
            <w:tcW w:w="840" w:type="dxa"/>
          </w:tcPr>
          <w:p w14:paraId="390BB992" w14:textId="77777777" w:rsidR="00201BD8" w:rsidRPr="007B6B11" w:rsidRDefault="00201BD8" w:rsidP="004E02BE">
            <w:pPr>
              <w:pStyle w:val="Tabelazwyky"/>
            </w:pPr>
            <w:r w:rsidRPr="007B6B11">
              <w:t>F.d</w:t>
            </w:r>
          </w:p>
        </w:tc>
        <w:tc>
          <w:tcPr>
            <w:tcW w:w="2095" w:type="dxa"/>
          </w:tcPr>
          <w:p w14:paraId="11DAD967" w14:textId="1708C186" w:rsidR="00201BD8" w:rsidRPr="007B6B11" w:rsidRDefault="00201BD8" w:rsidP="004E02BE">
            <w:pPr>
              <w:pStyle w:val="Tabelazwyky"/>
            </w:pPr>
            <w:r w:rsidRPr="007B6B11">
              <w:t>ZAmountE</w:t>
            </w:r>
          </w:p>
        </w:tc>
        <w:tc>
          <w:tcPr>
            <w:tcW w:w="1197" w:type="dxa"/>
          </w:tcPr>
          <w:p w14:paraId="13D30336" w14:textId="77777777" w:rsidR="00201BD8" w:rsidRPr="007B6B11" w:rsidRDefault="00201BD8" w:rsidP="004E02BE">
            <w:pPr>
              <w:pStyle w:val="Tabelazwyky"/>
            </w:pPr>
            <w:r w:rsidRPr="007B6B11">
              <w:t>1..1</w:t>
            </w:r>
          </w:p>
        </w:tc>
      </w:tr>
      <w:tr w:rsidR="00201BD8" w:rsidRPr="007B6B11" w14:paraId="7A7D391E" w14:textId="77777777" w:rsidTr="00834561">
        <w:trPr>
          <w:trHeight w:val="213"/>
        </w:trPr>
        <w:tc>
          <w:tcPr>
            <w:tcW w:w="1788" w:type="dxa"/>
          </w:tcPr>
          <w:p w14:paraId="1FE0B62B" w14:textId="77777777" w:rsidR="00201BD8" w:rsidRPr="007B6B11" w:rsidRDefault="00201BD8" w:rsidP="004E02BE">
            <w:pPr>
              <w:pStyle w:val="Tabelazwyky"/>
            </w:pPr>
            <w:r w:rsidRPr="007B6B11">
              <w:t>taxRate</w:t>
            </w:r>
          </w:p>
        </w:tc>
        <w:tc>
          <w:tcPr>
            <w:tcW w:w="3360" w:type="dxa"/>
          </w:tcPr>
          <w:p w14:paraId="0AB949B2" w14:textId="0F9282E2" w:rsidR="00201BD8" w:rsidRPr="007B6B11" w:rsidRDefault="00201BD8" w:rsidP="004E02BE">
            <w:pPr>
              <w:pStyle w:val="Tabelazwyky"/>
            </w:pPr>
            <w:r w:rsidRPr="007B6B11">
              <w:t>Stawka podatku (z dokładnością do dwóch miejsc po przecinku).</w:t>
            </w:r>
          </w:p>
        </w:tc>
        <w:tc>
          <w:tcPr>
            <w:tcW w:w="840" w:type="dxa"/>
          </w:tcPr>
          <w:p w14:paraId="014CDC61" w14:textId="77777777" w:rsidR="00201BD8" w:rsidRPr="007B6B11" w:rsidRDefault="00201BD8" w:rsidP="004E02BE">
            <w:pPr>
              <w:pStyle w:val="Tabelazwyky"/>
            </w:pPr>
            <w:r w:rsidRPr="007B6B11">
              <w:t>F.e</w:t>
            </w:r>
          </w:p>
        </w:tc>
        <w:tc>
          <w:tcPr>
            <w:tcW w:w="2095" w:type="dxa"/>
          </w:tcPr>
          <w:p w14:paraId="7CAF16E1" w14:textId="49224115" w:rsidR="00201BD8" w:rsidRPr="007B6B11" w:rsidRDefault="00201BD8" w:rsidP="004E02BE">
            <w:pPr>
              <w:pStyle w:val="Tabelazwyky"/>
            </w:pPr>
            <w:r w:rsidRPr="007B6B11">
              <w:t>ZAmountC</w:t>
            </w:r>
          </w:p>
        </w:tc>
        <w:tc>
          <w:tcPr>
            <w:tcW w:w="1197" w:type="dxa"/>
          </w:tcPr>
          <w:p w14:paraId="640DA4EE" w14:textId="77777777" w:rsidR="00201BD8" w:rsidRPr="007B6B11" w:rsidRDefault="00201BD8" w:rsidP="004E02BE">
            <w:pPr>
              <w:pStyle w:val="Tabelazwyky"/>
            </w:pPr>
            <w:r w:rsidRPr="007B6B11">
              <w:t>1..1</w:t>
            </w:r>
          </w:p>
        </w:tc>
      </w:tr>
      <w:tr w:rsidR="00201BD8" w:rsidRPr="007B6B11" w14:paraId="574ABB6B" w14:textId="77777777" w:rsidTr="00834561">
        <w:trPr>
          <w:trHeight w:val="213"/>
        </w:trPr>
        <w:tc>
          <w:tcPr>
            <w:tcW w:w="1788" w:type="dxa"/>
          </w:tcPr>
          <w:p w14:paraId="31051B00" w14:textId="77777777" w:rsidR="00201BD8" w:rsidRPr="007B6B11" w:rsidRDefault="00201BD8" w:rsidP="004E02BE">
            <w:pPr>
              <w:pStyle w:val="Tabelazwyky"/>
            </w:pPr>
            <w:r w:rsidRPr="007B6B11">
              <w:t>fromIsztar</w:t>
            </w:r>
          </w:p>
        </w:tc>
        <w:tc>
          <w:tcPr>
            <w:tcW w:w="3360" w:type="dxa"/>
          </w:tcPr>
          <w:p w14:paraId="2BE9A671" w14:textId="77777777" w:rsidR="00201BD8" w:rsidRPr="007B6B11" w:rsidRDefault="00201BD8" w:rsidP="004E02BE">
            <w:pPr>
              <w:pStyle w:val="Tabelazwyky"/>
            </w:pPr>
            <w:r w:rsidRPr="007B6B11">
              <w:t>Czy stawka podatku akcyzowego jest pobrana z Systemu ISZTAR.</w:t>
            </w:r>
          </w:p>
        </w:tc>
        <w:tc>
          <w:tcPr>
            <w:tcW w:w="840" w:type="dxa"/>
          </w:tcPr>
          <w:p w14:paraId="3DA315EB" w14:textId="77777777" w:rsidR="00201BD8" w:rsidRPr="007B6B11" w:rsidRDefault="00201BD8" w:rsidP="004E02BE">
            <w:pPr>
              <w:pStyle w:val="Tabelazwyky"/>
            </w:pPr>
            <w:r w:rsidRPr="007B6B11">
              <w:t>-</w:t>
            </w:r>
          </w:p>
        </w:tc>
        <w:tc>
          <w:tcPr>
            <w:tcW w:w="2095" w:type="dxa"/>
          </w:tcPr>
          <w:p w14:paraId="348C9C2F" w14:textId="77777777" w:rsidR="00201BD8" w:rsidRPr="007B6B11" w:rsidRDefault="00201BD8" w:rsidP="004E02BE">
            <w:pPr>
              <w:pStyle w:val="Tabelazwyky"/>
            </w:pPr>
            <w:r w:rsidRPr="007B6B11">
              <w:t>boolean</w:t>
            </w:r>
          </w:p>
        </w:tc>
        <w:tc>
          <w:tcPr>
            <w:tcW w:w="1197" w:type="dxa"/>
          </w:tcPr>
          <w:p w14:paraId="11507950" w14:textId="77777777" w:rsidR="00201BD8" w:rsidRPr="007B6B11" w:rsidRDefault="00201BD8" w:rsidP="004E02BE">
            <w:pPr>
              <w:pStyle w:val="Tabelazwyky"/>
            </w:pPr>
            <w:r w:rsidRPr="007B6B11">
              <w:t>0..1</w:t>
            </w:r>
          </w:p>
        </w:tc>
      </w:tr>
      <w:tr w:rsidR="00201BD8" w:rsidRPr="007B6B11" w14:paraId="5C996D2E" w14:textId="77777777" w:rsidTr="00834561">
        <w:trPr>
          <w:trHeight w:val="213"/>
        </w:trPr>
        <w:tc>
          <w:tcPr>
            <w:tcW w:w="1788" w:type="dxa"/>
          </w:tcPr>
          <w:p w14:paraId="6904CB0A" w14:textId="77777777" w:rsidR="00201BD8" w:rsidRPr="007B6B11" w:rsidRDefault="00201BD8" w:rsidP="004E02BE">
            <w:pPr>
              <w:pStyle w:val="Tabelazwyky"/>
            </w:pPr>
            <w:r w:rsidRPr="007B6B11">
              <w:t>amountOfTax</w:t>
            </w:r>
          </w:p>
        </w:tc>
        <w:tc>
          <w:tcPr>
            <w:tcW w:w="3360" w:type="dxa"/>
          </w:tcPr>
          <w:p w14:paraId="77EE304C" w14:textId="77777777" w:rsidR="00201BD8" w:rsidRPr="007B6B11" w:rsidRDefault="00201BD8" w:rsidP="004E02BE">
            <w:pPr>
              <w:pStyle w:val="Tabelazwyky"/>
            </w:pPr>
            <w:r w:rsidRPr="007B6B11">
              <w:t>Podatek akcyzowy (w zł.)</w:t>
            </w:r>
          </w:p>
        </w:tc>
        <w:tc>
          <w:tcPr>
            <w:tcW w:w="840" w:type="dxa"/>
          </w:tcPr>
          <w:p w14:paraId="07BFC282" w14:textId="77777777" w:rsidR="00201BD8" w:rsidRPr="007B6B11" w:rsidRDefault="00201BD8" w:rsidP="004E02BE">
            <w:pPr>
              <w:pStyle w:val="Tabelazwyky"/>
            </w:pPr>
            <w:r w:rsidRPr="007B6B11">
              <w:t>F.f</w:t>
            </w:r>
          </w:p>
        </w:tc>
        <w:tc>
          <w:tcPr>
            <w:tcW w:w="2095" w:type="dxa"/>
          </w:tcPr>
          <w:p w14:paraId="6295A21B" w14:textId="77777777" w:rsidR="00201BD8" w:rsidRPr="007B6B11" w:rsidRDefault="00201BD8" w:rsidP="004E02BE">
            <w:pPr>
              <w:pStyle w:val="Tabelazwyky"/>
            </w:pPr>
            <w:r w:rsidRPr="007B6B11">
              <w:t>ZAmountP</w:t>
            </w:r>
          </w:p>
          <w:p w14:paraId="2178DE72" w14:textId="77777777" w:rsidR="00201BD8" w:rsidRPr="007B6B11" w:rsidRDefault="00201BD8" w:rsidP="004E02BE">
            <w:pPr>
              <w:pStyle w:val="Tabelazwyky"/>
            </w:pPr>
            <w:r w:rsidRPr="007B6B11">
              <w:t>Patrz reguła R18</w:t>
            </w:r>
          </w:p>
          <w:p w14:paraId="34FA7FD3" w14:textId="77777777" w:rsidR="00201BD8" w:rsidRPr="007B6B11" w:rsidRDefault="00201BD8" w:rsidP="004E02BE">
            <w:pPr>
              <w:pStyle w:val="Tabelazwyky"/>
            </w:pPr>
            <w:r w:rsidRPr="007B6B11">
              <w:tab/>
            </w:r>
          </w:p>
        </w:tc>
        <w:tc>
          <w:tcPr>
            <w:tcW w:w="1197" w:type="dxa"/>
          </w:tcPr>
          <w:p w14:paraId="09069547" w14:textId="77777777" w:rsidR="00201BD8" w:rsidRPr="007B6B11" w:rsidRDefault="00201BD8" w:rsidP="004E02BE">
            <w:pPr>
              <w:pStyle w:val="Tabelazwyky"/>
            </w:pPr>
            <w:r w:rsidRPr="007B6B11">
              <w:t>1..1</w:t>
            </w:r>
          </w:p>
        </w:tc>
      </w:tr>
      <w:tr w:rsidR="00201BD8" w:rsidRPr="007B6B11" w14:paraId="38649FFF" w14:textId="77777777" w:rsidTr="00834561">
        <w:tblPrEx>
          <w:tblLook w:val="04A0" w:firstRow="1" w:lastRow="0" w:firstColumn="1" w:lastColumn="0" w:noHBand="0" w:noVBand="1"/>
        </w:tblPrEx>
        <w:trPr>
          <w:trHeight w:val="570"/>
        </w:trPr>
        <w:tc>
          <w:tcPr>
            <w:tcW w:w="1788" w:type="dxa"/>
          </w:tcPr>
          <w:p w14:paraId="04FE53E2" w14:textId="77777777" w:rsidR="00201BD8" w:rsidRPr="007B6B11" w:rsidRDefault="00201BD8" w:rsidP="004E02BE">
            <w:pPr>
              <w:pStyle w:val="Tabelazwyky"/>
            </w:pPr>
            <w:r w:rsidRPr="007B6B11">
              <w:t>exemptionFromExciseDuty</w:t>
            </w:r>
          </w:p>
        </w:tc>
        <w:tc>
          <w:tcPr>
            <w:tcW w:w="3360" w:type="dxa"/>
          </w:tcPr>
          <w:p w14:paraId="2BE4B43C" w14:textId="77777777" w:rsidR="00201BD8" w:rsidRPr="007B6B11" w:rsidRDefault="00201BD8" w:rsidP="004E02BE">
            <w:pPr>
              <w:pStyle w:val="Tabelazwyky"/>
            </w:pPr>
            <w:r w:rsidRPr="007B6B11">
              <w:t>Zwolnienie od podatku akcyzowego.</w:t>
            </w:r>
          </w:p>
        </w:tc>
        <w:tc>
          <w:tcPr>
            <w:tcW w:w="840" w:type="dxa"/>
          </w:tcPr>
          <w:p w14:paraId="7FE31EEF" w14:textId="77777777" w:rsidR="00201BD8" w:rsidRPr="007B6B11" w:rsidRDefault="00201BD8" w:rsidP="004E02BE">
            <w:pPr>
              <w:pStyle w:val="Tabelazwyky"/>
            </w:pPr>
            <w:r w:rsidRPr="007B6B11">
              <w:t>F.g</w:t>
            </w:r>
          </w:p>
        </w:tc>
        <w:tc>
          <w:tcPr>
            <w:tcW w:w="2095" w:type="dxa"/>
          </w:tcPr>
          <w:p w14:paraId="4726BF6B" w14:textId="77777777" w:rsidR="00201BD8" w:rsidRPr="007B6B11" w:rsidRDefault="00201BD8" w:rsidP="004E02BE">
            <w:pPr>
              <w:pStyle w:val="Tabelazwyky"/>
            </w:pPr>
            <w:r w:rsidRPr="007B6B11">
              <w:t>boolean</w:t>
            </w:r>
          </w:p>
        </w:tc>
        <w:tc>
          <w:tcPr>
            <w:tcW w:w="1197" w:type="dxa"/>
          </w:tcPr>
          <w:p w14:paraId="348A4ACE" w14:textId="77777777" w:rsidR="00201BD8" w:rsidRPr="007B6B11" w:rsidRDefault="00201BD8" w:rsidP="004E02BE">
            <w:pPr>
              <w:pStyle w:val="Tabelazwyky"/>
            </w:pPr>
            <w:r w:rsidRPr="007B6B11">
              <w:t>1..1</w:t>
            </w:r>
          </w:p>
        </w:tc>
      </w:tr>
    </w:tbl>
    <w:p w14:paraId="17631352" w14:textId="10160463" w:rsidR="00104784" w:rsidRPr="007B6B11" w:rsidRDefault="00104784" w:rsidP="004E02BE">
      <w:pPr>
        <w:pStyle w:val="Z2PodpisRysunkuTabeli"/>
      </w:pPr>
      <w:bookmarkStart w:id="319" w:name="_Toc97503894"/>
      <w:bookmarkStart w:id="320" w:name="_Toc183172146"/>
      <w:r w:rsidRPr="007B6B11">
        <w:t xml:space="preserve">Rysunek </w:t>
      </w:r>
      <w:r w:rsidR="00E354C5">
        <w:fldChar w:fldCharType="begin"/>
      </w:r>
      <w:r w:rsidR="00E354C5">
        <w:instrText xml:space="preserve"> SEQ Rysunek \* ARABIC </w:instrText>
      </w:r>
      <w:r w:rsidR="00E354C5">
        <w:fldChar w:fldCharType="separate"/>
      </w:r>
      <w:r w:rsidR="006D48AD">
        <w:rPr>
          <w:noProof/>
        </w:rPr>
        <w:t>40</w:t>
      </w:r>
      <w:r w:rsidR="00E354C5">
        <w:rPr>
          <w:noProof/>
        </w:rPr>
        <w:fldChar w:fldCharType="end"/>
      </w:r>
      <w:r w:rsidRPr="007B6B11">
        <w:t>. Struktura &lt;Item</w:t>
      </w:r>
      <w:r w:rsidRPr="007B6B11">
        <w:rPr>
          <w:lang w:eastAsia="pl-PL"/>
        </w:rPr>
        <w:t xml:space="preserve">Type&gt;, Obliczenie wysokości podatku akcyzowego od poszczególnych wyrobów (składowe pozycji) </w:t>
      </w:r>
      <w:r w:rsidRPr="007B6B11">
        <w:rPr>
          <w:rFonts w:eastAsia="Times New Roman"/>
        </w:rPr>
        <w:t>załącznika AKC-4D.</w:t>
      </w:r>
      <w:bookmarkEnd w:id="319"/>
      <w:bookmarkEnd w:id="320"/>
    </w:p>
    <w:p w14:paraId="43CC1D70" w14:textId="3A39C454" w:rsidR="00430FCF" w:rsidRPr="007B6B11" w:rsidRDefault="00DE5794" w:rsidP="004E02BE">
      <w:r w:rsidRPr="007B6B11">
        <w:rPr>
          <w:noProof/>
        </w:rPr>
        <w:drawing>
          <wp:inline distT="0" distB="0" distL="0" distR="0" wp14:anchorId="268F2E19" wp14:editId="207E3942">
            <wp:extent cx="4049395" cy="2422525"/>
            <wp:effectExtent l="19050" t="19050" r="27305" b="15875"/>
            <wp:docPr id="128" name="Obraz 128" descr="Rysunek przedstawia strukturę  &lt;ItemType&gt;, Obliczenie wysokości podatku akcyzowego od poszczególnych wyrobów (składow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Obraz 128" descr="Rysunek przedstawia strukturę  &lt;ItemType&gt;, Obliczenie wysokości podatku akcyzowego od poszczególnych wyrobów (składowe pozycji) załącznika AKC-4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49395" cy="2422525"/>
                    </a:xfrm>
                    <a:prstGeom prst="rect">
                      <a:avLst/>
                    </a:prstGeom>
                    <a:noFill/>
                    <a:ln>
                      <a:solidFill>
                        <a:schemeClr val="tx1"/>
                      </a:solidFill>
                    </a:ln>
                  </pic:spPr>
                </pic:pic>
              </a:graphicData>
            </a:graphic>
          </wp:inline>
        </w:drawing>
      </w:r>
    </w:p>
    <w:p w14:paraId="07B5D89D" w14:textId="18F790C4" w:rsidR="00201BD8" w:rsidRPr="007B6B11" w:rsidRDefault="00201BD8" w:rsidP="004E02BE">
      <w:pPr>
        <w:pStyle w:val="Z2PodpisRysunkuTabeli"/>
      </w:pPr>
      <w:bookmarkStart w:id="321" w:name="_Toc183172024"/>
      <w:r w:rsidRPr="007B6B11">
        <w:t xml:space="preserve">Tabela </w:t>
      </w:r>
      <w:r w:rsidR="00E354C5">
        <w:fldChar w:fldCharType="begin"/>
      </w:r>
      <w:r w:rsidR="00E354C5">
        <w:instrText xml:space="preserve"> SEQ Tabela \* ARABIC </w:instrText>
      </w:r>
      <w:r w:rsidR="00E354C5">
        <w:fldChar w:fldCharType="separate"/>
      </w:r>
      <w:r w:rsidR="006D48AD">
        <w:rPr>
          <w:noProof/>
        </w:rPr>
        <w:t>56</w:t>
      </w:r>
      <w:r w:rsidR="00E354C5">
        <w:fldChar w:fldCharType="end"/>
      </w:r>
      <w:r w:rsidRPr="007B6B11">
        <w:t>. Struktura elementu &lt; DailyPaymentInformationType &gt; - Informacja o wpłatach dziennych. Suma kwot wpłat dziennych dla załącznika AKC-4D</w:t>
      </w:r>
      <w:bookmarkEnd w:id="32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7B6B11" w14:paraId="54BCC40A" w14:textId="77777777" w:rsidTr="00D036FD">
        <w:trPr>
          <w:trHeight w:val="213"/>
          <w:tblHeader/>
        </w:trPr>
        <w:tc>
          <w:tcPr>
            <w:tcW w:w="1788" w:type="dxa"/>
            <w:shd w:val="clear" w:color="auto" w:fill="D9D9D9" w:themeFill="background1" w:themeFillShade="D9"/>
          </w:tcPr>
          <w:p w14:paraId="55EE01AB" w14:textId="77777777" w:rsidR="00201BD8" w:rsidRPr="007B6B11" w:rsidRDefault="00201BD8" w:rsidP="004E02BE">
            <w:pPr>
              <w:pStyle w:val="naglowektabeli"/>
            </w:pPr>
            <w:r w:rsidRPr="007B6B11">
              <w:t xml:space="preserve">Nazwa </w:t>
            </w:r>
          </w:p>
        </w:tc>
        <w:tc>
          <w:tcPr>
            <w:tcW w:w="3360" w:type="dxa"/>
            <w:shd w:val="clear" w:color="auto" w:fill="D9D9D9" w:themeFill="background1" w:themeFillShade="D9"/>
          </w:tcPr>
          <w:p w14:paraId="26C2E1D4" w14:textId="77777777" w:rsidR="00201BD8" w:rsidRPr="007B6B11" w:rsidRDefault="00201BD8" w:rsidP="004E02BE">
            <w:pPr>
              <w:pStyle w:val="naglowektabeli"/>
            </w:pPr>
            <w:r w:rsidRPr="007B6B11">
              <w:t>Opis</w:t>
            </w:r>
          </w:p>
        </w:tc>
        <w:tc>
          <w:tcPr>
            <w:tcW w:w="840" w:type="dxa"/>
            <w:shd w:val="clear" w:color="auto" w:fill="D9D9D9" w:themeFill="background1" w:themeFillShade="D9"/>
          </w:tcPr>
          <w:p w14:paraId="1D5E3A4A" w14:textId="77777777" w:rsidR="00201BD8" w:rsidRPr="007B6B11" w:rsidRDefault="00201BD8" w:rsidP="004E02BE">
            <w:pPr>
              <w:pStyle w:val="naglowektabeli"/>
            </w:pPr>
            <w:r w:rsidRPr="007B6B11">
              <w:t>Nr pola</w:t>
            </w:r>
          </w:p>
        </w:tc>
        <w:tc>
          <w:tcPr>
            <w:tcW w:w="2095" w:type="dxa"/>
            <w:shd w:val="clear" w:color="auto" w:fill="D9D9D9" w:themeFill="background1" w:themeFillShade="D9"/>
          </w:tcPr>
          <w:p w14:paraId="42EEEC2B" w14:textId="77777777" w:rsidR="00201BD8" w:rsidRPr="007B6B11" w:rsidRDefault="00201BD8" w:rsidP="004E02BE">
            <w:pPr>
              <w:pStyle w:val="naglowektabeli"/>
            </w:pPr>
            <w:r w:rsidRPr="007B6B11">
              <w:t>Typ, reguły</w:t>
            </w:r>
          </w:p>
        </w:tc>
        <w:tc>
          <w:tcPr>
            <w:tcW w:w="1197" w:type="dxa"/>
            <w:shd w:val="clear" w:color="auto" w:fill="D9D9D9" w:themeFill="background1" w:themeFillShade="D9"/>
          </w:tcPr>
          <w:p w14:paraId="62E70BCE" w14:textId="77777777" w:rsidR="00201BD8" w:rsidRPr="007B6B11" w:rsidRDefault="00201BD8" w:rsidP="004E02BE">
            <w:pPr>
              <w:pStyle w:val="naglowektabeli"/>
            </w:pPr>
            <w:r w:rsidRPr="007B6B11">
              <w:t>Liczebność</w:t>
            </w:r>
          </w:p>
        </w:tc>
      </w:tr>
      <w:tr w:rsidR="00201BD8" w:rsidRPr="007B6B11" w14:paraId="75B95CDD" w14:textId="77777777" w:rsidTr="00834561">
        <w:trPr>
          <w:trHeight w:val="213"/>
        </w:trPr>
        <w:tc>
          <w:tcPr>
            <w:tcW w:w="1788" w:type="dxa"/>
          </w:tcPr>
          <w:p w14:paraId="68B9842E" w14:textId="77777777" w:rsidR="00201BD8" w:rsidRPr="007B6B11" w:rsidRDefault="00201BD8" w:rsidP="004E02BE">
            <w:pPr>
              <w:pStyle w:val="Tabelazwyky"/>
            </w:pPr>
            <w:r w:rsidRPr="007B6B11">
              <w:t>totalDueAmountOfDailyPaym</w:t>
            </w:r>
          </w:p>
        </w:tc>
        <w:tc>
          <w:tcPr>
            <w:tcW w:w="3360" w:type="dxa"/>
          </w:tcPr>
          <w:p w14:paraId="3010BCAB" w14:textId="77777777" w:rsidR="00201BD8" w:rsidRPr="007B6B11" w:rsidRDefault="00201BD8" w:rsidP="004E02BE">
            <w:pPr>
              <w:pStyle w:val="Tabelazwyky"/>
            </w:pPr>
            <w:r w:rsidRPr="007B6B11">
              <w:t>Razem kwota należnych wpłat dziennych.</w:t>
            </w:r>
          </w:p>
          <w:p w14:paraId="0D22AB70" w14:textId="77777777" w:rsidR="00201BD8" w:rsidRPr="007B6B11" w:rsidRDefault="00201BD8" w:rsidP="004E02BE">
            <w:pPr>
              <w:pStyle w:val="Tabelazwyky"/>
            </w:pPr>
            <w:r w:rsidRPr="007B6B11">
              <w:t>(suma kwot z kolumny E.c).</w:t>
            </w:r>
          </w:p>
        </w:tc>
        <w:tc>
          <w:tcPr>
            <w:tcW w:w="840" w:type="dxa"/>
          </w:tcPr>
          <w:p w14:paraId="0617ADD3" w14:textId="77777777" w:rsidR="00201BD8" w:rsidRPr="007B6B11" w:rsidRDefault="00201BD8" w:rsidP="004E02BE">
            <w:pPr>
              <w:pStyle w:val="Tabelazwyky"/>
            </w:pPr>
            <w:r w:rsidRPr="007B6B11">
              <w:t>173</w:t>
            </w:r>
          </w:p>
        </w:tc>
        <w:tc>
          <w:tcPr>
            <w:tcW w:w="2095" w:type="dxa"/>
          </w:tcPr>
          <w:p w14:paraId="55742BBA" w14:textId="77777777" w:rsidR="00201BD8" w:rsidRPr="007B6B11" w:rsidRDefault="00201BD8" w:rsidP="004E02BE">
            <w:pPr>
              <w:pStyle w:val="Tabelazwyky"/>
            </w:pPr>
            <w:r w:rsidRPr="007B6B11">
              <w:t>ZAmountP</w:t>
            </w:r>
          </w:p>
          <w:p w14:paraId="64BE61A0" w14:textId="77777777" w:rsidR="00201BD8" w:rsidRPr="007B6B11" w:rsidRDefault="00201BD8" w:rsidP="004E02BE">
            <w:pPr>
              <w:pStyle w:val="Tabelazwyky"/>
            </w:pPr>
            <w:r w:rsidRPr="007B6B11">
              <w:t>Patrz reguła R19</w:t>
            </w:r>
            <w:r w:rsidRPr="007B6B11">
              <w:tab/>
            </w:r>
          </w:p>
        </w:tc>
        <w:tc>
          <w:tcPr>
            <w:tcW w:w="1197" w:type="dxa"/>
          </w:tcPr>
          <w:p w14:paraId="76B415E8" w14:textId="77777777" w:rsidR="00201BD8" w:rsidRPr="007B6B11" w:rsidRDefault="00201BD8" w:rsidP="004E02BE">
            <w:pPr>
              <w:pStyle w:val="Tabelazwyky"/>
            </w:pPr>
            <w:r w:rsidRPr="007B6B11">
              <w:t>1..1</w:t>
            </w:r>
          </w:p>
        </w:tc>
      </w:tr>
      <w:tr w:rsidR="00201BD8" w:rsidRPr="007B6B11" w14:paraId="3E060D04" w14:textId="77777777" w:rsidTr="00834561">
        <w:trPr>
          <w:trHeight w:val="213"/>
        </w:trPr>
        <w:tc>
          <w:tcPr>
            <w:tcW w:w="1788" w:type="dxa"/>
          </w:tcPr>
          <w:p w14:paraId="632C8697" w14:textId="77777777" w:rsidR="00201BD8" w:rsidRPr="007B6B11" w:rsidRDefault="00201BD8" w:rsidP="004E02BE">
            <w:pPr>
              <w:pStyle w:val="Tabelazwyky"/>
            </w:pPr>
            <w:r w:rsidRPr="007B6B11">
              <w:lastRenderedPageBreak/>
              <w:t>totalAmountOfExcessDailyPaymPrevDecl</w:t>
            </w:r>
          </w:p>
        </w:tc>
        <w:tc>
          <w:tcPr>
            <w:tcW w:w="3360" w:type="dxa"/>
          </w:tcPr>
          <w:p w14:paraId="3E3435E2" w14:textId="77777777" w:rsidR="00201BD8" w:rsidRPr="007B6B11" w:rsidRDefault="00201BD8" w:rsidP="004E02BE">
            <w:pPr>
              <w:pStyle w:val="Tabelazwyky"/>
            </w:pPr>
            <w:r w:rsidRPr="007B6B11">
              <w:t>Razem kwota nadwyżki wpłat z poprzedniej deklaracji zaliczona na poczet wpłat dziennych.</w:t>
            </w:r>
          </w:p>
          <w:p w14:paraId="7403EF92" w14:textId="77777777" w:rsidR="00201BD8" w:rsidRPr="007B6B11" w:rsidRDefault="00201BD8" w:rsidP="004E02BE">
            <w:pPr>
              <w:pStyle w:val="Tabelazwyky"/>
            </w:pPr>
            <w:r w:rsidRPr="007B6B11">
              <w:t>(Suma kwot z kolumny E.e).</w:t>
            </w:r>
          </w:p>
        </w:tc>
        <w:tc>
          <w:tcPr>
            <w:tcW w:w="840" w:type="dxa"/>
          </w:tcPr>
          <w:p w14:paraId="560AB763" w14:textId="77777777" w:rsidR="00201BD8" w:rsidRPr="007B6B11" w:rsidRDefault="00201BD8" w:rsidP="004E02BE">
            <w:pPr>
              <w:pStyle w:val="Tabelazwyky"/>
            </w:pPr>
            <w:r w:rsidRPr="007B6B11">
              <w:t>174</w:t>
            </w:r>
          </w:p>
        </w:tc>
        <w:tc>
          <w:tcPr>
            <w:tcW w:w="2095" w:type="dxa"/>
          </w:tcPr>
          <w:p w14:paraId="742A3AD6" w14:textId="77777777" w:rsidR="00201BD8" w:rsidRPr="007B6B11" w:rsidRDefault="00201BD8" w:rsidP="004E02BE">
            <w:pPr>
              <w:pStyle w:val="Tabelazwyky"/>
            </w:pPr>
            <w:r w:rsidRPr="007B6B11">
              <w:t>ZAmountP</w:t>
            </w:r>
          </w:p>
          <w:p w14:paraId="132016D6" w14:textId="77777777" w:rsidR="00201BD8" w:rsidRPr="007B6B11" w:rsidRDefault="00201BD8" w:rsidP="004E02BE">
            <w:pPr>
              <w:pStyle w:val="Tabelazwyky"/>
            </w:pPr>
            <w:r w:rsidRPr="007B6B11">
              <w:t>Patrz reguła R20</w:t>
            </w:r>
            <w:r w:rsidRPr="007B6B11">
              <w:tab/>
            </w:r>
          </w:p>
        </w:tc>
        <w:tc>
          <w:tcPr>
            <w:tcW w:w="1197" w:type="dxa"/>
          </w:tcPr>
          <w:p w14:paraId="5118C338" w14:textId="77777777" w:rsidR="00201BD8" w:rsidRPr="007B6B11" w:rsidRDefault="00201BD8" w:rsidP="004E02BE">
            <w:pPr>
              <w:pStyle w:val="Tabelazwyky"/>
            </w:pPr>
            <w:r w:rsidRPr="007B6B11">
              <w:t>1..1</w:t>
            </w:r>
          </w:p>
        </w:tc>
      </w:tr>
      <w:tr w:rsidR="00201BD8" w:rsidRPr="007B6B11" w14:paraId="125984F5" w14:textId="77777777" w:rsidTr="00834561">
        <w:trPr>
          <w:trHeight w:val="213"/>
        </w:trPr>
        <w:tc>
          <w:tcPr>
            <w:tcW w:w="1788" w:type="dxa"/>
          </w:tcPr>
          <w:p w14:paraId="092E2BD9" w14:textId="77777777" w:rsidR="00201BD8" w:rsidRPr="007B6B11" w:rsidRDefault="00201BD8" w:rsidP="004E02BE">
            <w:pPr>
              <w:pStyle w:val="Tabelazwyky"/>
            </w:pPr>
            <w:r w:rsidRPr="007B6B11">
              <w:t>totalAmountOfDailyPaym</w:t>
            </w:r>
          </w:p>
        </w:tc>
        <w:tc>
          <w:tcPr>
            <w:tcW w:w="3360" w:type="dxa"/>
          </w:tcPr>
          <w:p w14:paraId="4B54CBB2" w14:textId="77777777" w:rsidR="00201BD8" w:rsidRPr="007B6B11" w:rsidRDefault="00201BD8" w:rsidP="004E02BE">
            <w:pPr>
              <w:pStyle w:val="Tabelazwyky"/>
            </w:pPr>
            <w:r w:rsidRPr="007B6B11">
              <w:t>Razem kwota dokonanych wpłat dziennych.</w:t>
            </w:r>
          </w:p>
          <w:p w14:paraId="0F17376B" w14:textId="77777777" w:rsidR="00201BD8" w:rsidRPr="007B6B11" w:rsidRDefault="00201BD8" w:rsidP="004E02BE">
            <w:pPr>
              <w:pStyle w:val="Tabelazwyky"/>
            </w:pPr>
            <w:r w:rsidRPr="007B6B11">
              <w:t>(Suma kwot z kolumny E.f).</w:t>
            </w:r>
          </w:p>
        </w:tc>
        <w:tc>
          <w:tcPr>
            <w:tcW w:w="840" w:type="dxa"/>
          </w:tcPr>
          <w:p w14:paraId="08B5CFDA" w14:textId="77777777" w:rsidR="00201BD8" w:rsidRPr="007B6B11" w:rsidRDefault="00201BD8" w:rsidP="004E02BE">
            <w:pPr>
              <w:pStyle w:val="Tabelazwyky"/>
            </w:pPr>
            <w:r w:rsidRPr="007B6B11">
              <w:t>175</w:t>
            </w:r>
          </w:p>
        </w:tc>
        <w:tc>
          <w:tcPr>
            <w:tcW w:w="2095" w:type="dxa"/>
          </w:tcPr>
          <w:p w14:paraId="41F398B7" w14:textId="77777777" w:rsidR="00201BD8" w:rsidRPr="007B6B11" w:rsidRDefault="00201BD8" w:rsidP="004E02BE">
            <w:pPr>
              <w:pStyle w:val="Tabelazwyky"/>
            </w:pPr>
            <w:r w:rsidRPr="007B6B11">
              <w:t>ZAmountP</w:t>
            </w:r>
          </w:p>
          <w:p w14:paraId="39367900" w14:textId="77777777" w:rsidR="00201BD8" w:rsidRPr="007B6B11" w:rsidRDefault="00201BD8" w:rsidP="004E02BE">
            <w:pPr>
              <w:pStyle w:val="Tabelazwyky"/>
            </w:pPr>
            <w:r w:rsidRPr="007B6B11">
              <w:t>Patrz reguła R21</w:t>
            </w:r>
          </w:p>
          <w:p w14:paraId="79CCCAA4" w14:textId="77777777" w:rsidR="00201BD8" w:rsidRPr="007B6B11" w:rsidRDefault="00201BD8" w:rsidP="004E02BE">
            <w:pPr>
              <w:pStyle w:val="Tabelazwyky"/>
            </w:pPr>
            <w:r w:rsidRPr="007B6B11">
              <w:tab/>
            </w:r>
          </w:p>
        </w:tc>
        <w:tc>
          <w:tcPr>
            <w:tcW w:w="1197" w:type="dxa"/>
          </w:tcPr>
          <w:p w14:paraId="4086E705" w14:textId="77777777" w:rsidR="00201BD8" w:rsidRPr="007B6B11" w:rsidRDefault="00201BD8" w:rsidP="004E02BE">
            <w:pPr>
              <w:pStyle w:val="Tabelazwyky"/>
            </w:pPr>
            <w:r w:rsidRPr="007B6B11">
              <w:t>1..1</w:t>
            </w:r>
          </w:p>
        </w:tc>
      </w:tr>
      <w:tr w:rsidR="00201BD8" w:rsidRPr="007B6B11" w14:paraId="69F47D44" w14:textId="77777777" w:rsidTr="00834561">
        <w:trPr>
          <w:trHeight w:val="213"/>
        </w:trPr>
        <w:tc>
          <w:tcPr>
            <w:tcW w:w="1788" w:type="dxa"/>
          </w:tcPr>
          <w:p w14:paraId="0F4E7230" w14:textId="77777777" w:rsidR="00201BD8" w:rsidRPr="007B6B11" w:rsidRDefault="00201BD8" w:rsidP="004E02BE">
            <w:pPr>
              <w:pStyle w:val="Tabelazwyky"/>
            </w:pPr>
            <w:r w:rsidRPr="007B6B11">
              <w:t>DailyAmount</w:t>
            </w:r>
          </w:p>
        </w:tc>
        <w:tc>
          <w:tcPr>
            <w:tcW w:w="3360" w:type="dxa"/>
          </w:tcPr>
          <w:p w14:paraId="4F7F6458" w14:textId="77777777" w:rsidR="00201BD8" w:rsidRPr="007B6B11" w:rsidRDefault="00201BD8" w:rsidP="004E02BE">
            <w:pPr>
              <w:pStyle w:val="Tabelazwyky"/>
            </w:pPr>
            <w:r w:rsidRPr="007B6B11">
              <w:t>Informacja o wpłatach dziennych</w:t>
            </w:r>
          </w:p>
        </w:tc>
        <w:tc>
          <w:tcPr>
            <w:tcW w:w="840" w:type="dxa"/>
          </w:tcPr>
          <w:p w14:paraId="653953B1" w14:textId="77777777" w:rsidR="00201BD8" w:rsidRPr="007B6B11" w:rsidRDefault="00201BD8" w:rsidP="004E02BE">
            <w:pPr>
              <w:pStyle w:val="Tabelazwyky"/>
            </w:pPr>
            <w:r w:rsidRPr="007B6B11">
              <w:t>F</w:t>
            </w:r>
          </w:p>
        </w:tc>
        <w:tc>
          <w:tcPr>
            <w:tcW w:w="2095" w:type="dxa"/>
          </w:tcPr>
          <w:p w14:paraId="634C9154" w14:textId="77777777" w:rsidR="00201BD8" w:rsidRPr="007B6B11" w:rsidRDefault="00201BD8" w:rsidP="004E02BE">
            <w:pPr>
              <w:pStyle w:val="Tabelazwyky"/>
            </w:pPr>
            <w:r w:rsidRPr="007B6B11">
              <w:t>ZDailyAmount</w:t>
            </w:r>
          </w:p>
        </w:tc>
        <w:tc>
          <w:tcPr>
            <w:tcW w:w="1197" w:type="dxa"/>
          </w:tcPr>
          <w:p w14:paraId="0B70302A" w14:textId="534CEBB0" w:rsidR="00201BD8" w:rsidRPr="007B6B11" w:rsidRDefault="00201BD8" w:rsidP="004E02BE">
            <w:pPr>
              <w:pStyle w:val="Tabelazwyky"/>
            </w:pPr>
            <w:r w:rsidRPr="007B6B11">
              <w:t>0..99</w:t>
            </w:r>
            <w:r w:rsidR="008705F1" w:rsidRPr="007B6B11">
              <w:t>9</w:t>
            </w:r>
          </w:p>
        </w:tc>
      </w:tr>
    </w:tbl>
    <w:p w14:paraId="0969C22E" w14:textId="01310C94" w:rsidR="00104784" w:rsidRPr="007B6B11" w:rsidRDefault="00104784" w:rsidP="004E02BE">
      <w:pPr>
        <w:pStyle w:val="Z2PodpisRysunkuTabeli"/>
      </w:pPr>
      <w:bookmarkStart w:id="322" w:name="_Toc97547363"/>
      <w:bookmarkStart w:id="323" w:name="_Toc183172147"/>
      <w:r w:rsidRPr="007B6B11">
        <w:t xml:space="preserve">Rysunek </w:t>
      </w:r>
      <w:r w:rsidR="00E354C5">
        <w:fldChar w:fldCharType="begin"/>
      </w:r>
      <w:r w:rsidR="00E354C5">
        <w:instrText xml:space="preserve"> SEQ Rysunek \* ARABIC </w:instrText>
      </w:r>
      <w:r w:rsidR="00E354C5">
        <w:fldChar w:fldCharType="separate"/>
      </w:r>
      <w:r w:rsidR="006D48AD">
        <w:rPr>
          <w:noProof/>
        </w:rPr>
        <w:t>41</w:t>
      </w:r>
      <w:r w:rsidR="00E354C5">
        <w:fldChar w:fldCharType="end"/>
      </w:r>
      <w:r w:rsidRPr="007B6B11">
        <w:t>. Struktura elementu &lt;DailyPaymentInformationType&gt; - Suma kwot wpłat dziennych dla załącznika AKC-4D.</w:t>
      </w:r>
      <w:bookmarkEnd w:id="322"/>
      <w:bookmarkEnd w:id="323"/>
    </w:p>
    <w:p w14:paraId="6B98B8EE" w14:textId="54D38FC4" w:rsidR="00201BD8" w:rsidRPr="007B6B11" w:rsidRDefault="00201BD8" w:rsidP="004E02BE">
      <w:pPr>
        <w:rPr>
          <w:sz w:val="18"/>
          <w:szCs w:val="18"/>
        </w:rPr>
      </w:pPr>
      <w:r w:rsidRPr="007B6B11">
        <w:rPr>
          <w:noProof/>
        </w:rPr>
        <w:drawing>
          <wp:inline distT="0" distB="0" distL="0" distR="0" wp14:anchorId="533F3CFA" wp14:editId="2628B6C2">
            <wp:extent cx="5751830" cy="1297940"/>
            <wp:effectExtent l="19050" t="19050" r="20320" b="16510"/>
            <wp:docPr id="78" name="Obraz 78" descr="Rysunek przedstawia strukturę  elementu &lt; DailyPaymentInformationType &gt; - Suma kwot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Obraz 78" descr="Rysunek przedstawia strukturę  elementu &lt; DailyPaymentInformationType &gt; - Suma kwot wpłat dziennych dla załącznika AKC-4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2A4BBBA1" w14:textId="6530C251" w:rsidR="00104784" w:rsidRPr="007B6B11" w:rsidRDefault="00104784" w:rsidP="004E02BE">
      <w:pPr>
        <w:pStyle w:val="Z2PodpisRysunkuTabeli"/>
      </w:pPr>
      <w:bookmarkStart w:id="324" w:name="_Toc183172148"/>
      <w:r w:rsidRPr="007B6B11">
        <w:t xml:space="preserve">Rysunek </w:t>
      </w:r>
      <w:r w:rsidR="00E354C5">
        <w:fldChar w:fldCharType="begin"/>
      </w:r>
      <w:r w:rsidR="00E354C5">
        <w:instrText xml:space="preserve"> SEQ Rysunek \* ARABIC </w:instrText>
      </w:r>
      <w:r w:rsidR="00E354C5">
        <w:fldChar w:fldCharType="separate"/>
      </w:r>
      <w:r w:rsidR="006D48AD">
        <w:rPr>
          <w:noProof/>
        </w:rPr>
        <w:t>42</w:t>
      </w:r>
      <w:r w:rsidR="00E354C5">
        <w:fldChar w:fldCharType="end"/>
      </w:r>
      <w:r w:rsidRPr="007B6B11">
        <w:t>. Struktura elementu &lt;ZDailyAmount&gt;  - Informacja o kwotach wpłat dziennych dla załącznika AKC-4D</w:t>
      </w:r>
      <w:bookmarkEnd w:id="324"/>
    </w:p>
    <w:p w14:paraId="7AB04A24" w14:textId="77777777" w:rsidR="00201BD8" w:rsidRPr="007B6B11" w:rsidRDefault="00201BD8" w:rsidP="004E02BE">
      <w:r w:rsidRPr="007B6B11">
        <w:rPr>
          <w:noProof/>
        </w:rPr>
        <w:drawing>
          <wp:inline distT="0" distB="0" distL="0" distR="0" wp14:anchorId="3A8EF900" wp14:editId="7B4155B0">
            <wp:extent cx="4520565" cy="1393825"/>
            <wp:effectExtent l="19050" t="19050" r="13335" b="15875"/>
            <wp:docPr id="79" name="Obraz 79" descr="Rysunek przedstawia strukturę  elementu &lt; ZDailyAmount &gt; - Informacja o kwotach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Obraz 79" descr="Rysunek przedstawia strukturę  elementu &lt; ZDailyAmount &gt; - Informacja o kwotach wpłat dziennych dla załącznika AKC-4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2103C82E" w14:textId="3D902C0C" w:rsidR="00430FCF" w:rsidRPr="007B6B11" w:rsidRDefault="00430FCF" w:rsidP="00637A1C">
      <w:bookmarkStart w:id="325" w:name="_Toc115186905"/>
      <w:r w:rsidRPr="007B6B11">
        <w:t>Reguły</w:t>
      </w:r>
      <w:r w:rsidR="00C515A0" w:rsidRPr="007B6B11">
        <w:t xml:space="preserve"> AKC-4D</w:t>
      </w:r>
      <w:bookmarkEnd w:id="325"/>
    </w:p>
    <w:p w14:paraId="772E41E0" w14:textId="5311A719" w:rsidR="00201BD8" w:rsidRPr="007B6B11" w:rsidRDefault="00201BD8" w:rsidP="004E02BE">
      <w:pPr>
        <w:pStyle w:val="Z2PodpisRysunkuTabeli"/>
      </w:pPr>
      <w:bookmarkStart w:id="326" w:name="_Toc183172025"/>
      <w:r w:rsidRPr="007B6B11">
        <w:t xml:space="preserve">Tabela </w:t>
      </w:r>
      <w:r w:rsidR="00E354C5">
        <w:fldChar w:fldCharType="begin"/>
      </w:r>
      <w:r w:rsidR="00E354C5">
        <w:instrText xml:space="preserve"> SEQ Tabela \* ARABIC </w:instrText>
      </w:r>
      <w:r w:rsidR="00E354C5">
        <w:fldChar w:fldCharType="separate"/>
      </w:r>
      <w:r w:rsidR="006D48AD">
        <w:rPr>
          <w:noProof/>
        </w:rPr>
        <w:t>57</w:t>
      </w:r>
      <w:r w:rsidR="00E354C5">
        <w:fldChar w:fldCharType="end"/>
      </w:r>
      <w:r w:rsidRPr="007B6B11">
        <w:t>. Reguły dla załącznika AKC-4D</w:t>
      </w:r>
      <w:bookmarkEnd w:id="326"/>
    </w:p>
    <w:tbl>
      <w:tblPr>
        <w:tblStyle w:val="Tabela-Siatka"/>
        <w:tblW w:w="0" w:type="auto"/>
        <w:tblLook w:val="01E0" w:firstRow="1" w:lastRow="1" w:firstColumn="1" w:lastColumn="1" w:noHBand="0" w:noVBand="0"/>
      </w:tblPr>
      <w:tblGrid>
        <w:gridCol w:w="945"/>
        <w:gridCol w:w="8109"/>
      </w:tblGrid>
      <w:tr w:rsidR="00201BD8" w:rsidRPr="007B6B11" w14:paraId="710B4258" w14:textId="77777777" w:rsidTr="00104784">
        <w:trPr>
          <w:trHeight w:val="213"/>
          <w:tblHeader/>
        </w:trPr>
        <w:tc>
          <w:tcPr>
            <w:tcW w:w="945" w:type="dxa"/>
            <w:shd w:val="clear" w:color="auto" w:fill="D9D9D9" w:themeFill="background1" w:themeFillShade="D9"/>
          </w:tcPr>
          <w:p w14:paraId="23C71075" w14:textId="77777777" w:rsidR="00201BD8" w:rsidRPr="007B6B11" w:rsidRDefault="00201BD8" w:rsidP="004E02BE">
            <w:pPr>
              <w:pStyle w:val="naglowektabeli"/>
            </w:pPr>
            <w:r w:rsidRPr="007B6B11">
              <w:t xml:space="preserve">Nazwa </w:t>
            </w:r>
          </w:p>
        </w:tc>
        <w:tc>
          <w:tcPr>
            <w:tcW w:w="8109" w:type="dxa"/>
            <w:shd w:val="clear" w:color="auto" w:fill="D9D9D9" w:themeFill="background1" w:themeFillShade="D9"/>
          </w:tcPr>
          <w:p w14:paraId="26CF12A6" w14:textId="77777777" w:rsidR="00201BD8" w:rsidRPr="007B6B11" w:rsidRDefault="00201BD8" w:rsidP="004E02BE">
            <w:pPr>
              <w:pStyle w:val="naglowektabeli"/>
            </w:pPr>
            <w:r w:rsidRPr="007B6B11">
              <w:t>Opis</w:t>
            </w:r>
          </w:p>
        </w:tc>
      </w:tr>
      <w:tr w:rsidR="00201BD8" w:rsidRPr="007B6B11" w14:paraId="3F8A76D5" w14:textId="77777777" w:rsidTr="00834561">
        <w:trPr>
          <w:trHeight w:val="213"/>
        </w:trPr>
        <w:tc>
          <w:tcPr>
            <w:tcW w:w="945" w:type="dxa"/>
          </w:tcPr>
          <w:p w14:paraId="57FD1437" w14:textId="77777777" w:rsidR="00201BD8" w:rsidRPr="007B6B11" w:rsidRDefault="00201BD8" w:rsidP="004E02BE">
            <w:pPr>
              <w:pStyle w:val="Tabelazwyky"/>
            </w:pPr>
            <w:r w:rsidRPr="007B6B11">
              <w:t>R1</w:t>
            </w:r>
          </w:p>
        </w:tc>
        <w:tc>
          <w:tcPr>
            <w:tcW w:w="8109" w:type="dxa"/>
          </w:tcPr>
          <w:p w14:paraId="22FD71B3" w14:textId="77777777" w:rsidR="00201BD8" w:rsidRPr="007B6B11" w:rsidRDefault="00201BD8" w:rsidP="004E02BE">
            <w:pPr>
              <w:pStyle w:val="Tabelazwyky"/>
            </w:pPr>
            <w:r w:rsidRPr="007B6B11">
              <w:t xml:space="preserve">Pole &lt;period&gt; "Okres": </w:t>
            </w:r>
          </w:p>
          <w:p w14:paraId="6FFFB332" w14:textId="77777777" w:rsidR="00201BD8" w:rsidRPr="007B6B11" w:rsidRDefault="00201BD8" w:rsidP="004E02BE">
            <w:pPr>
              <w:pStyle w:val="Tabelazwyky"/>
            </w:pPr>
            <w:r w:rsidRPr="007B6B11">
              <w:t>wypełniane przez system zgodnie z wartością w analogicznym polu deklaracji AKC-4/AKC-4zo</w:t>
            </w:r>
          </w:p>
        </w:tc>
      </w:tr>
      <w:tr w:rsidR="00201BD8" w:rsidRPr="007B6B11" w14:paraId="643D1D0E" w14:textId="77777777" w:rsidTr="00834561">
        <w:trPr>
          <w:trHeight w:val="213"/>
        </w:trPr>
        <w:tc>
          <w:tcPr>
            <w:tcW w:w="945" w:type="dxa"/>
          </w:tcPr>
          <w:p w14:paraId="3DFD91FC" w14:textId="77777777" w:rsidR="00201BD8" w:rsidRPr="007B6B11" w:rsidRDefault="00201BD8" w:rsidP="004E02BE">
            <w:pPr>
              <w:pStyle w:val="Tabelazwyky"/>
            </w:pPr>
            <w:r w:rsidRPr="007B6B11">
              <w:t>R2</w:t>
            </w:r>
          </w:p>
        </w:tc>
        <w:tc>
          <w:tcPr>
            <w:tcW w:w="8109" w:type="dxa"/>
          </w:tcPr>
          <w:p w14:paraId="0EFEE8FE" w14:textId="05CE93DA" w:rsidR="00201BD8" w:rsidRPr="007B6B11" w:rsidRDefault="00D461BE" w:rsidP="004E02BE">
            <w:pPr>
              <w:pStyle w:val="Tabelazwyky"/>
            </w:pPr>
            <w:r w:rsidRPr="007B6B11">
              <w:t>Pole &lt; period &gt;. Dopuszczalnym okresem (period) za który będzie mogła być złożona deklaracja: nie może być wcześniejszy niż kwiecień 2022 roku nie późniejszy niż grudzień 2022 roku.</w:t>
            </w:r>
          </w:p>
        </w:tc>
      </w:tr>
      <w:tr w:rsidR="00201BD8" w:rsidRPr="007B6B11" w14:paraId="59077CAF" w14:textId="77777777" w:rsidTr="00834561">
        <w:trPr>
          <w:trHeight w:val="213"/>
        </w:trPr>
        <w:tc>
          <w:tcPr>
            <w:tcW w:w="945" w:type="dxa"/>
          </w:tcPr>
          <w:p w14:paraId="1790988D" w14:textId="77777777" w:rsidR="00201BD8" w:rsidRPr="007B6B11" w:rsidRDefault="00201BD8" w:rsidP="004E02BE">
            <w:pPr>
              <w:pStyle w:val="Tabelazwyky"/>
            </w:pPr>
            <w:r w:rsidRPr="007B6B11">
              <w:lastRenderedPageBreak/>
              <w:t>R3</w:t>
            </w:r>
          </w:p>
        </w:tc>
        <w:tc>
          <w:tcPr>
            <w:tcW w:w="8109" w:type="dxa"/>
          </w:tcPr>
          <w:p w14:paraId="2139135F" w14:textId="77777777" w:rsidR="00201BD8" w:rsidRPr="007B6B11" w:rsidRDefault="00201BD8" w:rsidP="004E02BE">
            <w:pPr>
              <w:pStyle w:val="Tabelazwyky"/>
            </w:pPr>
            <w:r w:rsidRPr="007B6B11">
              <w:t xml:space="preserve">Pole &lt; formNo &gt; "Numer formularza": </w:t>
            </w:r>
          </w:p>
          <w:p w14:paraId="25A8D531" w14:textId="77777777" w:rsidR="00201BD8" w:rsidRPr="007B6B11" w:rsidRDefault="00201BD8" w:rsidP="004E02BE">
            <w:pPr>
              <w:pStyle w:val="Tabelazwyky"/>
            </w:pPr>
            <w:r w:rsidRPr="007B6B11">
              <w:t>wypełniane automatycznie na podstawie licznika kolejnego zapisanego załącznika danego typu.</w:t>
            </w:r>
          </w:p>
        </w:tc>
      </w:tr>
      <w:tr w:rsidR="00201BD8" w:rsidRPr="007B6B11" w14:paraId="4BEC8379" w14:textId="77777777" w:rsidTr="00834561">
        <w:trPr>
          <w:trHeight w:val="213"/>
        </w:trPr>
        <w:tc>
          <w:tcPr>
            <w:tcW w:w="945" w:type="dxa"/>
          </w:tcPr>
          <w:p w14:paraId="0F473525" w14:textId="77777777" w:rsidR="00201BD8" w:rsidRPr="007B6B11" w:rsidRDefault="00201BD8" w:rsidP="004E02BE">
            <w:pPr>
              <w:pStyle w:val="Tabelazwyky"/>
            </w:pPr>
            <w:r w:rsidRPr="007B6B11">
              <w:t>R5</w:t>
            </w:r>
          </w:p>
        </w:tc>
        <w:tc>
          <w:tcPr>
            <w:tcW w:w="8109" w:type="dxa"/>
          </w:tcPr>
          <w:p w14:paraId="39CE91AD" w14:textId="77777777" w:rsidR="00201BD8" w:rsidRPr="007B6B11" w:rsidRDefault="00201BD8" w:rsidP="004E02BE">
            <w:pPr>
              <w:pStyle w:val="Tabelazwyky"/>
            </w:pPr>
            <w:r w:rsidRPr="007B6B11">
              <w:t xml:space="preserve">Element &lt; DailyPaymentInformation &gt; "Informacja o wpłatach dziennych"; </w:t>
            </w:r>
          </w:p>
          <w:p w14:paraId="44B76D65" w14:textId="77777777" w:rsidR="00201BD8" w:rsidRPr="007B6B11" w:rsidRDefault="00201BD8" w:rsidP="004E02BE">
            <w:pPr>
              <w:pStyle w:val="Tabelazwyky"/>
            </w:pPr>
            <w:r w:rsidRPr="007B6B11">
              <w:t>może występować tylko jeśli w dokumencie nadrzędnym w polu &lt;formKind&gt; wybrano wartość AKC-4.</w:t>
            </w:r>
          </w:p>
        </w:tc>
      </w:tr>
      <w:tr w:rsidR="00201BD8" w:rsidRPr="007B6B11" w14:paraId="675D4775" w14:textId="77777777" w:rsidTr="00834561">
        <w:trPr>
          <w:trHeight w:val="213"/>
        </w:trPr>
        <w:tc>
          <w:tcPr>
            <w:tcW w:w="945" w:type="dxa"/>
          </w:tcPr>
          <w:p w14:paraId="4B7C933F" w14:textId="77777777" w:rsidR="00201BD8" w:rsidRPr="007B6B11" w:rsidRDefault="00201BD8" w:rsidP="004E02BE">
            <w:pPr>
              <w:pStyle w:val="Tabelazwyky"/>
            </w:pPr>
            <w:r w:rsidRPr="007B6B11">
              <w:t>R6</w:t>
            </w:r>
          </w:p>
        </w:tc>
        <w:tc>
          <w:tcPr>
            <w:tcW w:w="8109" w:type="dxa"/>
          </w:tcPr>
          <w:p w14:paraId="0529AD02" w14:textId="77777777" w:rsidR="00201BD8" w:rsidRPr="007B6B11" w:rsidRDefault="00201BD8" w:rsidP="004E02BE">
            <w:pPr>
              <w:pStyle w:val="Tabelazwyky"/>
            </w:pPr>
            <w:r w:rsidRPr="007B6B11">
              <w:t>Dotyczy pola &lt; operatorNo &gt; "Numer akcyzowy składu-prowadzący".</w:t>
            </w:r>
          </w:p>
          <w:p w14:paraId="2ADEE664" w14:textId="77777777" w:rsidR="00201BD8" w:rsidRPr="007B6B11" w:rsidRDefault="00201BD8" w:rsidP="004E02BE">
            <w:pPr>
              <w:pStyle w:val="Tabelazwyky"/>
            </w:pPr>
            <w:r w:rsidRPr="007B6B11">
              <w:t>Walidacja 1: jeśli wybrano deklarację AKC4zo to pole musi być puste.</w:t>
            </w:r>
          </w:p>
          <w:p w14:paraId="44395ACD" w14:textId="77777777" w:rsidR="00201BD8" w:rsidRPr="007B6B11" w:rsidRDefault="00201BD8" w:rsidP="004E02BE">
            <w:pPr>
              <w:pStyle w:val="Tabelazwyky"/>
            </w:pPr>
            <w:r w:rsidRPr="007B6B11">
              <w:t>Walidacja 2: Wypełnione może być tylko jedno pole numeru akcyzowego – jeśli wskazany jest własny skład, to nie obcy.</w:t>
            </w:r>
          </w:p>
        </w:tc>
      </w:tr>
      <w:tr w:rsidR="00201BD8" w:rsidRPr="007B6B11" w14:paraId="2DC09939" w14:textId="77777777" w:rsidTr="00834561">
        <w:trPr>
          <w:trHeight w:val="213"/>
        </w:trPr>
        <w:tc>
          <w:tcPr>
            <w:tcW w:w="945" w:type="dxa"/>
          </w:tcPr>
          <w:p w14:paraId="008B3D4F" w14:textId="77777777" w:rsidR="00201BD8" w:rsidRPr="007B6B11" w:rsidRDefault="00201BD8" w:rsidP="004E02BE">
            <w:pPr>
              <w:pStyle w:val="Tabelazwyky"/>
            </w:pPr>
            <w:r w:rsidRPr="007B6B11">
              <w:t>R7</w:t>
            </w:r>
          </w:p>
        </w:tc>
        <w:tc>
          <w:tcPr>
            <w:tcW w:w="8109" w:type="dxa"/>
          </w:tcPr>
          <w:p w14:paraId="78BB9F17" w14:textId="77777777" w:rsidR="00201BD8" w:rsidRPr="007B6B11" w:rsidRDefault="00201BD8" w:rsidP="004E02BE">
            <w:pPr>
              <w:pStyle w:val="Tabelazwyky"/>
            </w:pPr>
            <w:r w:rsidRPr="007B6B11">
              <w:t>Dotyczy pola &lt; userNo &gt; "Numer akcyzowy składu-korzystający".</w:t>
            </w:r>
          </w:p>
          <w:p w14:paraId="50D339AE" w14:textId="77777777" w:rsidR="00201BD8" w:rsidRPr="007B6B11" w:rsidRDefault="00201BD8" w:rsidP="004E02BE">
            <w:pPr>
              <w:pStyle w:val="Tabelazwyky"/>
            </w:pPr>
            <w:r w:rsidRPr="007B6B11">
              <w:t>Walidacja 1: jeśli wybrano deklarację AKC4zo to pole musi być puste.</w:t>
            </w:r>
          </w:p>
          <w:p w14:paraId="5258A50C" w14:textId="77777777" w:rsidR="00201BD8" w:rsidRPr="007B6B11" w:rsidRDefault="00201BD8" w:rsidP="004E02BE">
            <w:pPr>
              <w:pStyle w:val="Tabelazwyky"/>
            </w:pPr>
            <w:r w:rsidRPr="007B6B11">
              <w:t>Walidacja 2: Wypełnione może być tylko jedno pole numeru akcyzowego – jeśli wskazany jest obcy skład, to nie własny.</w:t>
            </w:r>
          </w:p>
        </w:tc>
      </w:tr>
      <w:tr w:rsidR="00201BD8" w:rsidRPr="007B6B11" w14:paraId="723BFB4B" w14:textId="77777777" w:rsidTr="00834561">
        <w:trPr>
          <w:trHeight w:val="213"/>
        </w:trPr>
        <w:tc>
          <w:tcPr>
            <w:tcW w:w="945" w:type="dxa"/>
          </w:tcPr>
          <w:p w14:paraId="50C2EDB5" w14:textId="77777777" w:rsidR="00201BD8" w:rsidRPr="007B6B11" w:rsidRDefault="00201BD8" w:rsidP="004E02BE">
            <w:pPr>
              <w:pStyle w:val="Tabelazwyky"/>
            </w:pPr>
            <w:r w:rsidRPr="007B6B11">
              <w:t>R8</w:t>
            </w:r>
          </w:p>
        </w:tc>
        <w:tc>
          <w:tcPr>
            <w:tcW w:w="8109" w:type="dxa"/>
          </w:tcPr>
          <w:p w14:paraId="612615F7" w14:textId="77777777" w:rsidR="00201BD8" w:rsidRPr="007B6B11" w:rsidRDefault="00201BD8" w:rsidP="004E02BE">
            <w:pPr>
              <w:pStyle w:val="Tabelazwyky"/>
            </w:pPr>
            <w:r w:rsidRPr="007B6B11">
              <w:t>Dotyczy pola &lt; consumerNo &gt; "Numer akcyzowy zarejestrowanego odbiorcy".</w:t>
            </w:r>
          </w:p>
          <w:p w14:paraId="0D257D13" w14:textId="77777777" w:rsidR="00201BD8" w:rsidRPr="007B6B11" w:rsidRDefault="00201BD8" w:rsidP="004E02BE">
            <w:pPr>
              <w:pStyle w:val="Tabelazwyky"/>
            </w:pPr>
            <w:r w:rsidRPr="007B6B11">
              <w:t>Walidacja: Jeśli wybrano deklarację AKC-4zo, to pole musi być wypełnione.</w:t>
            </w:r>
          </w:p>
        </w:tc>
      </w:tr>
      <w:tr w:rsidR="00201BD8" w:rsidRPr="007B6B11" w14:paraId="718AA0EE" w14:textId="77777777" w:rsidTr="00834561">
        <w:trPr>
          <w:trHeight w:val="213"/>
        </w:trPr>
        <w:tc>
          <w:tcPr>
            <w:tcW w:w="945" w:type="dxa"/>
          </w:tcPr>
          <w:p w14:paraId="022471B3" w14:textId="77777777" w:rsidR="00201BD8" w:rsidRPr="007B6B11" w:rsidRDefault="00201BD8" w:rsidP="004E02BE">
            <w:pPr>
              <w:pStyle w:val="Tabelazwyky"/>
            </w:pPr>
            <w:r w:rsidRPr="007B6B11">
              <w:t>R9</w:t>
            </w:r>
          </w:p>
        </w:tc>
        <w:tc>
          <w:tcPr>
            <w:tcW w:w="8109" w:type="dxa"/>
          </w:tcPr>
          <w:p w14:paraId="4B2A8079" w14:textId="77777777" w:rsidR="00201BD8" w:rsidRPr="007B6B11" w:rsidRDefault="00201BD8" w:rsidP="004E02BE">
            <w:pPr>
              <w:pStyle w:val="Tabelazwyky"/>
            </w:pPr>
            <w:r w:rsidRPr="007B6B11">
              <w:t>Dotyczy pola &lt; totalExemptionOfReductions &gt; "Razem Zwolnienia i obniżenia".</w:t>
            </w:r>
          </w:p>
          <w:p w14:paraId="388F6E63" w14:textId="77777777" w:rsidR="00201BD8" w:rsidRPr="007B6B11" w:rsidRDefault="00201BD8" w:rsidP="004E02BE">
            <w:pPr>
              <w:pStyle w:val="Tabelazwyky"/>
            </w:pPr>
            <w:r w:rsidRPr="007B6B11">
              <w:t>Kwota w polu &lt; totalExemptionOfReductions&gt; „Razem zwolnienia i obniżenia” nie może być większa od kwoty w polu &lt;totalAmountOfTax&gt; ”Razem obliczony podatek”.</w:t>
            </w:r>
          </w:p>
        </w:tc>
      </w:tr>
      <w:tr w:rsidR="00201BD8" w:rsidRPr="007B6B11" w14:paraId="7EC2F6E4" w14:textId="77777777" w:rsidTr="00834561">
        <w:trPr>
          <w:trHeight w:val="213"/>
        </w:trPr>
        <w:tc>
          <w:tcPr>
            <w:tcW w:w="945" w:type="dxa"/>
          </w:tcPr>
          <w:p w14:paraId="6E4CC9E9" w14:textId="77777777" w:rsidR="00201BD8" w:rsidRPr="007B6B11" w:rsidRDefault="00201BD8" w:rsidP="004E02BE">
            <w:pPr>
              <w:pStyle w:val="Tabelazwyky"/>
            </w:pPr>
            <w:r w:rsidRPr="007B6B11">
              <w:t>R10</w:t>
            </w:r>
          </w:p>
        </w:tc>
        <w:tc>
          <w:tcPr>
            <w:tcW w:w="8109" w:type="dxa"/>
          </w:tcPr>
          <w:p w14:paraId="12EAEECD" w14:textId="77777777" w:rsidR="00201BD8" w:rsidRPr="007B6B11" w:rsidRDefault="00201BD8" w:rsidP="004E02BE">
            <w:pPr>
              <w:pStyle w:val="Tabelazwyky"/>
            </w:pPr>
            <w:r w:rsidRPr="007B6B11">
              <w:t>Dotyczy pola &lt; totalOfTax &gt; "Ogółem podatek".</w:t>
            </w:r>
          </w:p>
          <w:p w14:paraId="59D7EB63" w14:textId="77777777" w:rsidR="00201BD8" w:rsidRPr="007B6B11" w:rsidRDefault="00201BD8" w:rsidP="004E02BE">
            <w:pPr>
              <w:pStyle w:val="Tabelazwyky"/>
            </w:pPr>
            <w:r w:rsidRPr="007B6B11">
              <w:t>Kwota w polu &lt; totalOfTax &gt; „Ogółem podatek.”, jest obliczany wg. Algorytmu:</w:t>
            </w:r>
          </w:p>
          <w:p w14:paraId="4B6E28A7" w14:textId="77777777" w:rsidR="00201BD8" w:rsidRPr="007B6B11" w:rsidRDefault="00201BD8" w:rsidP="004E02BE">
            <w:pPr>
              <w:pStyle w:val="Tabelazwyky"/>
            </w:pPr>
            <w:r w:rsidRPr="007B6B11">
              <w:t>Wartość w polu &lt; totalAmountOfTax&gt; “Razem obliczony podatek” minus wartość w polu &lt; totalExemptionOfReductions &gt; „Razem zwolnienia i obniżenia”.</w:t>
            </w:r>
          </w:p>
          <w:p w14:paraId="5C1A79E4" w14:textId="77777777" w:rsidR="00201BD8" w:rsidRPr="007B6B11" w:rsidRDefault="00201BD8" w:rsidP="004E02BE">
            <w:pPr>
              <w:pStyle w:val="Tabelazwyky"/>
            </w:pPr>
            <w:r w:rsidRPr="007B6B11">
              <w:t xml:space="preserve"> Jeżeli różnica jest liczbą ujemną, to kwota powinna wynosić 0</w:t>
            </w:r>
          </w:p>
        </w:tc>
      </w:tr>
      <w:tr w:rsidR="00201BD8" w:rsidRPr="007B6B11" w14:paraId="1BDD398B" w14:textId="77777777" w:rsidTr="00834561">
        <w:trPr>
          <w:trHeight w:val="213"/>
        </w:trPr>
        <w:tc>
          <w:tcPr>
            <w:tcW w:w="945" w:type="dxa"/>
          </w:tcPr>
          <w:p w14:paraId="18868B95" w14:textId="77777777" w:rsidR="00201BD8" w:rsidRPr="007B6B11" w:rsidRDefault="00201BD8" w:rsidP="004E02BE">
            <w:pPr>
              <w:pStyle w:val="Tabelazwyky"/>
            </w:pPr>
            <w:r w:rsidRPr="007B6B11">
              <w:t>R11</w:t>
            </w:r>
          </w:p>
        </w:tc>
        <w:tc>
          <w:tcPr>
            <w:tcW w:w="8109" w:type="dxa"/>
          </w:tcPr>
          <w:p w14:paraId="7CA58541" w14:textId="77777777" w:rsidR="00201BD8" w:rsidRPr="007B6B11" w:rsidRDefault="00201BD8" w:rsidP="004E02BE">
            <w:pPr>
              <w:pStyle w:val="Tabelazwyky"/>
            </w:pPr>
            <w:r w:rsidRPr="007B6B11">
              <w:t>Dotyczy pola &lt; amountOfPrePayment &gt; "Przedpłata podatku akcyzowego".</w:t>
            </w:r>
          </w:p>
          <w:p w14:paraId="74F5FC4E" w14:textId="545D1461" w:rsidR="00201BD8" w:rsidRPr="007B6B11" w:rsidRDefault="00201BD8" w:rsidP="004E02BE">
            <w:pPr>
              <w:pStyle w:val="Tabelazwyky"/>
            </w:pPr>
            <w:r w:rsidRPr="007B6B11">
              <w:t>Walidacja: sprawdzenie czy suma kwot z pozycji „Nadwyżka przedpłaty akcyzy” i „Przedpłata akcyzy do zapłaty” deklaracji AKC-PA (</w:t>
            </w:r>
            <w:r w:rsidR="00B0611A" w:rsidRPr="007B6B11">
              <w:t>D</w:t>
            </w:r>
            <w:r w:rsidRPr="007B6B11">
              <w:t>) (za okres) jest równa wprowadzonej w polu wartości.</w:t>
            </w:r>
          </w:p>
        </w:tc>
      </w:tr>
      <w:tr w:rsidR="00201BD8" w:rsidRPr="007B6B11" w14:paraId="23B8EACF" w14:textId="77777777" w:rsidTr="00834561">
        <w:trPr>
          <w:trHeight w:val="213"/>
        </w:trPr>
        <w:tc>
          <w:tcPr>
            <w:tcW w:w="945" w:type="dxa"/>
          </w:tcPr>
          <w:p w14:paraId="10F5510E" w14:textId="77777777" w:rsidR="00201BD8" w:rsidRPr="007B6B11" w:rsidRDefault="00201BD8" w:rsidP="004E02BE">
            <w:pPr>
              <w:pStyle w:val="Tabelazwyky"/>
            </w:pPr>
            <w:r w:rsidRPr="007B6B11">
              <w:t>R12</w:t>
            </w:r>
          </w:p>
        </w:tc>
        <w:tc>
          <w:tcPr>
            <w:tcW w:w="8109" w:type="dxa"/>
          </w:tcPr>
          <w:p w14:paraId="2E334B79" w14:textId="77777777" w:rsidR="00201BD8" w:rsidRPr="007B6B11" w:rsidRDefault="00201BD8" w:rsidP="004E02BE">
            <w:pPr>
              <w:pStyle w:val="Tabelazwyky"/>
            </w:pPr>
            <w:r w:rsidRPr="007B6B11">
              <w:t>Dotyczy pola &lt; taxChargeable &gt; "Podatek należny".</w:t>
            </w:r>
          </w:p>
          <w:p w14:paraId="00E31C14" w14:textId="77777777" w:rsidR="00201BD8" w:rsidRPr="007B6B11" w:rsidRDefault="00201BD8" w:rsidP="004E02BE">
            <w:pPr>
              <w:pStyle w:val="Tabelazwyky"/>
            </w:pPr>
            <w:r w:rsidRPr="007B6B11">
              <w:t>Walidacja:  Od kwoty z poz. 14 &lt;totalOfTax&gt; należy odjąć sume kwot z poz. 15 &lt;amountOfExciseStamps&gt;. Jeśli wyliczona wartość jest ujemna, powinno być 0.</w:t>
            </w:r>
          </w:p>
        </w:tc>
      </w:tr>
      <w:tr w:rsidR="00201BD8" w:rsidRPr="007B6B11" w14:paraId="18CBDDF8" w14:textId="77777777" w:rsidTr="00834561">
        <w:trPr>
          <w:trHeight w:val="213"/>
        </w:trPr>
        <w:tc>
          <w:tcPr>
            <w:tcW w:w="945" w:type="dxa"/>
          </w:tcPr>
          <w:p w14:paraId="0814BBE1" w14:textId="77777777" w:rsidR="00201BD8" w:rsidRPr="007B6B11" w:rsidRDefault="00201BD8" w:rsidP="004E02BE">
            <w:pPr>
              <w:pStyle w:val="Tabelazwyky"/>
            </w:pPr>
            <w:r w:rsidRPr="007B6B11">
              <w:t>R13</w:t>
            </w:r>
          </w:p>
        </w:tc>
        <w:tc>
          <w:tcPr>
            <w:tcW w:w="8109" w:type="dxa"/>
          </w:tcPr>
          <w:p w14:paraId="1E7859F4" w14:textId="77777777" w:rsidR="00201BD8" w:rsidRPr="007B6B11" w:rsidRDefault="00201BD8" w:rsidP="004E02BE">
            <w:pPr>
              <w:pStyle w:val="Tabelazwyky"/>
            </w:pPr>
            <w:r w:rsidRPr="007B6B11">
              <w:t>Dotyczy pola &lt; surplusExcessPayment &gt; "Nadwyżka".</w:t>
            </w:r>
          </w:p>
          <w:p w14:paraId="0A1FB21C" w14:textId="6511E17F" w:rsidR="00201BD8" w:rsidRPr="007B6B11" w:rsidRDefault="00201BD8" w:rsidP="004E02BE">
            <w:pPr>
              <w:pStyle w:val="Tabelazwyky"/>
            </w:pPr>
            <w:r w:rsidRPr="007B6B11">
              <w:t>Pole niewymagalne (puste) w przypadku, gdy nie złożono AKC-PA(</w:t>
            </w:r>
            <w:r w:rsidR="00B0611A" w:rsidRPr="007B6B11">
              <w:t>D</w:t>
            </w:r>
            <w:r w:rsidRPr="007B6B11">
              <w:t>) za ten sam okres rozliczeniowy.</w:t>
            </w:r>
          </w:p>
          <w:p w14:paraId="7D008A70" w14:textId="77777777" w:rsidR="00201BD8" w:rsidRPr="007B6B11" w:rsidRDefault="00201BD8" w:rsidP="004E02BE">
            <w:pPr>
              <w:pStyle w:val="Tabelazwyky"/>
            </w:pPr>
            <w:r w:rsidRPr="007B6B11">
              <w:t>Walidacja: Od kwoty z poz. 15 &lt;amountOfExciseStamps&gt; należy odjąć kwote z poz. 14 &lt;totalOfTax&gt;. Jeśli wynik wyliczenia jest różny od wprowadzonej wartości, to jest Błąd. Jeśli wyliczona wartość jest ujemna, powinno być 0.</w:t>
            </w:r>
          </w:p>
        </w:tc>
      </w:tr>
      <w:tr w:rsidR="00201BD8" w:rsidRPr="007B6B11" w14:paraId="7C282239" w14:textId="77777777" w:rsidTr="00834561">
        <w:trPr>
          <w:trHeight w:val="213"/>
        </w:trPr>
        <w:tc>
          <w:tcPr>
            <w:tcW w:w="945" w:type="dxa"/>
          </w:tcPr>
          <w:p w14:paraId="600F24EB" w14:textId="77777777" w:rsidR="00201BD8" w:rsidRPr="007B6B11" w:rsidRDefault="00201BD8" w:rsidP="004E02BE">
            <w:pPr>
              <w:pStyle w:val="Tabelazwyky"/>
            </w:pPr>
            <w:r w:rsidRPr="007B6B11">
              <w:t>R14</w:t>
            </w:r>
          </w:p>
        </w:tc>
        <w:tc>
          <w:tcPr>
            <w:tcW w:w="8109" w:type="dxa"/>
          </w:tcPr>
          <w:p w14:paraId="4008438E" w14:textId="77777777" w:rsidR="00201BD8" w:rsidRPr="007B6B11" w:rsidRDefault="00201BD8" w:rsidP="004E02BE">
            <w:pPr>
              <w:pStyle w:val="Tabelazwyky"/>
            </w:pPr>
            <w:r w:rsidRPr="007B6B11">
              <w:t>Dotyczy pola &lt; totalNumberOfGoods &gt; "Razem. Ilość wyrobów w hektolitrach x stopień Plato".</w:t>
            </w:r>
          </w:p>
          <w:p w14:paraId="181485EA" w14:textId="77777777" w:rsidR="00201BD8" w:rsidRPr="007B6B11" w:rsidRDefault="00201BD8" w:rsidP="004E02BE">
            <w:pPr>
              <w:pStyle w:val="Tabelazwyky"/>
            </w:pPr>
            <w:r w:rsidRPr="007B6B11">
              <w:lastRenderedPageBreak/>
              <w:t>Pole nie jest wymagalne w przypadku, gdy nie wypełniono żadnej pozycji w części „Obliczenie kwot podatku akcyzowego od poszczególnych wyrobów” deklaracji.</w:t>
            </w:r>
          </w:p>
          <w:p w14:paraId="666227FD" w14:textId="77777777" w:rsidR="00201BD8" w:rsidRPr="007B6B11" w:rsidRDefault="00201BD8" w:rsidP="004E02BE">
            <w:pPr>
              <w:pStyle w:val="Tabelazwyky"/>
            </w:pPr>
            <w:r w:rsidRPr="007B6B11">
              <w:t>Pole wyliczane na podstawie sumy wartości wprowadzonych w polu „Ilość wyrobów w hektolitrach  x stopień Plato”. System wstawia wyliczoną wartość.</w:t>
            </w:r>
          </w:p>
          <w:p w14:paraId="5EA507C6" w14:textId="77777777" w:rsidR="00201BD8" w:rsidRPr="007B6B11" w:rsidRDefault="00201BD8" w:rsidP="004E02BE">
            <w:pPr>
              <w:pStyle w:val="Tabelazwyky"/>
            </w:pPr>
            <w:r w:rsidRPr="007B6B11">
              <w:t>Walidacja: wprowadzona liczba powinna się równać sumie wyliczonej. Jeśli nie równa się, to jest błąd.</w:t>
            </w:r>
          </w:p>
        </w:tc>
      </w:tr>
      <w:tr w:rsidR="00201BD8" w:rsidRPr="007B6B11" w14:paraId="183976D8" w14:textId="77777777" w:rsidTr="00834561">
        <w:trPr>
          <w:trHeight w:val="213"/>
        </w:trPr>
        <w:tc>
          <w:tcPr>
            <w:tcW w:w="945" w:type="dxa"/>
          </w:tcPr>
          <w:p w14:paraId="2AB5E91B" w14:textId="77777777" w:rsidR="00201BD8" w:rsidRPr="007B6B11" w:rsidRDefault="00201BD8" w:rsidP="004E02BE">
            <w:pPr>
              <w:pStyle w:val="Tabelazwyky"/>
            </w:pPr>
            <w:r w:rsidRPr="007B6B11">
              <w:lastRenderedPageBreak/>
              <w:t>R15</w:t>
            </w:r>
          </w:p>
        </w:tc>
        <w:tc>
          <w:tcPr>
            <w:tcW w:w="8109" w:type="dxa"/>
          </w:tcPr>
          <w:p w14:paraId="1FBC8927" w14:textId="77777777" w:rsidR="00201BD8" w:rsidRPr="007B6B11" w:rsidRDefault="00201BD8" w:rsidP="004E02BE">
            <w:pPr>
              <w:pStyle w:val="Tabelazwyky"/>
            </w:pPr>
            <w:r w:rsidRPr="007B6B11">
              <w:t>Dotyczy pola &lt; totalAmountOfTax &gt; "Razam. Podatek akcyzowy (w zł.)".</w:t>
            </w:r>
          </w:p>
          <w:p w14:paraId="1EE65691" w14:textId="77777777" w:rsidR="00201BD8" w:rsidRPr="007B6B11" w:rsidRDefault="00201BD8" w:rsidP="004E02BE">
            <w:pPr>
              <w:pStyle w:val="Tabelazwyky"/>
            </w:pPr>
            <w:r w:rsidRPr="007B6B11">
              <w:t>Pole nie jest wymagalne w przypadku, gdy nie wypełniono żadnej pozycji w części „Obliczenie kwot podatku akcyzowego od poszczególnych wyrobów” deklaracji.</w:t>
            </w:r>
          </w:p>
          <w:p w14:paraId="0593B167" w14:textId="77777777" w:rsidR="00201BD8" w:rsidRPr="007B6B11" w:rsidRDefault="00201BD8" w:rsidP="004E02BE">
            <w:pPr>
              <w:pStyle w:val="Tabelazwyky"/>
            </w:pPr>
            <w:r w:rsidRPr="007B6B11">
              <w:t xml:space="preserve">Pole wyliczane na podstawie sumy wartości wprowadzonych w polu &lt;totalAmountOfTax&gt; „Razem Podatek akcyzowy (w zł.)”. </w:t>
            </w:r>
          </w:p>
          <w:p w14:paraId="0E095CCA" w14:textId="77777777" w:rsidR="00201BD8" w:rsidRPr="007B6B11" w:rsidRDefault="00201BD8" w:rsidP="004E02BE">
            <w:pPr>
              <w:pStyle w:val="Tabelazwyky"/>
            </w:pPr>
            <w:r w:rsidRPr="007B6B11">
              <w:t>Walidacja: Wartość powinna się równać sumie wartości wprowadzonych w polu  &lt;amountOfTax&gt; „Podatek akcyzowy”.</w:t>
            </w:r>
          </w:p>
        </w:tc>
      </w:tr>
      <w:tr w:rsidR="00201BD8" w:rsidRPr="007B6B11" w14:paraId="1C184C5E" w14:textId="77777777" w:rsidTr="00834561">
        <w:trPr>
          <w:trHeight w:val="213"/>
        </w:trPr>
        <w:tc>
          <w:tcPr>
            <w:tcW w:w="945" w:type="dxa"/>
          </w:tcPr>
          <w:p w14:paraId="6F90FE8E" w14:textId="77777777" w:rsidR="00201BD8" w:rsidRPr="007B6B11" w:rsidRDefault="00201BD8" w:rsidP="004E02BE">
            <w:pPr>
              <w:pStyle w:val="Tabelazwyky"/>
            </w:pPr>
            <w:r w:rsidRPr="007B6B11">
              <w:t>R16</w:t>
            </w:r>
          </w:p>
        </w:tc>
        <w:tc>
          <w:tcPr>
            <w:tcW w:w="8109" w:type="dxa"/>
          </w:tcPr>
          <w:p w14:paraId="28826F5E" w14:textId="77777777" w:rsidR="00201BD8" w:rsidRPr="007B6B11" w:rsidRDefault="00201BD8" w:rsidP="004E02BE">
            <w:pPr>
              <w:pStyle w:val="Tabelazwyky"/>
            </w:pPr>
            <w:r w:rsidRPr="007B6B11">
              <w:t>Dotyczy pola &lt; groupOfGoodsName &gt; "Nazwa grupy wyrobów".</w:t>
            </w:r>
          </w:p>
          <w:p w14:paraId="2EF744A3" w14:textId="77777777" w:rsidR="00201BD8" w:rsidRPr="007B6B11" w:rsidRDefault="00201BD8" w:rsidP="004E02BE">
            <w:pPr>
              <w:pStyle w:val="Tabelazwyky"/>
            </w:pPr>
            <w:r w:rsidRPr="007B6B11">
              <w:t>Wersja papierowa dokumentu: System wstawia w pole &lt;groupOfGoodsName&gt; nazwę pobraną ze słownika w ISZTAR na podstawie kodu CN. Błąd typu 2.</w:t>
            </w:r>
          </w:p>
          <w:p w14:paraId="5F10F2BC" w14:textId="77777777" w:rsidR="00201BD8" w:rsidRPr="007B6B11" w:rsidRDefault="00201BD8" w:rsidP="004E02BE">
            <w:pPr>
              <w:pStyle w:val="Tabelazwyky"/>
            </w:pPr>
            <w:r w:rsidRPr="007B6B11">
              <w:t xml:space="preserve">Walidacja dla wersji elektronicznej: porównanie wprowadzonej w polu &lt;groupOfGoodsName&gt; nazwy grupy wyrobów z wartością pobraną z systemu ISZTAR na podstawie kodu CN. </w:t>
            </w:r>
          </w:p>
          <w:p w14:paraId="283D081D" w14:textId="77777777" w:rsidR="00201BD8" w:rsidRPr="007B6B11" w:rsidRDefault="00201BD8" w:rsidP="004E02BE">
            <w:pPr>
              <w:pStyle w:val="Tabelazwyky"/>
            </w:pPr>
            <w:r w:rsidRPr="007B6B11">
              <w:t>&lt;taxRate&gt; "Stawka podatku". Błąd typu 2.</w:t>
            </w:r>
          </w:p>
          <w:p w14:paraId="486D1701" w14:textId="77777777" w:rsidR="00201BD8" w:rsidRPr="007B6B11" w:rsidRDefault="00201BD8" w:rsidP="004E02BE">
            <w:pPr>
              <w:pStyle w:val="Tabelazwyky"/>
            </w:pPr>
            <w:r w:rsidRPr="007B6B11">
              <w:t>Wybór spośród wartości pobranych z systemu ISZTAR dla numeru CN wprowadzonego w polu „Ośmiocyfrowy kod  CN”</w:t>
            </w:r>
          </w:p>
        </w:tc>
      </w:tr>
      <w:tr w:rsidR="00201BD8" w:rsidRPr="007B6B11" w14:paraId="1D04FCF7" w14:textId="77777777" w:rsidTr="00834561">
        <w:trPr>
          <w:trHeight w:val="213"/>
        </w:trPr>
        <w:tc>
          <w:tcPr>
            <w:tcW w:w="945" w:type="dxa"/>
          </w:tcPr>
          <w:p w14:paraId="6B36852B" w14:textId="77777777" w:rsidR="00201BD8" w:rsidRPr="007B6B11" w:rsidRDefault="00201BD8" w:rsidP="004E02BE">
            <w:pPr>
              <w:pStyle w:val="Tabelazwyky"/>
            </w:pPr>
            <w:r w:rsidRPr="007B6B11">
              <w:t>R17</w:t>
            </w:r>
          </w:p>
        </w:tc>
        <w:tc>
          <w:tcPr>
            <w:tcW w:w="8109" w:type="dxa"/>
          </w:tcPr>
          <w:p w14:paraId="259FA65A" w14:textId="77777777" w:rsidR="00201BD8" w:rsidRPr="007B6B11" w:rsidRDefault="00201BD8" w:rsidP="004E02BE">
            <w:pPr>
              <w:pStyle w:val="Tabelazwyky"/>
            </w:pPr>
            <w:r w:rsidRPr="007B6B11">
              <w:t>Dotyczy pola &lt; shortages &gt;.</w:t>
            </w:r>
          </w:p>
          <w:p w14:paraId="78BD9B8A" w14:textId="77777777" w:rsidR="00201BD8" w:rsidRPr="007B6B11" w:rsidRDefault="00201BD8" w:rsidP="004E02BE">
            <w:pPr>
              <w:pStyle w:val="Tabelazwyky"/>
            </w:pPr>
            <w:r w:rsidRPr="007B6B11">
              <w:t>Wartość pola („ubytek” lub „całkowite zniszczenie”)</w:t>
            </w:r>
          </w:p>
        </w:tc>
      </w:tr>
      <w:tr w:rsidR="00201BD8" w:rsidRPr="007B6B11" w14:paraId="1E892779" w14:textId="77777777" w:rsidTr="00834561">
        <w:trPr>
          <w:trHeight w:val="213"/>
        </w:trPr>
        <w:tc>
          <w:tcPr>
            <w:tcW w:w="945" w:type="dxa"/>
          </w:tcPr>
          <w:p w14:paraId="63693EB5" w14:textId="77777777" w:rsidR="00201BD8" w:rsidRPr="007B6B11" w:rsidRDefault="00201BD8" w:rsidP="004E02BE">
            <w:pPr>
              <w:pStyle w:val="Tabelazwyky"/>
            </w:pPr>
            <w:r w:rsidRPr="007B6B11">
              <w:t>R18</w:t>
            </w:r>
          </w:p>
        </w:tc>
        <w:tc>
          <w:tcPr>
            <w:tcW w:w="8109" w:type="dxa"/>
          </w:tcPr>
          <w:p w14:paraId="5797A1AF" w14:textId="77777777" w:rsidR="00201BD8" w:rsidRPr="007B6B11" w:rsidRDefault="00201BD8" w:rsidP="004E02BE">
            <w:pPr>
              <w:pStyle w:val="Tabelazwyky"/>
            </w:pPr>
            <w:r w:rsidRPr="007B6B11">
              <w:t>Dotyczy pola &lt; amountOfTax &gt; "Podatek akcyzowy".</w:t>
            </w:r>
          </w:p>
          <w:p w14:paraId="6F22A10B" w14:textId="4C2458E8" w:rsidR="00201BD8" w:rsidRPr="007B6B11" w:rsidRDefault="00201BD8" w:rsidP="004E02BE">
            <w:pPr>
              <w:pStyle w:val="Tabelazwyky"/>
            </w:pPr>
            <w:r w:rsidRPr="007B6B11">
              <w:t xml:space="preserve">Walidacja: wprowadzona wartość powinna być równa wyliczonej ze wzoru: wartość w polu „Ilość wyrobów w </w:t>
            </w:r>
            <w:r w:rsidR="00B0611A" w:rsidRPr="007B6B11">
              <w:t>w tysiącach litrów</w:t>
            </w:r>
            <w:r w:rsidRPr="007B6B11">
              <w:t>” * wartość w polu „Stawka podatku”. Błąd typu 3</w:t>
            </w:r>
          </w:p>
        </w:tc>
      </w:tr>
      <w:tr w:rsidR="00201BD8" w:rsidRPr="007B6B11" w14:paraId="68EEB11A" w14:textId="77777777" w:rsidTr="00834561">
        <w:trPr>
          <w:trHeight w:val="213"/>
        </w:trPr>
        <w:tc>
          <w:tcPr>
            <w:tcW w:w="945" w:type="dxa"/>
          </w:tcPr>
          <w:p w14:paraId="0EBC05D5" w14:textId="77777777" w:rsidR="00201BD8" w:rsidRPr="007B6B11" w:rsidRDefault="00201BD8" w:rsidP="004E02BE">
            <w:pPr>
              <w:pStyle w:val="Tabelazwyky"/>
            </w:pPr>
            <w:r w:rsidRPr="007B6B11">
              <w:t>R19</w:t>
            </w:r>
          </w:p>
        </w:tc>
        <w:tc>
          <w:tcPr>
            <w:tcW w:w="8109" w:type="dxa"/>
          </w:tcPr>
          <w:p w14:paraId="5E386AAF" w14:textId="77777777" w:rsidR="00201BD8" w:rsidRPr="007B6B11" w:rsidRDefault="00201BD8" w:rsidP="004E02BE">
            <w:pPr>
              <w:pStyle w:val="Tabelazwyky"/>
            </w:pPr>
            <w:r w:rsidRPr="007B6B11">
              <w:t>Dotyczy pola &lt; totalDueAmountOfDailyPaym &gt; "Razem kwota należnych wpłat dziennych".</w:t>
            </w:r>
          </w:p>
          <w:p w14:paraId="35619F28" w14:textId="77777777" w:rsidR="00201BD8" w:rsidRPr="007B6B11" w:rsidRDefault="00201BD8" w:rsidP="004E02BE">
            <w:pPr>
              <w:pStyle w:val="Tabelazwyky"/>
            </w:pPr>
            <w:r w:rsidRPr="007B6B11">
              <w:t>Pole nie jest wymagalne w przypadku, gdy nie wypełniono żadnej pozycji w części „Informacja o kwotach wpłat dziennych” deklaracji.</w:t>
            </w:r>
          </w:p>
          <w:p w14:paraId="7D23845D" w14:textId="77777777" w:rsidR="00201BD8" w:rsidRPr="007B6B11" w:rsidRDefault="00201BD8"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699E4E3" w14:textId="77777777" w:rsidR="00201BD8" w:rsidRPr="007B6B11" w:rsidRDefault="00201BD8" w:rsidP="004E02BE">
            <w:pPr>
              <w:pStyle w:val="Tabelazwyky"/>
            </w:pPr>
            <w:r w:rsidRPr="007B6B11">
              <w:t>Walidacja 2: Czy wprowadzona wartość równa się sumie wartości z pól „Kwota podatku akcyzowego z dnia powstania obowiązku podatkowego” dla  kolejnych dat.</w:t>
            </w:r>
          </w:p>
        </w:tc>
      </w:tr>
      <w:tr w:rsidR="00201BD8" w:rsidRPr="007B6B11" w14:paraId="753BCF63" w14:textId="77777777" w:rsidTr="00834561">
        <w:trPr>
          <w:trHeight w:val="213"/>
        </w:trPr>
        <w:tc>
          <w:tcPr>
            <w:tcW w:w="945" w:type="dxa"/>
          </w:tcPr>
          <w:p w14:paraId="280D2E14" w14:textId="77777777" w:rsidR="00201BD8" w:rsidRPr="007B6B11" w:rsidRDefault="00201BD8" w:rsidP="004E02BE">
            <w:pPr>
              <w:pStyle w:val="Tabelazwyky"/>
            </w:pPr>
            <w:r w:rsidRPr="007B6B11">
              <w:t>R20</w:t>
            </w:r>
          </w:p>
        </w:tc>
        <w:tc>
          <w:tcPr>
            <w:tcW w:w="8109" w:type="dxa"/>
          </w:tcPr>
          <w:p w14:paraId="1CAD83DE" w14:textId="77777777" w:rsidR="00201BD8" w:rsidRPr="007B6B11" w:rsidRDefault="00201BD8" w:rsidP="004E02BE">
            <w:pPr>
              <w:pStyle w:val="Tabelazwyky"/>
            </w:pPr>
            <w:r w:rsidRPr="007B6B11">
              <w:t>Dotyczy pola &lt; totalAmountOfExcessDailyPaymPrevDecl &gt; "Razem kwota nadwyżki wpłat z poprzedniej deklaracji zaliczona na poczet wpłat dziennych".</w:t>
            </w:r>
          </w:p>
          <w:p w14:paraId="47A8A3E1" w14:textId="77777777" w:rsidR="00201BD8" w:rsidRPr="007B6B11" w:rsidRDefault="00201BD8" w:rsidP="004E02BE">
            <w:pPr>
              <w:pStyle w:val="Tabelazwyky"/>
            </w:pPr>
            <w:r w:rsidRPr="007B6B11">
              <w:lastRenderedPageBreak/>
              <w:t>Pole nie jest wymagalne w przypadku, gdy nie wypełniono żadnej pozycji w części „Informacja o kwotach wpłat dziennych” deklaracji.</w:t>
            </w:r>
          </w:p>
          <w:p w14:paraId="2BA3CC7A" w14:textId="77777777" w:rsidR="00201BD8" w:rsidRPr="007B6B11" w:rsidRDefault="00201BD8"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5E820B6" w14:textId="77777777" w:rsidR="00201BD8" w:rsidRPr="007B6B11" w:rsidRDefault="00201BD8" w:rsidP="004E02BE">
            <w:pPr>
              <w:pStyle w:val="Tabelazwyky"/>
            </w:pPr>
            <w:r w:rsidRPr="007B6B11">
              <w:t>Walidacja 2: Czy wprowadzona wartość równa się sumie wartości z pól „Kwota nadwyżki wpłat z poprzedniej deklaracji zaliczona na poczet wpłat dziennych” dla  kolejnych dat. Jeśli nie to Błąd typu 3.</w:t>
            </w:r>
          </w:p>
        </w:tc>
      </w:tr>
      <w:tr w:rsidR="00201BD8" w:rsidRPr="007B6B11" w14:paraId="2B9B76FE" w14:textId="77777777" w:rsidTr="00834561">
        <w:trPr>
          <w:trHeight w:val="213"/>
        </w:trPr>
        <w:tc>
          <w:tcPr>
            <w:tcW w:w="945" w:type="dxa"/>
          </w:tcPr>
          <w:p w14:paraId="1290110A" w14:textId="77777777" w:rsidR="00201BD8" w:rsidRPr="007B6B11" w:rsidRDefault="00201BD8" w:rsidP="004E02BE">
            <w:pPr>
              <w:pStyle w:val="Tabelazwyky"/>
            </w:pPr>
            <w:r w:rsidRPr="007B6B11">
              <w:lastRenderedPageBreak/>
              <w:t>R21</w:t>
            </w:r>
          </w:p>
        </w:tc>
        <w:tc>
          <w:tcPr>
            <w:tcW w:w="8109" w:type="dxa"/>
          </w:tcPr>
          <w:p w14:paraId="3BEA5AB7" w14:textId="77777777" w:rsidR="00201BD8" w:rsidRPr="007B6B11" w:rsidRDefault="00201BD8" w:rsidP="004E02BE">
            <w:pPr>
              <w:pStyle w:val="Tabelazwyky"/>
            </w:pPr>
            <w:r w:rsidRPr="007B6B11">
              <w:t>Dotyczy pola &lt; totalAmountOfDailyPaym &gt; "Razem kwota dokonanych wpłat dziennych".</w:t>
            </w:r>
          </w:p>
          <w:p w14:paraId="28A6ED28" w14:textId="77777777" w:rsidR="00201BD8" w:rsidRPr="007B6B11" w:rsidRDefault="00201BD8" w:rsidP="004E02BE">
            <w:pPr>
              <w:pStyle w:val="Tabelazwyky"/>
            </w:pPr>
            <w:r w:rsidRPr="007B6B11">
              <w:t>Pole nie jest wymagalne w przypadku, gdy nie wypełniono żadnej pozycji w części „Informacja o kwotach wpłat dziennych” deklaracji.</w:t>
            </w:r>
          </w:p>
          <w:p w14:paraId="26E4E6BB" w14:textId="77777777" w:rsidR="00201BD8" w:rsidRPr="007B6B11" w:rsidRDefault="00201BD8"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6746D8C" w14:textId="77777777" w:rsidR="00201BD8" w:rsidRPr="007B6B11" w:rsidRDefault="00201BD8" w:rsidP="004E02BE">
            <w:pPr>
              <w:pStyle w:val="Tabelazwyky"/>
            </w:pPr>
            <w:r w:rsidRPr="007B6B11">
              <w:t>Walidacja 2: Czy wprowadzona wartość równa się sumie wartości z pól „Kwota dokonanej wpłaty dziennej” dla  kolejnych dat.</w:t>
            </w:r>
          </w:p>
        </w:tc>
      </w:tr>
    </w:tbl>
    <w:p w14:paraId="6C6AAE7B" w14:textId="77777777" w:rsidR="0035383A" w:rsidRPr="007B6B11" w:rsidRDefault="0035383A" w:rsidP="004E02BE">
      <w:pPr>
        <w:pStyle w:val="Nagwek2"/>
        <w:spacing w:line="276" w:lineRule="auto"/>
        <w:rPr>
          <w:bCs/>
          <w:lang w:val="pl-PL"/>
        </w:rPr>
      </w:pPr>
      <w:bookmarkStart w:id="327" w:name="_Toc115186906"/>
      <w:bookmarkStart w:id="328" w:name="_Toc183171895"/>
      <w:r w:rsidRPr="007B6B11">
        <w:rPr>
          <w:lang w:val="pl-PL"/>
        </w:rPr>
        <w:t>Załącznik AKC-4/E do deklaracji AKC-4</w:t>
      </w:r>
      <w:bookmarkEnd w:id="327"/>
      <w:bookmarkEnd w:id="328"/>
    </w:p>
    <w:p w14:paraId="53B495E6" w14:textId="77777777" w:rsidR="0035383A" w:rsidRPr="007B6B11" w:rsidRDefault="0035383A" w:rsidP="004E02BE">
      <w:pPr>
        <w:pStyle w:val="Nagwek3"/>
        <w:spacing w:line="276" w:lineRule="auto"/>
        <w:rPr>
          <w:lang w:val="pl-PL"/>
        </w:rPr>
      </w:pPr>
      <w:bookmarkStart w:id="329" w:name="_Toc115186907"/>
      <w:bookmarkStart w:id="330" w:name="_Toc183171896"/>
      <w:r w:rsidRPr="007B6B11">
        <w:rPr>
          <w:lang w:val="pl-PL"/>
        </w:rPr>
        <w:t>Komunik</w:t>
      </w:r>
      <w:r w:rsidR="00343B4A" w:rsidRPr="007B6B11">
        <w:rPr>
          <w:lang w:val="pl-PL"/>
        </w:rPr>
        <w:t>a</w:t>
      </w:r>
      <w:r w:rsidRPr="007B6B11">
        <w:rPr>
          <w:lang w:val="pl-PL"/>
        </w:rPr>
        <w:t>t AKC-4E</w:t>
      </w:r>
      <w:bookmarkEnd w:id="329"/>
      <w:bookmarkEnd w:id="330"/>
    </w:p>
    <w:p w14:paraId="51E78413" w14:textId="77777777" w:rsidR="0035383A" w:rsidRPr="007B6B11" w:rsidRDefault="0035383A" w:rsidP="004E02BE">
      <w:r w:rsidRPr="007B6B11">
        <w:t>PODATEK AKCYZOWY OD SAMOCHODÓW OSOBOWYCH</w:t>
      </w:r>
    </w:p>
    <w:p w14:paraId="39C2BFD8" w14:textId="55A7D90E" w:rsidR="0035383A" w:rsidRPr="007B6B11" w:rsidRDefault="0035383A" w:rsidP="004E02BE">
      <w:pPr>
        <w:pStyle w:val="Nagwek3"/>
        <w:spacing w:line="276" w:lineRule="auto"/>
        <w:rPr>
          <w:lang w:val="pl-PL"/>
        </w:rPr>
      </w:pPr>
      <w:bookmarkStart w:id="331" w:name="_Toc115186908"/>
      <w:bookmarkStart w:id="332" w:name="_Toc183171897"/>
      <w:r w:rsidRPr="007B6B11">
        <w:rPr>
          <w:lang w:val="pl-PL"/>
        </w:rPr>
        <w:t>Specyfikacja AKC-4E</w:t>
      </w:r>
      <w:bookmarkEnd w:id="331"/>
      <w:bookmarkEnd w:id="332"/>
    </w:p>
    <w:p w14:paraId="332A965E" w14:textId="316E066E" w:rsidR="00142C1A" w:rsidRPr="007B6B11" w:rsidRDefault="00142C1A" w:rsidP="004E02BE">
      <w:pPr>
        <w:pStyle w:val="Z2PodpisRysunkuTabeli"/>
      </w:pPr>
      <w:bookmarkStart w:id="333" w:name="_Toc183172026"/>
      <w:r w:rsidRPr="007B6B11">
        <w:t xml:space="preserve">Tabela </w:t>
      </w:r>
      <w:r w:rsidR="00E354C5">
        <w:fldChar w:fldCharType="begin"/>
      </w:r>
      <w:r w:rsidR="00E354C5">
        <w:instrText xml:space="preserve"> SEQ Tabela \* ARABIC </w:instrText>
      </w:r>
      <w:r w:rsidR="00E354C5">
        <w:fldChar w:fldCharType="separate"/>
      </w:r>
      <w:r w:rsidR="006D48AD">
        <w:rPr>
          <w:noProof/>
        </w:rPr>
        <w:t>58</w:t>
      </w:r>
      <w:r w:rsidR="00E354C5">
        <w:fldChar w:fldCharType="end"/>
      </w:r>
      <w:r w:rsidRPr="007B6B11">
        <w:t>. Dane ogólne w ramach struktury załącznika AKC-4E do deklaracji AKC-4/AKC-4zo</w:t>
      </w:r>
      <w:bookmarkEnd w:id="333"/>
    </w:p>
    <w:tbl>
      <w:tblPr>
        <w:tblStyle w:val="Tabela-Siatka"/>
        <w:tblW w:w="9322" w:type="dxa"/>
        <w:tblLook w:val="01E0" w:firstRow="1" w:lastRow="1" w:firstColumn="1" w:lastColumn="1" w:noHBand="0" w:noVBand="0"/>
      </w:tblPr>
      <w:tblGrid>
        <w:gridCol w:w="2900"/>
        <w:gridCol w:w="6422"/>
      </w:tblGrid>
      <w:tr w:rsidR="00142C1A" w:rsidRPr="007B6B11" w14:paraId="3383EE56" w14:textId="77777777" w:rsidTr="000A5D1E">
        <w:trPr>
          <w:tblHeader/>
        </w:trPr>
        <w:tc>
          <w:tcPr>
            <w:tcW w:w="2900" w:type="dxa"/>
            <w:shd w:val="clear" w:color="auto" w:fill="D9D9D9" w:themeFill="background1" w:themeFillShade="D9"/>
          </w:tcPr>
          <w:p w14:paraId="78C8BF3A" w14:textId="77777777" w:rsidR="00142C1A" w:rsidRPr="007B6B11" w:rsidRDefault="00142C1A" w:rsidP="004E02BE">
            <w:pPr>
              <w:pStyle w:val="naglowektabeli"/>
            </w:pPr>
            <w:r w:rsidRPr="007B6B11">
              <w:t>Ogólne</w:t>
            </w:r>
          </w:p>
        </w:tc>
        <w:tc>
          <w:tcPr>
            <w:tcW w:w="6422" w:type="dxa"/>
            <w:shd w:val="clear" w:color="auto" w:fill="D9D9D9" w:themeFill="background1" w:themeFillShade="D9"/>
          </w:tcPr>
          <w:p w14:paraId="485D048A" w14:textId="77777777" w:rsidR="00142C1A" w:rsidRPr="007B6B11" w:rsidRDefault="00142C1A" w:rsidP="004E02BE">
            <w:pPr>
              <w:pStyle w:val="naglowektabeli"/>
            </w:pPr>
          </w:p>
        </w:tc>
      </w:tr>
      <w:tr w:rsidR="00142C1A" w:rsidRPr="007B6B11" w14:paraId="7695AA8F" w14:textId="77777777" w:rsidTr="00834561">
        <w:tc>
          <w:tcPr>
            <w:tcW w:w="2900" w:type="dxa"/>
          </w:tcPr>
          <w:p w14:paraId="675B28AA" w14:textId="77777777" w:rsidR="00142C1A" w:rsidRPr="007B6B11" w:rsidRDefault="00142C1A" w:rsidP="004E02BE">
            <w:pPr>
              <w:pStyle w:val="Tabelazwyky"/>
            </w:pPr>
            <w:r w:rsidRPr="007B6B11">
              <w:t>Opis</w:t>
            </w:r>
          </w:p>
        </w:tc>
        <w:tc>
          <w:tcPr>
            <w:tcW w:w="6422" w:type="dxa"/>
          </w:tcPr>
          <w:p w14:paraId="2F33F047" w14:textId="7868F300" w:rsidR="00142C1A" w:rsidRPr="007B6B11" w:rsidRDefault="00142C1A" w:rsidP="004E02BE">
            <w:pPr>
              <w:pStyle w:val="Tabelazwyky"/>
            </w:pPr>
            <w:r w:rsidRPr="007B6B11">
              <w:t xml:space="preserve">Struktura załącznika E do deklaracji AKC-4 </w:t>
            </w:r>
          </w:p>
        </w:tc>
      </w:tr>
      <w:tr w:rsidR="00142C1A" w:rsidRPr="007B6B11" w14:paraId="44103752" w14:textId="77777777" w:rsidTr="00834561">
        <w:tc>
          <w:tcPr>
            <w:tcW w:w="2900" w:type="dxa"/>
          </w:tcPr>
          <w:p w14:paraId="66BD16D3" w14:textId="77777777" w:rsidR="00142C1A" w:rsidRPr="007B6B11" w:rsidRDefault="00142C1A" w:rsidP="004E02BE">
            <w:pPr>
              <w:pStyle w:val="Tabelazwyky"/>
            </w:pPr>
            <w:r w:rsidRPr="007B6B11">
              <w:t>Proces biznesowy</w:t>
            </w:r>
          </w:p>
        </w:tc>
        <w:tc>
          <w:tcPr>
            <w:tcW w:w="6422" w:type="dxa"/>
          </w:tcPr>
          <w:p w14:paraId="7F2185A0" w14:textId="77777777" w:rsidR="00142C1A" w:rsidRPr="007B6B11" w:rsidRDefault="00142C1A" w:rsidP="004E02BE">
            <w:pPr>
              <w:pStyle w:val="Tabelazwyky"/>
            </w:pPr>
          </w:p>
        </w:tc>
      </w:tr>
      <w:tr w:rsidR="00142C1A" w:rsidRPr="007B6B11" w14:paraId="7AFCAE19" w14:textId="77777777" w:rsidTr="00834561">
        <w:tc>
          <w:tcPr>
            <w:tcW w:w="2900" w:type="dxa"/>
          </w:tcPr>
          <w:p w14:paraId="3D2729B8" w14:textId="77777777" w:rsidR="00142C1A" w:rsidRPr="007B6B11" w:rsidRDefault="00142C1A" w:rsidP="004E02BE">
            <w:pPr>
              <w:pStyle w:val="Tabelazwyky"/>
            </w:pPr>
            <w:r w:rsidRPr="007B6B11">
              <w:t>Wersja deklaracji</w:t>
            </w:r>
          </w:p>
        </w:tc>
        <w:tc>
          <w:tcPr>
            <w:tcW w:w="6422" w:type="dxa"/>
          </w:tcPr>
          <w:p w14:paraId="22784506" w14:textId="2E2B7831" w:rsidR="00142C1A" w:rsidRPr="007B6B11" w:rsidRDefault="00142C1A" w:rsidP="004E02BE">
            <w:pPr>
              <w:pStyle w:val="Tabelazwyky"/>
            </w:pPr>
            <w:r w:rsidRPr="007B6B11">
              <w:t>6_0</w:t>
            </w:r>
          </w:p>
        </w:tc>
      </w:tr>
      <w:tr w:rsidR="00142C1A" w:rsidRPr="007B6B11" w14:paraId="429E3A35" w14:textId="77777777" w:rsidTr="00834561">
        <w:tc>
          <w:tcPr>
            <w:tcW w:w="2900" w:type="dxa"/>
          </w:tcPr>
          <w:p w14:paraId="4AAFFAC1" w14:textId="77777777" w:rsidR="00142C1A" w:rsidRPr="007B6B11" w:rsidRDefault="00142C1A" w:rsidP="004E02BE">
            <w:pPr>
              <w:pStyle w:val="Tabelazwyky"/>
            </w:pPr>
            <w:r w:rsidRPr="007B6B11">
              <w:t>Zależności od innych deklaracji</w:t>
            </w:r>
          </w:p>
        </w:tc>
        <w:tc>
          <w:tcPr>
            <w:tcW w:w="6422" w:type="dxa"/>
          </w:tcPr>
          <w:p w14:paraId="5C3399C0" w14:textId="77777777" w:rsidR="00142C1A" w:rsidRPr="007B6B11" w:rsidRDefault="00142C1A" w:rsidP="004E02BE">
            <w:pPr>
              <w:pStyle w:val="Tabelazwyky"/>
            </w:pPr>
          </w:p>
        </w:tc>
      </w:tr>
      <w:tr w:rsidR="00142C1A" w:rsidRPr="007B6B11" w14:paraId="202AB9C2" w14:textId="77777777" w:rsidTr="00834561">
        <w:tc>
          <w:tcPr>
            <w:tcW w:w="2900" w:type="dxa"/>
          </w:tcPr>
          <w:p w14:paraId="4B2BECD4" w14:textId="77777777" w:rsidR="00142C1A" w:rsidRPr="007B6B11" w:rsidRDefault="00142C1A" w:rsidP="004E02BE">
            <w:pPr>
              <w:pStyle w:val="Tabelazwyky"/>
            </w:pPr>
            <w:r w:rsidRPr="007B6B11">
              <w:t xml:space="preserve">Technologia </w:t>
            </w:r>
          </w:p>
        </w:tc>
        <w:tc>
          <w:tcPr>
            <w:tcW w:w="6422" w:type="dxa"/>
          </w:tcPr>
          <w:p w14:paraId="6F29583B" w14:textId="77777777" w:rsidR="00142C1A" w:rsidRPr="007B6B11" w:rsidRDefault="00142C1A" w:rsidP="004E02BE">
            <w:pPr>
              <w:pStyle w:val="Tabelazwyky"/>
            </w:pPr>
            <w:r w:rsidRPr="007B6B11">
              <w:t>XML</w:t>
            </w:r>
          </w:p>
        </w:tc>
      </w:tr>
      <w:tr w:rsidR="00142C1A" w:rsidRPr="007B6B11" w14:paraId="5BCE9077" w14:textId="77777777" w:rsidTr="00834561">
        <w:tc>
          <w:tcPr>
            <w:tcW w:w="2900" w:type="dxa"/>
          </w:tcPr>
          <w:p w14:paraId="222517BA" w14:textId="77777777" w:rsidR="00142C1A" w:rsidRPr="007B6B11" w:rsidRDefault="00142C1A" w:rsidP="004E02BE">
            <w:pPr>
              <w:pStyle w:val="Tabelazwyky"/>
            </w:pPr>
            <w:r w:rsidRPr="007B6B11">
              <w:t>Reguły biznesowe</w:t>
            </w:r>
          </w:p>
        </w:tc>
        <w:tc>
          <w:tcPr>
            <w:tcW w:w="6422" w:type="dxa"/>
          </w:tcPr>
          <w:p w14:paraId="040C02A8" w14:textId="77777777" w:rsidR="00142C1A" w:rsidRPr="007B6B11" w:rsidRDefault="00142C1A" w:rsidP="004E02BE">
            <w:pPr>
              <w:pStyle w:val="Tabelazwyky"/>
            </w:pPr>
          </w:p>
        </w:tc>
      </w:tr>
      <w:tr w:rsidR="00142C1A" w:rsidRPr="007B6B11" w14:paraId="411FD4F8" w14:textId="77777777" w:rsidTr="00834561">
        <w:tc>
          <w:tcPr>
            <w:tcW w:w="2900" w:type="dxa"/>
          </w:tcPr>
          <w:p w14:paraId="1E89103B" w14:textId="77777777" w:rsidR="00142C1A" w:rsidRPr="007B6B11" w:rsidRDefault="00142C1A" w:rsidP="004E02BE">
            <w:pPr>
              <w:pStyle w:val="Tabelazwyky"/>
            </w:pPr>
            <w:r w:rsidRPr="007B6B11">
              <w:t>Wykorzystane standardy</w:t>
            </w:r>
          </w:p>
        </w:tc>
        <w:tc>
          <w:tcPr>
            <w:tcW w:w="6422" w:type="dxa"/>
          </w:tcPr>
          <w:p w14:paraId="0B406999" w14:textId="77777777" w:rsidR="00142C1A" w:rsidRPr="007B6B11" w:rsidRDefault="00142C1A" w:rsidP="004E02BE">
            <w:pPr>
              <w:pStyle w:val="Tabelazwyky"/>
            </w:pPr>
            <w:r w:rsidRPr="007B6B11">
              <w:t>XML</w:t>
            </w:r>
          </w:p>
        </w:tc>
      </w:tr>
      <w:tr w:rsidR="00142C1A" w:rsidRPr="007B6B11" w14:paraId="71372A3E" w14:textId="77777777" w:rsidTr="00834561">
        <w:tc>
          <w:tcPr>
            <w:tcW w:w="2900" w:type="dxa"/>
          </w:tcPr>
          <w:p w14:paraId="7D3A0562" w14:textId="77777777" w:rsidR="00142C1A" w:rsidRPr="007B6B11" w:rsidRDefault="00142C1A" w:rsidP="004E02BE">
            <w:pPr>
              <w:pStyle w:val="Tabelazwyky"/>
            </w:pPr>
            <w:r w:rsidRPr="007B6B11">
              <w:lastRenderedPageBreak/>
              <w:t>Namespaces</w:t>
            </w:r>
          </w:p>
        </w:tc>
        <w:tc>
          <w:tcPr>
            <w:tcW w:w="6422" w:type="dxa"/>
          </w:tcPr>
          <w:p w14:paraId="35ED71E5" w14:textId="77777777" w:rsidR="00142C1A" w:rsidRPr="007B6B11" w:rsidRDefault="00142C1A" w:rsidP="004E02BE">
            <w:pPr>
              <w:pStyle w:val="Tabelazwyky"/>
            </w:pPr>
            <w:r w:rsidRPr="007B6B11">
              <w:t>http://www.e-clo.pl/ZEFIR2/eZefir2/xsd/v9_0/Types.xsd</w:t>
            </w:r>
          </w:p>
        </w:tc>
      </w:tr>
      <w:tr w:rsidR="00142C1A" w:rsidRPr="007B6B11" w14:paraId="5FCBAE43" w14:textId="77777777" w:rsidTr="00834561">
        <w:tc>
          <w:tcPr>
            <w:tcW w:w="2900" w:type="dxa"/>
          </w:tcPr>
          <w:p w14:paraId="6C5C745F" w14:textId="77777777" w:rsidR="00142C1A" w:rsidRPr="007B6B11" w:rsidRDefault="00142C1A" w:rsidP="004E02BE">
            <w:pPr>
              <w:pStyle w:val="Tabelazwyky"/>
            </w:pPr>
            <w:r w:rsidRPr="007B6B11">
              <w:t xml:space="preserve">Definicja struktur </w:t>
            </w:r>
          </w:p>
        </w:tc>
        <w:tc>
          <w:tcPr>
            <w:tcW w:w="6422" w:type="dxa"/>
          </w:tcPr>
          <w:p w14:paraId="31E9576D" w14:textId="50076F6C" w:rsidR="00142C1A" w:rsidRPr="007B6B11" w:rsidRDefault="00142C1A" w:rsidP="004E02BE">
            <w:pPr>
              <w:pStyle w:val="Tabelazwyky"/>
            </w:pPr>
            <w:r w:rsidRPr="007B6B11">
              <w:t>AKC_4E.xsd</w:t>
            </w:r>
          </w:p>
        </w:tc>
      </w:tr>
    </w:tbl>
    <w:p w14:paraId="695EC3B1" w14:textId="63695433" w:rsidR="00142C1A" w:rsidRDefault="00142C1A" w:rsidP="004E02BE">
      <w:pPr>
        <w:pStyle w:val="Nagwek3"/>
        <w:spacing w:line="276" w:lineRule="auto"/>
      </w:pPr>
      <w:bookmarkStart w:id="334" w:name="_Toc183171898"/>
      <w:r w:rsidRPr="007B6B11">
        <w:t>Dane ogólne w ramach struktury załącznika AKC-4E do deklaracji AKC-4/AKC-4zo</w:t>
      </w:r>
      <w:bookmarkEnd w:id="334"/>
    </w:p>
    <w:p w14:paraId="5E177E06" w14:textId="215A839D" w:rsidR="00F03C38" w:rsidRPr="00F03C38" w:rsidRDefault="00F03C38" w:rsidP="004E02BE">
      <w:pPr>
        <w:pStyle w:val="kod"/>
      </w:pPr>
      <w:r w:rsidRPr="00F03C38">
        <w:t>AKC4EType</w:t>
      </w:r>
    </w:p>
    <w:p w14:paraId="464A9454" w14:textId="3962E0E5" w:rsidR="00F03C38" w:rsidRPr="00F03C38" w:rsidRDefault="00F03C38" w:rsidP="004E02BE">
      <w:pPr>
        <w:pStyle w:val="kod"/>
      </w:pPr>
      <w:r w:rsidRPr="00F03C38">
        <w:t>HeaderType</w:t>
      </w:r>
    </w:p>
    <w:p w14:paraId="362946CA" w14:textId="4C5783C2" w:rsidR="00F03C38" w:rsidRPr="00F03C38" w:rsidRDefault="00F03C38" w:rsidP="004E02BE">
      <w:pPr>
        <w:pStyle w:val="kod"/>
      </w:pPr>
      <w:r w:rsidRPr="00F03C38">
        <w:t>CalculOfAmountOfExciseDuty</w:t>
      </w:r>
    </w:p>
    <w:p w14:paraId="688D78EA" w14:textId="695D3FBB" w:rsidR="00F03C38" w:rsidRPr="00F03C38" w:rsidRDefault="00F03C38" w:rsidP="004E02BE">
      <w:pPr>
        <w:pStyle w:val="kod"/>
      </w:pPr>
      <w:r w:rsidRPr="00F03C38">
        <w:t>ItemsType</w:t>
      </w:r>
    </w:p>
    <w:p w14:paraId="1664986E" w14:textId="0503443B" w:rsidR="00F03C38" w:rsidRPr="00F03C38" w:rsidRDefault="00F03C38" w:rsidP="004E02BE">
      <w:pPr>
        <w:pStyle w:val="kod"/>
      </w:pPr>
      <w:r w:rsidRPr="00F03C38">
        <w:t>ItemType</w:t>
      </w:r>
    </w:p>
    <w:p w14:paraId="5AD02043" w14:textId="385737C5" w:rsidR="00F03C38" w:rsidRPr="00F03C38" w:rsidRDefault="00F03C38" w:rsidP="004E02BE">
      <w:pPr>
        <w:pStyle w:val="kod"/>
      </w:pPr>
      <w:r w:rsidRPr="00F03C38">
        <w:t>version</w:t>
      </w:r>
    </w:p>
    <w:p w14:paraId="7CE28BAD" w14:textId="3C84983E" w:rsidR="00FF0244" w:rsidRPr="007B6B11" w:rsidRDefault="00FF0244" w:rsidP="004E02BE">
      <w:pPr>
        <w:pStyle w:val="Z2PodpisRysunkuTabeli"/>
      </w:pPr>
      <w:bookmarkStart w:id="335" w:name="_Toc183172027"/>
      <w:r w:rsidRPr="007B6B11">
        <w:t xml:space="preserve">Tabela </w:t>
      </w:r>
      <w:r w:rsidR="00E354C5">
        <w:fldChar w:fldCharType="begin"/>
      </w:r>
      <w:r w:rsidR="00E354C5">
        <w:instrText xml:space="preserve"> SEQ Tabela \* ARABIC </w:instrText>
      </w:r>
      <w:r w:rsidR="00E354C5">
        <w:fldChar w:fldCharType="separate"/>
      </w:r>
      <w:r w:rsidR="006D48AD">
        <w:rPr>
          <w:noProof/>
        </w:rPr>
        <w:t>59</w:t>
      </w:r>
      <w:r w:rsidR="00E354C5">
        <w:fldChar w:fldCharType="end"/>
      </w:r>
      <w:r w:rsidRPr="007B6B11">
        <w:t>. Struktura załącznika AKC-4E do deklaracji AKC-4/AKC-4zo</w:t>
      </w:r>
      <w:bookmarkEnd w:id="335"/>
    </w:p>
    <w:tbl>
      <w:tblPr>
        <w:tblStyle w:val="Tabela-Siatka"/>
        <w:tblW w:w="0" w:type="auto"/>
        <w:tblLook w:val="01E0" w:firstRow="1" w:lastRow="1" w:firstColumn="1" w:lastColumn="1" w:noHBand="0" w:noVBand="0"/>
      </w:tblPr>
      <w:tblGrid>
        <w:gridCol w:w="1727"/>
        <w:gridCol w:w="3254"/>
        <w:gridCol w:w="828"/>
        <w:gridCol w:w="2049"/>
        <w:gridCol w:w="1196"/>
      </w:tblGrid>
      <w:tr w:rsidR="00FF0244" w:rsidRPr="007B6B11" w14:paraId="6277CB6C" w14:textId="77777777" w:rsidTr="000A5D1E">
        <w:trPr>
          <w:trHeight w:val="213"/>
          <w:tblHeader/>
        </w:trPr>
        <w:tc>
          <w:tcPr>
            <w:tcW w:w="1727" w:type="dxa"/>
            <w:shd w:val="clear" w:color="auto" w:fill="D9D9D9" w:themeFill="background1" w:themeFillShade="D9"/>
          </w:tcPr>
          <w:p w14:paraId="2A322F89" w14:textId="77777777" w:rsidR="00FF0244" w:rsidRPr="007B6B11" w:rsidRDefault="00FF0244" w:rsidP="004E02BE">
            <w:pPr>
              <w:pStyle w:val="naglowektabeli"/>
            </w:pPr>
            <w:r w:rsidRPr="007B6B11">
              <w:t xml:space="preserve">Nazwa </w:t>
            </w:r>
          </w:p>
        </w:tc>
        <w:tc>
          <w:tcPr>
            <w:tcW w:w="3254" w:type="dxa"/>
            <w:shd w:val="clear" w:color="auto" w:fill="D9D9D9" w:themeFill="background1" w:themeFillShade="D9"/>
          </w:tcPr>
          <w:p w14:paraId="625666AC" w14:textId="77777777" w:rsidR="00FF0244" w:rsidRPr="007B6B11" w:rsidRDefault="00FF0244" w:rsidP="004E02BE">
            <w:pPr>
              <w:pStyle w:val="naglowektabeli"/>
            </w:pPr>
            <w:r w:rsidRPr="007B6B11">
              <w:t>Opis</w:t>
            </w:r>
          </w:p>
        </w:tc>
        <w:tc>
          <w:tcPr>
            <w:tcW w:w="828" w:type="dxa"/>
            <w:shd w:val="clear" w:color="auto" w:fill="D9D9D9" w:themeFill="background1" w:themeFillShade="D9"/>
          </w:tcPr>
          <w:p w14:paraId="27ADAE66" w14:textId="77777777" w:rsidR="00FF0244" w:rsidRPr="007B6B11" w:rsidRDefault="00FF0244" w:rsidP="004E02BE">
            <w:pPr>
              <w:pStyle w:val="naglowektabeli"/>
            </w:pPr>
            <w:r w:rsidRPr="007B6B11">
              <w:t>Nr pola</w:t>
            </w:r>
          </w:p>
        </w:tc>
        <w:tc>
          <w:tcPr>
            <w:tcW w:w="2049" w:type="dxa"/>
            <w:shd w:val="clear" w:color="auto" w:fill="D9D9D9" w:themeFill="background1" w:themeFillShade="D9"/>
          </w:tcPr>
          <w:p w14:paraId="4D0857B2" w14:textId="77777777" w:rsidR="00FF0244" w:rsidRPr="007B6B11" w:rsidRDefault="00FF0244" w:rsidP="004E02BE">
            <w:pPr>
              <w:pStyle w:val="naglowektabeli"/>
            </w:pPr>
            <w:r w:rsidRPr="007B6B11">
              <w:t>Typ</w:t>
            </w:r>
          </w:p>
        </w:tc>
        <w:tc>
          <w:tcPr>
            <w:tcW w:w="1196" w:type="dxa"/>
            <w:shd w:val="clear" w:color="auto" w:fill="D9D9D9" w:themeFill="background1" w:themeFillShade="D9"/>
          </w:tcPr>
          <w:p w14:paraId="54191CEE" w14:textId="77777777" w:rsidR="00FF0244" w:rsidRPr="007B6B11" w:rsidRDefault="00FF0244" w:rsidP="004E02BE">
            <w:pPr>
              <w:pStyle w:val="naglowektabeli"/>
            </w:pPr>
            <w:r w:rsidRPr="007B6B11">
              <w:t>Liczebność</w:t>
            </w:r>
          </w:p>
        </w:tc>
      </w:tr>
      <w:tr w:rsidR="00FF0244" w:rsidRPr="007B6B11" w14:paraId="64A75B9C" w14:textId="77777777" w:rsidTr="00834561">
        <w:trPr>
          <w:trHeight w:val="213"/>
        </w:trPr>
        <w:tc>
          <w:tcPr>
            <w:tcW w:w="1727" w:type="dxa"/>
          </w:tcPr>
          <w:p w14:paraId="28C3DCD5" w14:textId="77777777" w:rsidR="00FF0244" w:rsidRPr="007B6B11" w:rsidRDefault="00FF0244" w:rsidP="004E02BE">
            <w:pPr>
              <w:pStyle w:val="Tabelazwyky"/>
            </w:pPr>
            <w:r w:rsidRPr="007B6B11">
              <w:t>Header</w:t>
            </w:r>
          </w:p>
        </w:tc>
        <w:tc>
          <w:tcPr>
            <w:tcW w:w="3254" w:type="dxa"/>
          </w:tcPr>
          <w:p w14:paraId="7CFB8EBF" w14:textId="77777777" w:rsidR="00FF0244" w:rsidRPr="007B6B11" w:rsidRDefault="00FF0244" w:rsidP="004E02BE">
            <w:pPr>
              <w:pStyle w:val="Tabelazwyky"/>
            </w:pPr>
            <w:r w:rsidRPr="007B6B11">
              <w:t>Nagłówek</w:t>
            </w:r>
          </w:p>
        </w:tc>
        <w:tc>
          <w:tcPr>
            <w:tcW w:w="828" w:type="dxa"/>
          </w:tcPr>
          <w:p w14:paraId="59A03E81" w14:textId="77777777" w:rsidR="00FF0244" w:rsidRPr="007B6B11" w:rsidRDefault="00FF0244" w:rsidP="004E02BE">
            <w:pPr>
              <w:pStyle w:val="Tabelazwyky"/>
            </w:pPr>
            <w:r w:rsidRPr="007B6B11">
              <w:t>-</w:t>
            </w:r>
          </w:p>
        </w:tc>
        <w:tc>
          <w:tcPr>
            <w:tcW w:w="2049" w:type="dxa"/>
          </w:tcPr>
          <w:p w14:paraId="738AC449" w14:textId="77777777" w:rsidR="00FF0244" w:rsidRPr="007B6B11" w:rsidRDefault="00FF0244" w:rsidP="004E02BE">
            <w:pPr>
              <w:pStyle w:val="Tabelazwyky"/>
            </w:pPr>
            <w:r w:rsidRPr="007B6B11">
              <w:t>HeaderType</w:t>
            </w:r>
          </w:p>
        </w:tc>
        <w:tc>
          <w:tcPr>
            <w:tcW w:w="1196" w:type="dxa"/>
          </w:tcPr>
          <w:p w14:paraId="2D99142A" w14:textId="77777777" w:rsidR="00FF0244" w:rsidRPr="007B6B11" w:rsidRDefault="00FF0244" w:rsidP="004E02BE">
            <w:pPr>
              <w:pStyle w:val="Tabelazwyky"/>
            </w:pPr>
            <w:r w:rsidRPr="007B6B11">
              <w:t>1..1</w:t>
            </w:r>
          </w:p>
        </w:tc>
      </w:tr>
      <w:tr w:rsidR="00FF0244" w:rsidRPr="007B6B11" w14:paraId="0B94ED4D" w14:textId="77777777" w:rsidTr="00834561">
        <w:trPr>
          <w:trHeight w:val="213"/>
        </w:trPr>
        <w:tc>
          <w:tcPr>
            <w:tcW w:w="1727" w:type="dxa"/>
          </w:tcPr>
          <w:p w14:paraId="03724D09" w14:textId="77777777" w:rsidR="00FF0244" w:rsidRPr="007B6B11" w:rsidRDefault="00FF0244" w:rsidP="004E02BE">
            <w:pPr>
              <w:pStyle w:val="Tabelazwyky"/>
            </w:pPr>
            <w:r w:rsidRPr="007B6B11">
              <w:t>version</w:t>
            </w:r>
          </w:p>
        </w:tc>
        <w:tc>
          <w:tcPr>
            <w:tcW w:w="3254" w:type="dxa"/>
          </w:tcPr>
          <w:p w14:paraId="5302122F" w14:textId="77777777" w:rsidR="00FF0244" w:rsidRPr="007B6B11" w:rsidRDefault="00FF0244" w:rsidP="004E02BE">
            <w:pPr>
              <w:pStyle w:val="Tabelazwyky"/>
            </w:pPr>
            <w:r w:rsidRPr="007B6B11">
              <w:t xml:space="preserve">Wersja schematu, z którą zgodny jest komunikat. Oznaczenie wersji schematu, z którą zgodny jest komunikat. </w:t>
            </w:r>
          </w:p>
          <w:p w14:paraId="11806C98" w14:textId="77777777" w:rsidR="00FF0244" w:rsidRPr="007B6B11" w:rsidRDefault="00FF0244" w:rsidP="004E02BE">
            <w:pPr>
              <w:pStyle w:val="Tabelazwyky"/>
            </w:pPr>
            <w:r w:rsidRPr="007B6B11">
              <w:t>Format: V_R, gdzie V - co najmniej jedna cyfra oznaczająca główną wersję, R - co najmniej jedna cyfra oznaczającą wersję pośrednią.</w:t>
            </w:r>
          </w:p>
        </w:tc>
        <w:tc>
          <w:tcPr>
            <w:tcW w:w="828" w:type="dxa"/>
          </w:tcPr>
          <w:p w14:paraId="06D2BCB1" w14:textId="77777777" w:rsidR="00FF0244" w:rsidRPr="007B6B11" w:rsidRDefault="00FF0244" w:rsidP="004E02BE">
            <w:pPr>
              <w:pStyle w:val="Tabelazwyky"/>
            </w:pPr>
            <w:r w:rsidRPr="007B6B11">
              <w:t>-</w:t>
            </w:r>
          </w:p>
        </w:tc>
        <w:tc>
          <w:tcPr>
            <w:tcW w:w="2049" w:type="dxa"/>
          </w:tcPr>
          <w:p w14:paraId="5D9D91FD" w14:textId="77777777" w:rsidR="00FF0244" w:rsidRPr="007B6B11" w:rsidRDefault="00FF0244" w:rsidP="004E02BE">
            <w:pPr>
              <w:pStyle w:val="Tabelazwyky"/>
            </w:pPr>
            <w:r w:rsidRPr="007B6B11">
              <w:t>ZVersion</w:t>
            </w:r>
          </w:p>
        </w:tc>
        <w:tc>
          <w:tcPr>
            <w:tcW w:w="1196" w:type="dxa"/>
          </w:tcPr>
          <w:p w14:paraId="00F67FE4" w14:textId="77777777" w:rsidR="00FF0244" w:rsidRPr="007B6B11" w:rsidRDefault="00FF0244" w:rsidP="004E02BE">
            <w:pPr>
              <w:pStyle w:val="Tabelazwyky"/>
            </w:pPr>
            <w:r w:rsidRPr="007B6B11">
              <w:t>1..1</w:t>
            </w:r>
          </w:p>
        </w:tc>
      </w:tr>
    </w:tbl>
    <w:p w14:paraId="2BA321A1" w14:textId="312D018C" w:rsidR="00104784" w:rsidRPr="007B6B11" w:rsidRDefault="00104784" w:rsidP="004E02BE">
      <w:pPr>
        <w:pStyle w:val="Z2PodpisRysunkuTabeli"/>
      </w:pPr>
      <w:bookmarkStart w:id="336" w:name="_Toc97503897"/>
      <w:bookmarkStart w:id="337" w:name="_Toc183172149"/>
      <w:r w:rsidRPr="007B6B11">
        <w:t xml:space="preserve">Rysunek </w:t>
      </w:r>
      <w:r w:rsidR="00E354C5">
        <w:fldChar w:fldCharType="begin"/>
      </w:r>
      <w:r w:rsidR="00E354C5">
        <w:instrText xml:space="preserve"> SEQ Rysunek \* ARABIC </w:instrText>
      </w:r>
      <w:r w:rsidR="00E354C5">
        <w:fldChar w:fldCharType="separate"/>
      </w:r>
      <w:r w:rsidR="006D48AD">
        <w:rPr>
          <w:noProof/>
        </w:rPr>
        <w:t>43</w:t>
      </w:r>
      <w:r w:rsidR="00E354C5">
        <w:fldChar w:fldCharType="end"/>
      </w:r>
      <w:r w:rsidRPr="007B6B11">
        <w:t>. Struktura załącznika AKC-4E do deklaracji AKC-4/AKC-4zo.</w:t>
      </w:r>
      <w:bookmarkEnd w:id="336"/>
      <w:bookmarkEnd w:id="337"/>
    </w:p>
    <w:p w14:paraId="37E06DE6" w14:textId="4579FC54" w:rsidR="00A80A69" w:rsidRPr="007B6B11" w:rsidRDefault="006362AD" w:rsidP="004E02BE">
      <w:r w:rsidRPr="007B6B11">
        <w:rPr>
          <w:noProof/>
        </w:rPr>
        <w:drawing>
          <wp:inline distT="0" distB="0" distL="0" distR="0" wp14:anchorId="6FD4A338" wp14:editId="35B97BB6">
            <wp:extent cx="5753100" cy="1308100"/>
            <wp:effectExtent l="19050" t="19050" r="19050" b="25400"/>
            <wp:docPr id="9" name="Obraz 9" descr="Rysunek przedstawia strukturę  załącznika AKC-4E do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Rysunek przedstawia strukturę  załącznika AKC-4E do deklaracji AKC-4/AKC-4zo."/>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1308100"/>
                    </a:xfrm>
                    <a:prstGeom prst="rect">
                      <a:avLst/>
                    </a:prstGeom>
                    <a:noFill/>
                    <a:ln>
                      <a:solidFill>
                        <a:schemeClr val="tx1"/>
                      </a:solidFill>
                    </a:ln>
                  </pic:spPr>
                </pic:pic>
              </a:graphicData>
            </a:graphic>
          </wp:inline>
        </w:drawing>
      </w:r>
    </w:p>
    <w:p w14:paraId="2A4F391E" w14:textId="66D3AD41" w:rsidR="00FF0244" w:rsidRPr="007B6B11" w:rsidRDefault="00FF0244" w:rsidP="004E02BE">
      <w:pPr>
        <w:pStyle w:val="Z2PodpisRysunkuTabeli"/>
      </w:pPr>
      <w:bookmarkStart w:id="338" w:name="_Toc183172028"/>
      <w:r w:rsidRPr="007B6B11">
        <w:t xml:space="preserve">Tabela </w:t>
      </w:r>
      <w:r w:rsidR="00E354C5">
        <w:fldChar w:fldCharType="begin"/>
      </w:r>
      <w:r w:rsidR="00E354C5">
        <w:instrText xml:space="preserve"> SEQ Tabela \* ARABIC </w:instrText>
      </w:r>
      <w:r w:rsidR="00E354C5">
        <w:fldChar w:fldCharType="separate"/>
      </w:r>
      <w:r w:rsidR="006D48AD">
        <w:rPr>
          <w:noProof/>
        </w:rPr>
        <w:t>60</w:t>
      </w:r>
      <w:r w:rsidR="00E354C5">
        <w:fldChar w:fldCharType="end"/>
      </w:r>
      <w:r w:rsidRPr="007B6B11">
        <w:t>. Struktura &lt;HeaderType&gt;, nagłówka załącznika AKC-4E</w:t>
      </w:r>
      <w:bookmarkEnd w:id="338"/>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FF0244" w:rsidRPr="007B6B11" w14:paraId="3E49B2E4" w14:textId="77777777" w:rsidTr="00072B25">
        <w:trPr>
          <w:trHeight w:val="213"/>
          <w:tblHeader/>
        </w:trPr>
        <w:tc>
          <w:tcPr>
            <w:tcW w:w="1788" w:type="dxa"/>
            <w:shd w:val="clear" w:color="auto" w:fill="D9D9D9" w:themeFill="background1" w:themeFillShade="D9"/>
          </w:tcPr>
          <w:p w14:paraId="762F68B2" w14:textId="77777777" w:rsidR="00FF0244" w:rsidRPr="007B6B11" w:rsidRDefault="00FF0244" w:rsidP="004E02BE">
            <w:pPr>
              <w:pStyle w:val="naglowektabeli"/>
            </w:pPr>
            <w:r w:rsidRPr="007B6B11">
              <w:t xml:space="preserve">Nazwa </w:t>
            </w:r>
          </w:p>
        </w:tc>
        <w:tc>
          <w:tcPr>
            <w:tcW w:w="3360" w:type="dxa"/>
            <w:shd w:val="clear" w:color="auto" w:fill="D9D9D9" w:themeFill="background1" w:themeFillShade="D9"/>
          </w:tcPr>
          <w:p w14:paraId="13D0686E" w14:textId="77777777" w:rsidR="00FF0244" w:rsidRPr="007B6B11" w:rsidRDefault="00FF0244" w:rsidP="004E02BE">
            <w:pPr>
              <w:pStyle w:val="naglowektabeli"/>
            </w:pPr>
            <w:r w:rsidRPr="007B6B11">
              <w:t>Opis</w:t>
            </w:r>
          </w:p>
        </w:tc>
        <w:tc>
          <w:tcPr>
            <w:tcW w:w="840" w:type="dxa"/>
            <w:shd w:val="clear" w:color="auto" w:fill="D9D9D9" w:themeFill="background1" w:themeFillShade="D9"/>
          </w:tcPr>
          <w:p w14:paraId="3D430FDD" w14:textId="77777777" w:rsidR="00FF0244" w:rsidRPr="007B6B11" w:rsidRDefault="00FF0244" w:rsidP="004E02BE">
            <w:pPr>
              <w:pStyle w:val="naglowektabeli"/>
            </w:pPr>
            <w:r w:rsidRPr="007B6B11">
              <w:t>Nr pola</w:t>
            </w:r>
          </w:p>
        </w:tc>
        <w:tc>
          <w:tcPr>
            <w:tcW w:w="2040" w:type="dxa"/>
            <w:shd w:val="clear" w:color="auto" w:fill="D9D9D9" w:themeFill="background1" w:themeFillShade="D9"/>
          </w:tcPr>
          <w:p w14:paraId="50C46B33" w14:textId="77777777" w:rsidR="00FF0244" w:rsidRPr="007B6B11" w:rsidRDefault="00FF0244" w:rsidP="004E02BE">
            <w:pPr>
              <w:pStyle w:val="naglowektabeli"/>
            </w:pPr>
            <w:r w:rsidRPr="007B6B11">
              <w:t>Typ, reguły</w:t>
            </w:r>
          </w:p>
        </w:tc>
        <w:tc>
          <w:tcPr>
            <w:tcW w:w="1200" w:type="dxa"/>
            <w:shd w:val="clear" w:color="auto" w:fill="D9D9D9" w:themeFill="background1" w:themeFillShade="D9"/>
          </w:tcPr>
          <w:p w14:paraId="1A515C2C" w14:textId="77777777" w:rsidR="00FF0244" w:rsidRPr="007B6B11" w:rsidRDefault="00FF0244" w:rsidP="004E02BE">
            <w:pPr>
              <w:pStyle w:val="naglowektabeli"/>
            </w:pPr>
            <w:r w:rsidRPr="007B6B11">
              <w:t>Liczebność</w:t>
            </w:r>
          </w:p>
        </w:tc>
      </w:tr>
      <w:tr w:rsidR="00FF0244" w:rsidRPr="007B6B11" w14:paraId="2A720959" w14:textId="77777777" w:rsidTr="006362AD">
        <w:trPr>
          <w:trHeight w:val="213"/>
        </w:trPr>
        <w:tc>
          <w:tcPr>
            <w:tcW w:w="1788" w:type="dxa"/>
          </w:tcPr>
          <w:p w14:paraId="2C60A36E" w14:textId="77777777" w:rsidR="00FF0244" w:rsidRPr="007B6B11" w:rsidRDefault="00FF0244" w:rsidP="004E02BE">
            <w:pPr>
              <w:pStyle w:val="Tabelazwyky"/>
            </w:pPr>
            <w:r w:rsidRPr="007B6B11">
              <w:t>identifier</w:t>
            </w:r>
          </w:p>
        </w:tc>
        <w:tc>
          <w:tcPr>
            <w:tcW w:w="3360" w:type="dxa"/>
          </w:tcPr>
          <w:p w14:paraId="126A7B32" w14:textId="77777777" w:rsidR="00FF0244" w:rsidRPr="007B6B11" w:rsidRDefault="00FF0244" w:rsidP="004E02BE">
            <w:pPr>
              <w:pStyle w:val="Tabelazwyky"/>
            </w:pPr>
            <w:r w:rsidRPr="007B6B11">
              <w:t>Identyfikator podatkowy NIP/ numer PESEL Podatnika.</w:t>
            </w:r>
          </w:p>
        </w:tc>
        <w:tc>
          <w:tcPr>
            <w:tcW w:w="840" w:type="dxa"/>
          </w:tcPr>
          <w:p w14:paraId="1A04E48A" w14:textId="77777777" w:rsidR="00FF0244" w:rsidRPr="007B6B11" w:rsidRDefault="00FF0244" w:rsidP="004E02BE">
            <w:pPr>
              <w:pStyle w:val="Tabelazwyky"/>
            </w:pPr>
            <w:r w:rsidRPr="007B6B11">
              <w:t>1</w:t>
            </w:r>
          </w:p>
        </w:tc>
        <w:tc>
          <w:tcPr>
            <w:tcW w:w="2040" w:type="dxa"/>
          </w:tcPr>
          <w:p w14:paraId="48C03E86" w14:textId="77777777" w:rsidR="00FF0244" w:rsidRPr="007B6B11" w:rsidRDefault="00FF0244" w:rsidP="004E02BE">
            <w:pPr>
              <w:pStyle w:val="Tabelazwyky"/>
            </w:pPr>
            <w:r w:rsidRPr="007B6B11">
              <w:t>ZIdentification</w:t>
            </w:r>
          </w:p>
        </w:tc>
        <w:tc>
          <w:tcPr>
            <w:tcW w:w="1200" w:type="dxa"/>
          </w:tcPr>
          <w:p w14:paraId="122B83F5" w14:textId="77777777" w:rsidR="00FF0244" w:rsidRPr="007B6B11" w:rsidRDefault="00FF0244" w:rsidP="004E02BE">
            <w:pPr>
              <w:pStyle w:val="Tabelazwyky"/>
            </w:pPr>
            <w:r w:rsidRPr="007B6B11">
              <w:t>1..1</w:t>
            </w:r>
          </w:p>
        </w:tc>
      </w:tr>
      <w:tr w:rsidR="00FF0244" w:rsidRPr="007B6B11" w14:paraId="4AEEDD29" w14:textId="77777777" w:rsidTr="006362AD">
        <w:trPr>
          <w:trHeight w:val="213"/>
        </w:trPr>
        <w:tc>
          <w:tcPr>
            <w:tcW w:w="1788" w:type="dxa"/>
          </w:tcPr>
          <w:p w14:paraId="73DD6FC6" w14:textId="77777777" w:rsidR="00FF0244" w:rsidRPr="007B6B11" w:rsidRDefault="00FF0244" w:rsidP="004E02BE">
            <w:pPr>
              <w:pStyle w:val="Tabelazwyky"/>
            </w:pPr>
            <w:r w:rsidRPr="007B6B11">
              <w:lastRenderedPageBreak/>
              <w:t>period</w:t>
            </w:r>
          </w:p>
        </w:tc>
        <w:tc>
          <w:tcPr>
            <w:tcW w:w="3360" w:type="dxa"/>
          </w:tcPr>
          <w:p w14:paraId="1115F3F9" w14:textId="77777777" w:rsidR="00FF0244" w:rsidRPr="007B6B11" w:rsidRDefault="00FF0244" w:rsidP="004E02BE">
            <w:pPr>
              <w:pStyle w:val="Tabelazwyky"/>
            </w:pPr>
            <w:r w:rsidRPr="007B6B11">
              <w:t>Data w formacie miesiąc/ rok za jaki została złożona deklaracja.</w:t>
            </w:r>
          </w:p>
        </w:tc>
        <w:tc>
          <w:tcPr>
            <w:tcW w:w="840" w:type="dxa"/>
          </w:tcPr>
          <w:p w14:paraId="123D4072" w14:textId="77777777" w:rsidR="00FF0244" w:rsidRPr="007B6B11" w:rsidRDefault="00FF0244" w:rsidP="004E02BE">
            <w:pPr>
              <w:pStyle w:val="Tabelazwyky"/>
            </w:pPr>
            <w:r w:rsidRPr="007B6B11">
              <w:t>2, 3</w:t>
            </w:r>
          </w:p>
        </w:tc>
        <w:tc>
          <w:tcPr>
            <w:tcW w:w="2040" w:type="dxa"/>
          </w:tcPr>
          <w:p w14:paraId="52DE169A" w14:textId="77777777" w:rsidR="00FF0244" w:rsidRPr="007B6B11" w:rsidRDefault="00FF0244" w:rsidP="004E02BE">
            <w:pPr>
              <w:pStyle w:val="Tabelazwyky"/>
            </w:pPr>
            <w:r w:rsidRPr="007B6B11">
              <w:t>ZPeriod</w:t>
            </w:r>
          </w:p>
          <w:p w14:paraId="2D15ECD6" w14:textId="77777777" w:rsidR="00FF0244" w:rsidRPr="007B6B11" w:rsidRDefault="00FF0244" w:rsidP="004E02BE">
            <w:pPr>
              <w:pStyle w:val="Tabelazwyky"/>
            </w:pPr>
            <w:r w:rsidRPr="007B6B11">
              <w:t>Patrz reguła R1; R2</w:t>
            </w:r>
          </w:p>
        </w:tc>
        <w:tc>
          <w:tcPr>
            <w:tcW w:w="1200" w:type="dxa"/>
          </w:tcPr>
          <w:p w14:paraId="3D2B8DE2" w14:textId="77777777" w:rsidR="00FF0244" w:rsidRPr="007B6B11" w:rsidRDefault="00FF0244" w:rsidP="004E02BE">
            <w:pPr>
              <w:pStyle w:val="Tabelazwyky"/>
            </w:pPr>
            <w:r w:rsidRPr="007B6B11">
              <w:t>1..1</w:t>
            </w:r>
          </w:p>
        </w:tc>
      </w:tr>
      <w:tr w:rsidR="0053238D" w:rsidRPr="007B6B11" w14:paraId="05C78194" w14:textId="77777777" w:rsidTr="006362AD">
        <w:trPr>
          <w:trHeight w:val="213"/>
        </w:trPr>
        <w:tc>
          <w:tcPr>
            <w:tcW w:w="1788" w:type="dxa"/>
          </w:tcPr>
          <w:p w14:paraId="7CBD49CE" w14:textId="77777777" w:rsidR="0053238D" w:rsidRPr="007B6B11" w:rsidRDefault="0053238D" w:rsidP="004E02BE">
            <w:pPr>
              <w:pStyle w:val="Tabelazwyky"/>
            </w:pPr>
            <w:r w:rsidRPr="007B6B11">
              <w:t>CalculOfAmountOfExciseDuty</w:t>
            </w:r>
          </w:p>
        </w:tc>
        <w:tc>
          <w:tcPr>
            <w:tcW w:w="3360" w:type="dxa"/>
          </w:tcPr>
          <w:p w14:paraId="04C565B1" w14:textId="77777777" w:rsidR="0053238D" w:rsidRPr="007B6B11" w:rsidRDefault="0053238D" w:rsidP="004E02BE">
            <w:pPr>
              <w:pStyle w:val="Tabelazwyky"/>
            </w:pPr>
            <w:r w:rsidRPr="007B6B11">
              <w:t>Wysokość podatku akcyzowego</w:t>
            </w:r>
          </w:p>
        </w:tc>
        <w:tc>
          <w:tcPr>
            <w:tcW w:w="840" w:type="dxa"/>
          </w:tcPr>
          <w:p w14:paraId="23DAE289" w14:textId="77777777" w:rsidR="0053238D" w:rsidRPr="007B6B11" w:rsidRDefault="0053238D" w:rsidP="004E02BE">
            <w:pPr>
              <w:pStyle w:val="Tabelazwyky"/>
            </w:pPr>
            <w:r w:rsidRPr="007B6B11">
              <w:t>B</w:t>
            </w:r>
          </w:p>
        </w:tc>
        <w:tc>
          <w:tcPr>
            <w:tcW w:w="2040" w:type="dxa"/>
          </w:tcPr>
          <w:p w14:paraId="47434E26" w14:textId="5C8CD355" w:rsidR="0053238D" w:rsidRPr="007B6B11" w:rsidRDefault="0053238D" w:rsidP="004E02BE">
            <w:pPr>
              <w:pStyle w:val="Tabelazwyky"/>
            </w:pPr>
            <w:r w:rsidRPr="007B6B11">
              <w:t xml:space="preserve">CalculOfAmountOfExciseDuty Type </w:t>
            </w:r>
          </w:p>
        </w:tc>
        <w:tc>
          <w:tcPr>
            <w:tcW w:w="1200" w:type="dxa"/>
          </w:tcPr>
          <w:p w14:paraId="7C19D32E" w14:textId="77777777" w:rsidR="0053238D" w:rsidRPr="007B6B11" w:rsidRDefault="0053238D" w:rsidP="004E02BE">
            <w:pPr>
              <w:pStyle w:val="Tabelazwyky"/>
            </w:pPr>
            <w:r w:rsidRPr="007B6B11">
              <w:t>1..1</w:t>
            </w:r>
          </w:p>
        </w:tc>
      </w:tr>
      <w:tr w:rsidR="006362AD" w:rsidRPr="007B6B11" w14:paraId="67DE6192" w14:textId="77777777" w:rsidTr="006362AD">
        <w:trPr>
          <w:trHeight w:val="213"/>
        </w:trPr>
        <w:tc>
          <w:tcPr>
            <w:tcW w:w="1788" w:type="dxa"/>
          </w:tcPr>
          <w:p w14:paraId="2B1A8182" w14:textId="77777777" w:rsidR="006362AD" w:rsidRPr="007B6B11" w:rsidRDefault="006362AD" w:rsidP="004E02BE">
            <w:pPr>
              <w:pStyle w:val="Tabelazwyky"/>
            </w:pPr>
            <w:r w:rsidRPr="007B6B11">
              <w:t>Items</w:t>
            </w:r>
          </w:p>
        </w:tc>
        <w:tc>
          <w:tcPr>
            <w:tcW w:w="3360" w:type="dxa"/>
          </w:tcPr>
          <w:p w14:paraId="32E7160B" w14:textId="77777777" w:rsidR="006362AD" w:rsidRPr="007B6B11" w:rsidRDefault="006362AD" w:rsidP="004E02BE">
            <w:pPr>
              <w:pStyle w:val="Tabelazwyky"/>
            </w:pPr>
            <w:r w:rsidRPr="007B6B11">
              <w:t>Obliczenie wysokości podatku akcyzowego od samochodów osobowych.</w:t>
            </w:r>
          </w:p>
        </w:tc>
        <w:tc>
          <w:tcPr>
            <w:tcW w:w="840" w:type="dxa"/>
          </w:tcPr>
          <w:p w14:paraId="66457837" w14:textId="77777777" w:rsidR="006362AD" w:rsidRPr="007B6B11" w:rsidRDefault="006362AD" w:rsidP="004E02BE">
            <w:pPr>
              <w:pStyle w:val="Tabelazwyky"/>
            </w:pPr>
            <w:r w:rsidRPr="007B6B11">
              <w:t>C</w:t>
            </w:r>
          </w:p>
        </w:tc>
        <w:tc>
          <w:tcPr>
            <w:tcW w:w="2040" w:type="dxa"/>
          </w:tcPr>
          <w:p w14:paraId="1221B61E" w14:textId="77777777" w:rsidR="006362AD" w:rsidRPr="007B6B11" w:rsidRDefault="006362AD" w:rsidP="004E02BE">
            <w:pPr>
              <w:pStyle w:val="Tabelazwyky"/>
            </w:pPr>
            <w:r w:rsidRPr="007B6B11">
              <w:t>ItemsType</w:t>
            </w:r>
          </w:p>
        </w:tc>
        <w:tc>
          <w:tcPr>
            <w:tcW w:w="1200" w:type="dxa"/>
          </w:tcPr>
          <w:p w14:paraId="32545219" w14:textId="3B990224" w:rsidR="006362AD" w:rsidRPr="007B6B11" w:rsidRDefault="006362AD" w:rsidP="004E02BE">
            <w:pPr>
              <w:pStyle w:val="Tabelazwyky"/>
            </w:pPr>
            <w:r w:rsidRPr="007B6B11">
              <w:t>1..1</w:t>
            </w:r>
          </w:p>
        </w:tc>
      </w:tr>
    </w:tbl>
    <w:p w14:paraId="6E75B8A0" w14:textId="0CDA74DB" w:rsidR="00104784" w:rsidRPr="007B6B11" w:rsidRDefault="00104784" w:rsidP="004E02BE">
      <w:pPr>
        <w:pStyle w:val="Z2PodpisRysunkuTabeli"/>
      </w:pPr>
      <w:bookmarkStart w:id="339" w:name="_Toc97503898"/>
      <w:bookmarkStart w:id="340" w:name="_Toc183172150"/>
      <w:r w:rsidRPr="007B6B11">
        <w:t xml:space="preserve">Rysunek </w:t>
      </w:r>
      <w:r w:rsidR="00E354C5">
        <w:fldChar w:fldCharType="begin"/>
      </w:r>
      <w:r w:rsidR="00E354C5">
        <w:instrText xml:space="preserve"> SEQ Rysunek \* ARABIC </w:instrText>
      </w:r>
      <w:r w:rsidR="00E354C5">
        <w:fldChar w:fldCharType="separate"/>
      </w:r>
      <w:r w:rsidR="006D48AD">
        <w:rPr>
          <w:noProof/>
        </w:rPr>
        <w:t>44</w:t>
      </w:r>
      <w:r w:rsidR="00E354C5">
        <w:fldChar w:fldCharType="end"/>
      </w:r>
      <w:r w:rsidRPr="007B6B11">
        <w:t>. Struktura &lt;HeaderType&gt;, nagłówka załącznika AKC-4E.</w:t>
      </w:r>
      <w:bookmarkEnd w:id="339"/>
      <w:bookmarkEnd w:id="340"/>
    </w:p>
    <w:p w14:paraId="30F17936" w14:textId="73654134" w:rsidR="00FF0244" w:rsidRPr="007B6B11" w:rsidRDefault="006362AD" w:rsidP="004E02BE">
      <w:r w:rsidRPr="007B6B11">
        <w:rPr>
          <w:noProof/>
        </w:rPr>
        <w:drawing>
          <wp:inline distT="0" distB="0" distL="0" distR="0" wp14:anchorId="01BC2B85" wp14:editId="4E375C8D">
            <wp:extent cx="5753100" cy="3378200"/>
            <wp:effectExtent l="19050" t="19050" r="19050" b="12700"/>
            <wp:docPr id="10" name="Obraz 10" descr="Rysunek przedstawia strukturę &lt;HeaderType&gt;, nagłówk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Rysunek przedstawia strukturę &lt;HeaderType&gt;, nagłówka załącznika AKC-4E."/>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100" cy="3378200"/>
                    </a:xfrm>
                    <a:prstGeom prst="rect">
                      <a:avLst/>
                    </a:prstGeom>
                    <a:noFill/>
                    <a:ln>
                      <a:solidFill>
                        <a:schemeClr val="tx1"/>
                      </a:solidFill>
                    </a:ln>
                  </pic:spPr>
                </pic:pic>
              </a:graphicData>
            </a:graphic>
          </wp:inline>
        </w:drawing>
      </w:r>
    </w:p>
    <w:p w14:paraId="0033694E" w14:textId="0CE3FAF0" w:rsidR="0053238D" w:rsidRPr="007B6B11" w:rsidRDefault="0053238D" w:rsidP="004E02BE">
      <w:pPr>
        <w:pStyle w:val="Z2PodpisRysunkuTabeli"/>
      </w:pPr>
      <w:bookmarkStart w:id="341" w:name="_Toc183172029"/>
      <w:r w:rsidRPr="007B6B11">
        <w:t xml:space="preserve">Tabela </w:t>
      </w:r>
      <w:r w:rsidR="00E354C5">
        <w:fldChar w:fldCharType="begin"/>
      </w:r>
      <w:r w:rsidR="00E354C5">
        <w:instrText xml:space="preserve"> SEQ Tabela \* ARABIC </w:instrText>
      </w:r>
      <w:r w:rsidR="00E354C5">
        <w:fldChar w:fldCharType="separate"/>
      </w:r>
      <w:r w:rsidR="006D48AD">
        <w:rPr>
          <w:noProof/>
        </w:rPr>
        <w:t>61</w:t>
      </w:r>
      <w:r w:rsidR="00E354C5">
        <w:fldChar w:fldCharType="end"/>
      </w:r>
      <w:r w:rsidRPr="007B6B11">
        <w:t xml:space="preserve">. Struktura &lt; </w:t>
      </w:r>
      <w:r w:rsidR="00152B06" w:rsidRPr="007B6B11">
        <w:t>CalculOfAmountOfExciseDuty</w:t>
      </w:r>
      <w:r w:rsidRPr="007B6B11">
        <w:t xml:space="preserve">Type &gt;, </w:t>
      </w:r>
      <w:r w:rsidR="00475529" w:rsidRPr="007B6B11">
        <w:t xml:space="preserve">Wysokość podatku akcyzowego dla </w:t>
      </w:r>
      <w:r w:rsidRPr="007B6B11">
        <w:t>załącznika AKC-4E</w:t>
      </w:r>
      <w:bookmarkEnd w:id="341"/>
    </w:p>
    <w:tbl>
      <w:tblPr>
        <w:tblStyle w:val="Tabela-Siatka"/>
        <w:tblW w:w="9209" w:type="dxa"/>
        <w:tblLayout w:type="fixed"/>
        <w:tblLook w:val="01E0" w:firstRow="1" w:lastRow="1" w:firstColumn="1" w:lastColumn="1" w:noHBand="0" w:noVBand="0"/>
      </w:tblPr>
      <w:tblGrid>
        <w:gridCol w:w="1838"/>
        <w:gridCol w:w="3119"/>
        <w:gridCol w:w="992"/>
        <w:gridCol w:w="1984"/>
        <w:gridCol w:w="1276"/>
      </w:tblGrid>
      <w:tr w:rsidR="0053238D" w:rsidRPr="007B6B11" w14:paraId="6E559025" w14:textId="77777777" w:rsidTr="00104784">
        <w:trPr>
          <w:trHeight w:val="213"/>
          <w:tblHeader/>
        </w:trPr>
        <w:tc>
          <w:tcPr>
            <w:tcW w:w="1838" w:type="dxa"/>
            <w:shd w:val="clear" w:color="auto" w:fill="D9D9D9" w:themeFill="background1" w:themeFillShade="D9"/>
          </w:tcPr>
          <w:p w14:paraId="23BCAF69" w14:textId="77777777" w:rsidR="0053238D" w:rsidRPr="007B6B11" w:rsidRDefault="0053238D" w:rsidP="004E02BE">
            <w:pPr>
              <w:pStyle w:val="naglowektabeli"/>
            </w:pPr>
            <w:r w:rsidRPr="007B6B11">
              <w:t xml:space="preserve">Nazwa </w:t>
            </w:r>
          </w:p>
        </w:tc>
        <w:tc>
          <w:tcPr>
            <w:tcW w:w="3119" w:type="dxa"/>
            <w:shd w:val="clear" w:color="auto" w:fill="D9D9D9" w:themeFill="background1" w:themeFillShade="D9"/>
          </w:tcPr>
          <w:p w14:paraId="18A203F9" w14:textId="77777777" w:rsidR="0053238D" w:rsidRPr="007B6B11" w:rsidRDefault="0053238D" w:rsidP="004E02BE">
            <w:pPr>
              <w:pStyle w:val="naglowektabeli"/>
            </w:pPr>
            <w:r w:rsidRPr="007B6B11">
              <w:t>Opis</w:t>
            </w:r>
          </w:p>
        </w:tc>
        <w:tc>
          <w:tcPr>
            <w:tcW w:w="992" w:type="dxa"/>
            <w:shd w:val="clear" w:color="auto" w:fill="D9D9D9" w:themeFill="background1" w:themeFillShade="D9"/>
          </w:tcPr>
          <w:p w14:paraId="1A7F1D1C" w14:textId="77777777" w:rsidR="0053238D" w:rsidRPr="007B6B11" w:rsidRDefault="0053238D" w:rsidP="004E02BE">
            <w:pPr>
              <w:pStyle w:val="naglowektabeli"/>
            </w:pPr>
            <w:r w:rsidRPr="007B6B11">
              <w:t>Nr pola</w:t>
            </w:r>
          </w:p>
        </w:tc>
        <w:tc>
          <w:tcPr>
            <w:tcW w:w="1984" w:type="dxa"/>
            <w:shd w:val="clear" w:color="auto" w:fill="D9D9D9" w:themeFill="background1" w:themeFillShade="D9"/>
          </w:tcPr>
          <w:p w14:paraId="198C70C0" w14:textId="77777777" w:rsidR="0053238D" w:rsidRPr="007B6B11" w:rsidRDefault="0053238D" w:rsidP="004E02BE">
            <w:pPr>
              <w:pStyle w:val="naglowektabeli"/>
            </w:pPr>
            <w:r w:rsidRPr="007B6B11">
              <w:t>Typ, reguły</w:t>
            </w:r>
          </w:p>
        </w:tc>
        <w:tc>
          <w:tcPr>
            <w:tcW w:w="1276" w:type="dxa"/>
            <w:shd w:val="clear" w:color="auto" w:fill="D9D9D9" w:themeFill="background1" w:themeFillShade="D9"/>
          </w:tcPr>
          <w:p w14:paraId="3BCE245B" w14:textId="77777777" w:rsidR="0053238D" w:rsidRPr="007B6B11" w:rsidRDefault="0053238D" w:rsidP="004E02BE">
            <w:pPr>
              <w:pStyle w:val="naglowektabeli"/>
            </w:pPr>
            <w:r w:rsidRPr="007B6B11">
              <w:t>Liczebność</w:t>
            </w:r>
          </w:p>
        </w:tc>
      </w:tr>
      <w:tr w:rsidR="0053238D" w:rsidRPr="007B6B11" w14:paraId="1DF13336" w14:textId="77777777" w:rsidTr="00821C26">
        <w:trPr>
          <w:trHeight w:val="213"/>
        </w:trPr>
        <w:tc>
          <w:tcPr>
            <w:tcW w:w="1838" w:type="dxa"/>
          </w:tcPr>
          <w:p w14:paraId="6387DA85" w14:textId="77777777" w:rsidR="0053238D" w:rsidRPr="007B6B11" w:rsidRDefault="0053238D" w:rsidP="004E02BE">
            <w:pPr>
              <w:pStyle w:val="Tabelazwyky"/>
            </w:pPr>
            <w:r w:rsidRPr="007B6B11">
              <w:t>totalAmountOfCalcTax</w:t>
            </w:r>
          </w:p>
        </w:tc>
        <w:tc>
          <w:tcPr>
            <w:tcW w:w="3119" w:type="dxa"/>
          </w:tcPr>
          <w:p w14:paraId="136F7091" w14:textId="77777777" w:rsidR="00475529" w:rsidRPr="007B6B11" w:rsidRDefault="0053238D" w:rsidP="004E02BE">
            <w:pPr>
              <w:pStyle w:val="Tabelazwyky"/>
            </w:pPr>
            <w:r w:rsidRPr="007B6B11">
              <w:t xml:space="preserve">Razem obliczony podatek. </w:t>
            </w:r>
          </w:p>
          <w:p w14:paraId="6DD6FC8D" w14:textId="339FC5AE" w:rsidR="0053238D" w:rsidRPr="007B6B11" w:rsidRDefault="00475529" w:rsidP="004E02BE">
            <w:pPr>
              <w:pStyle w:val="Tabelazwyky"/>
            </w:pPr>
            <w:r w:rsidRPr="007B6B11">
              <w:t>Kwota z pozycji 153</w:t>
            </w:r>
            <w:r w:rsidR="0053238D" w:rsidRPr="007B6B11">
              <w:t>.</w:t>
            </w:r>
          </w:p>
        </w:tc>
        <w:tc>
          <w:tcPr>
            <w:tcW w:w="992" w:type="dxa"/>
          </w:tcPr>
          <w:p w14:paraId="6BA39E10" w14:textId="3632D188" w:rsidR="0053238D" w:rsidRPr="007B6B11" w:rsidRDefault="00475529" w:rsidP="004E02BE">
            <w:pPr>
              <w:pStyle w:val="Tabelazwyky"/>
            </w:pPr>
            <w:r w:rsidRPr="007B6B11">
              <w:t>6</w:t>
            </w:r>
          </w:p>
        </w:tc>
        <w:tc>
          <w:tcPr>
            <w:tcW w:w="1984" w:type="dxa"/>
          </w:tcPr>
          <w:p w14:paraId="7EF3BAED" w14:textId="77777777" w:rsidR="0053238D" w:rsidRPr="007B6B11" w:rsidRDefault="0053238D" w:rsidP="004E02BE">
            <w:pPr>
              <w:pStyle w:val="Tabelazwyky"/>
            </w:pPr>
            <w:r w:rsidRPr="007B6B11">
              <w:t>ZAmountP</w:t>
            </w:r>
          </w:p>
          <w:p w14:paraId="675724AF" w14:textId="0D132D7E" w:rsidR="0053238D" w:rsidRPr="007B6B11" w:rsidRDefault="0053238D" w:rsidP="004E02BE">
            <w:pPr>
              <w:pStyle w:val="Tabelazwyky"/>
            </w:pPr>
            <w:r w:rsidRPr="007B6B11">
              <w:t>Patrz reguła</w:t>
            </w:r>
            <w:r w:rsidR="00152B06" w:rsidRPr="007B6B11">
              <w:t xml:space="preserve"> R</w:t>
            </w:r>
            <w:r w:rsidR="00042476" w:rsidRPr="007B6B11">
              <w:t>3</w:t>
            </w:r>
          </w:p>
        </w:tc>
        <w:tc>
          <w:tcPr>
            <w:tcW w:w="1276" w:type="dxa"/>
          </w:tcPr>
          <w:p w14:paraId="152740E4" w14:textId="77777777" w:rsidR="0053238D" w:rsidRPr="007B6B11" w:rsidRDefault="0053238D" w:rsidP="004E02BE">
            <w:pPr>
              <w:pStyle w:val="Tabelazwyky"/>
            </w:pPr>
            <w:r w:rsidRPr="007B6B11">
              <w:t>1..1</w:t>
            </w:r>
          </w:p>
        </w:tc>
      </w:tr>
      <w:tr w:rsidR="00475529" w:rsidRPr="007B6B11" w14:paraId="059732B5" w14:textId="77777777" w:rsidTr="00821C26">
        <w:trPr>
          <w:trHeight w:val="213"/>
        </w:trPr>
        <w:tc>
          <w:tcPr>
            <w:tcW w:w="1838" w:type="dxa"/>
          </w:tcPr>
          <w:p w14:paraId="1DDEDE19" w14:textId="77777777" w:rsidR="00475529" w:rsidRPr="007B6B11" w:rsidRDefault="00475529" w:rsidP="004E02BE">
            <w:pPr>
              <w:pStyle w:val="Tabelazwyky"/>
            </w:pPr>
            <w:r w:rsidRPr="007B6B11">
              <w:t>exemption</w:t>
            </w:r>
          </w:p>
        </w:tc>
        <w:tc>
          <w:tcPr>
            <w:tcW w:w="3119" w:type="dxa"/>
          </w:tcPr>
          <w:p w14:paraId="6C9E81E3" w14:textId="353E21AD" w:rsidR="00475529" w:rsidRPr="007B6B11" w:rsidRDefault="00475529" w:rsidP="004E02BE">
            <w:pPr>
              <w:pStyle w:val="Tabelazwyky"/>
            </w:pPr>
            <w:r w:rsidRPr="007B6B11">
              <w:t>Zwolnienia.</w:t>
            </w:r>
          </w:p>
          <w:p w14:paraId="09FB2CB8" w14:textId="34F4E917" w:rsidR="00475529" w:rsidRPr="007B6B11" w:rsidRDefault="00475529" w:rsidP="004E02BE">
            <w:pPr>
              <w:pStyle w:val="Tabelazwyky"/>
            </w:pPr>
            <w:r w:rsidRPr="007B6B11">
              <w:t>Suma kwot z poz. 8, 9 i 10.</w:t>
            </w:r>
          </w:p>
        </w:tc>
        <w:tc>
          <w:tcPr>
            <w:tcW w:w="992" w:type="dxa"/>
          </w:tcPr>
          <w:p w14:paraId="03EF34D6" w14:textId="76935710" w:rsidR="00475529" w:rsidRPr="007B6B11" w:rsidRDefault="00152B06" w:rsidP="004E02BE">
            <w:pPr>
              <w:pStyle w:val="Tabelazwyky"/>
            </w:pPr>
            <w:r w:rsidRPr="007B6B11">
              <w:t>7</w:t>
            </w:r>
          </w:p>
        </w:tc>
        <w:tc>
          <w:tcPr>
            <w:tcW w:w="1984" w:type="dxa"/>
          </w:tcPr>
          <w:p w14:paraId="0ACAACBE" w14:textId="77777777" w:rsidR="00475529" w:rsidRPr="007B6B11" w:rsidRDefault="00475529" w:rsidP="004E02BE">
            <w:pPr>
              <w:pStyle w:val="Tabelazwyky"/>
            </w:pPr>
            <w:r w:rsidRPr="007B6B11">
              <w:t>ZAmountP</w:t>
            </w:r>
          </w:p>
        </w:tc>
        <w:tc>
          <w:tcPr>
            <w:tcW w:w="1276" w:type="dxa"/>
          </w:tcPr>
          <w:p w14:paraId="1C51B4F1" w14:textId="77777777" w:rsidR="00475529" w:rsidRPr="007B6B11" w:rsidRDefault="00475529" w:rsidP="004E02BE">
            <w:pPr>
              <w:pStyle w:val="Tabelazwyky"/>
            </w:pPr>
            <w:r w:rsidRPr="007B6B11">
              <w:t>0..1</w:t>
            </w:r>
          </w:p>
        </w:tc>
      </w:tr>
      <w:tr w:rsidR="00152B06" w:rsidRPr="007B6B11" w14:paraId="47794493" w14:textId="77777777" w:rsidTr="00821C26">
        <w:trPr>
          <w:trHeight w:val="213"/>
        </w:trPr>
        <w:tc>
          <w:tcPr>
            <w:tcW w:w="1838" w:type="dxa"/>
          </w:tcPr>
          <w:p w14:paraId="2C4B23C1" w14:textId="399E7280" w:rsidR="00152B06" w:rsidRPr="007B6B11" w:rsidRDefault="00152B06" w:rsidP="004E02BE">
            <w:pPr>
              <w:pStyle w:val="Tabelazwyky"/>
            </w:pPr>
            <w:r w:rsidRPr="007B6B11">
              <w:t>exemptionArt109a</w:t>
            </w:r>
          </w:p>
        </w:tc>
        <w:tc>
          <w:tcPr>
            <w:tcW w:w="3119" w:type="dxa"/>
          </w:tcPr>
          <w:p w14:paraId="59A7748F" w14:textId="52A6918A" w:rsidR="00152B06" w:rsidRPr="007B6B11" w:rsidRDefault="00934E9F" w:rsidP="004E02BE">
            <w:pPr>
              <w:pStyle w:val="Tabelazwyky"/>
            </w:pPr>
            <w:r w:rsidRPr="007B6B11">
              <w:t>Z</w:t>
            </w:r>
            <w:r w:rsidR="00152B06" w:rsidRPr="007B6B11">
              <w:t>wolnienie od podatku akcyzowego samochodów osobowych na podstawie art. 109a ust. 1 ustawy</w:t>
            </w:r>
          </w:p>
        </w:tc>
        <w:tc>
          <w:tcPr>
            <w:tcW w:w="992" w:type="dxa"/>
          </w:tcPr>
          <w:p w14:paraId="082F7CCD" w14:textId="0D800836" w:rsidR="00152B06" w:rsidRPr="007B6B11" w:rsidRDefault="00152B06" w:rsidP="004E02BE">
            <w:pPr>
              <w:pStyle w:val="Tabelazwyky"/>
            </w:pPr>
            <w:r w:rsidRPr="007B6B11">
              <w:t>8</w:t>
            </w:r>
          </w:p>
        </w:tc>
        <w:tc>
          <w:tcPr>
            <w:tcW w:w="1984" w:type="dxa"/>
          </w:tcPr>
          <w:p w14:paraId="20D378B3" w14:textId="3D720526" w:rsidR="00152B06" w:rsidRPr="007B6B11" w:rsidRDefault="00152B06" w:rsidP="004E02BE">
            <w:pPr>
              <w:pStyle w:val="Tabelazwyky"/>
            </w:pPr>
            <w:r w:rsidRPr="007B6B11">
              <w:t>ZAmountP</w:t>
            </w:r>
          </w:p>
        </w:tc>
        <w:tc>
          <w:tcPr>
            <w:tcW w:w="1276" w:type="dxa"/>
          </w:tcPr>
          <w:p w14:paraId="6BCA35A7" w14:textId="725F5717" w:rsidR="00152B06" w:rsidRPr="007B6B11" w:rsidRDefault="00152B06" w:rsidP="004E02BE">
            <w:pPr>
              <w:pStyle w:val="Tabelazwyky"/>
            </w:pPr>
            <w:r w:rsidRPr="007B6B11">
              <w:t>0..1</w:t>
            </w:r>
          </w:p>
        </w:tc>
      </w:tr>
      <w:tr w:rsidR="00152B06" w:rsidRPr="007B6B11" w14:paraId="62CB8ABB" w14:textId="77777777" w:rsidTr="00821C26">
        <w:trPr>
          <w:trHeight w:val="213"/>
        </w:trPr>
        <w:tc>
          <w:tcPr>
            <w:tcW w:w="1838" w:type="dxa"/>
          </w:tcPr>
          <w:p w14:paraId="6FC6566B" w14:textId="3F32BEAD" w:rsidR="00152B06" w:rsidRPr="007B6B11" w:rsidRDefault="00152B06" w:rsidP="004E02BE">
            <w:pPr>
              <w:pStyle w:val="Tabelazwyky"/>
            </w:pPr>
            <w:r w:rsidRPr="007B6B11">
              <w:lastRenderedPageBreak/>
              <w:t>exemptionArt163a</w:t>
            </w:r>
          </w:p>
        </w:tc>
        <w:tc>
          <w:tcPr>
            <w:tcW w:w="3119" w:type="dxa"/>
          </w:tcPr>
          <w:p w14:paraId="26EE39BD" w14:textId="4381924F" w:rsidR="00152B06" w:rsidRPr="007B6B11" w:rsidRDefault="00152B06" w:rsidP="004E02BE">
            <w:pPr>
              <w:pStyle w:val="Tabelazwyky"/>
            </w:pPr>
            <w:r w:rsidRPr="007B6B11">
              <w:t>zwolnienie od podatku akcyzowego samochodów osobowych na podstawie art. 163a ust. 1 ustawy</w:t>
            </w:r>
          </w:p>
        </w:tc>
        <w:tc>
          <w:tcPr>
            <w:tcW w:w="992" w:type="dxa"/>
          </w:tcPr>
          <w:p w14:paraId="1C29CCAC" w14:textId="03C7BBCA" w:rsidR="00152B06" w:rsidRPr="007B6B11" w:rsidRDefault="00152B06" w:rsidP="004E02BE">
            <w:pPr>
              <w:pStyle w:val="Tabelazwyky"/>
            </w:pPr>
            <w:r w:rsidRPr="007B6B11">
              <w:t>9</w:t>
            </w:r>
          </w:p>
        </w:tc>
        <w:tc>
          <w:tcPr>
            <w:tcW w:w="1984" w:type="dxa"/>
          </w:tcPr>
          <w:p w14:paraId="0A9DA121" w14:textId="301AB234" w:rsidR="00152B06" w:rsidRPr="007B6B11" w:rsidRDefault="00152B06" w:rsidP="004E02BE">
            <w:pPr>
              <w:pStyle w:val="Tabelazwyky"/>
            </w:pPr>
            <w:r w:rsidRPr="007B6B11">
              <w:t>ZAmountP</w:t>
            </w:r>
          </w:p>
        </w:tc>
        <w:tc>
          <w:tcPr>
            <w:tcW w:w="1276" w:type="dxa"/>
          </w:tcPr>
          <w:p w14:paraId="5C3B1CC5" w14:textId="0D5E54D5" w:rsidR="00152B06" w:rsidRPr="007B6B11" w:rsidRDefault="00152B06" w:rsidP="004E02BE">
            <w:pPr>
              <w:pStyle w:val="Tabelazwyky"/>
            </w:pPr>
            <w:r w:rsidRPr="007B6B11">
              <w:t>0..1</w:t>
            </w:r>
          </w:p>
        </w:tc>
      </w:tr>
      <w:tr w:rsidR="00152B06" w:rsidRPr="007B6B11" w14:paraId="06FDC7CD" w14:textId="77777777" w:rsidTr="00821C26">
        <w:trPr>
          <w:trHeight w:val="213"/>
        </w:trPr>
        <w:tc>
          <w:tcPr>
            <w:tcW w:w="1838" w:type="dxa"/>
          </w:tcPr>
          <w:p w14:paraId="4FABC9E0" w14:textId="33E5500D" w:rsidR="00152B06" w:rsidRPr="007B6B11" w:rsidRDefault="00152B06" w:rsidP="004E02BE">
            <w:pPr>
              <w:pStyle w:val="Tabelazwyky"/>
            </w:pPr>
            <w:r w:rsidRPr="007B6B11">
              <w:t>exemptionOther</w:t>
            </w:r>
          </w:p>
        </w:tc>
        <w:tc>
          <w:tcPr>
            <w:tcW w:w="3119" w:type="dxa"/>
          </w:tcPr>
          <w:p w14:paraId="0C6C758A" w14:textId="36FBEF7D" w:rsidR="00152B06" w:rsidRPr="007B6B11" w:rsidRDefault="00152B06" w:rsidP="004E02BE">
            <w:pPr>
              <w:pStyle w:val="Tabelazwyky"/>
            </w:pPr>
            <w:r w:rsidRPr="007B6B11">
              <w:t>pozostałe zwolnienia od podatku akcyzowego samochodów osobowych</w:t>
            </w:r>
          </w:p>
        </w:tc>
        <w:tc>
          <w:tcPr>
            <w:tcW w:w="992" w:type="dxa"/>
          </w:tcPr>
          <w:p w14:paraId="37E5D679" w14:textId="4BA8DE09" w:rsidR="00152B06" w:rsidRPr="007B6B11" w:rsidRDefault="00152B06" w:rsidP="004E02BE">
            <w:pPr>
              <w:pStyle w:val="Tabelazwyky"/>
            </w:pPr>
            <w:r w:rsidRPr="007B6B11">
              <w:t>10</w:t>
            </w:r>
          </w:p>
        </w:tc>
        <w:tc>
          <w:tcPr>
            <w:tcW w:w="1984" w:type="dxa"/>
          </w:tcPr>
          <w:p w14:paraId="0761A14C" w14:textId="735D5000" w:rsidR="00152B06" w:rsidRPr="007B6B11" w:rsidRDefault="00152B06" w:rsidP="004E02BE">
            <w:pPr>
              <w:pStyle w:val="Tabelazwyky"/>
            </w:pPr>
            <w:r w:rsidRPr="007B6B11">
              <w:t>ZAmountP</w:t>
            </w:r>
          </w:p>
        </w:tc>
        <w:tc>
          <w:tcPr>
            <w:tcW w:w="1276" w:type="dxa"/>
          </w:tcPr>
          <w:p w14:paraId="4775A312" w14:textId="66287016" w:rsidR="00152B06" w:rsidRPr="007B6B11" w:rsidRDefault="00152B06" w:rsidP="004E02BE">
            <w:pPr>
              <w:pStyle w:val="Tabelazwyky"/>
            </w:pPr>
            <w:r w:rsidRPr="007B6B11">
              <w:t>0..1</w:t>
            </w:r>
          </w:p>
        </w:tc>
      </w:tr>
      <w:tr w:rsidR="00152B06" w:rsidRPr="007B6B11" w14:paraId="4BCCA124" w14:textId="77777777" w:rsidTr="00821C26">
        <w:trPr>
          <w:trHeight w:val="213"/>
        </w:trPr>
        <w:tc>
          <w:tcPr>
            <w:tcW w:w="1838" w:type="dxa"/>
          </w:tcPr>
          <w:p w14:paraId="1481033A" w14:textId="77777777" w:rsidR="00152B06" w:rsidRPr="007B6B11" w:rsidRDefault="00152B06" w:rsidP="004E02BE">
            <w:pPr>
              <w:pStyle w:val="Tabelazwyky"/>
            </w:pPr>
            <w:r w:rsidRPr="007B6B11">
              <w:t>reductions</w:t>
            </w:r>
          </w:p>
        </w:tc>
        <w:tc>
          <w:tcPr>
            <w:tcW w:w="3119" w:type="dxa"/>
          </w:tcPr>
          <w:p w14:paraId="346587C3" w14:textId="77777777" w:rsidR="00152B06" w:rsidRPr="007B6B11" w:rsidRDefault="00152B06" w:rsidP="004E02BE">
            <w:pPr>
              <w:pStyle w:val="Tabelazwyky"/>
            </w:pPr>
            <w:r w:rsidRPr="007B6B11">
              <w:t>Obniżenia</w:t>
            </w:r>
          </w:p>
        </w:tc>
        <w:tc>
          <w:tcPr>
            <w:tcW w:w="992" w:type="dxa"/>
          </w:tcPr>
          <w:p w14:paraId="36160674" w14:textId="3F4DC418" w:rsidR="00152B06" w:rsidRPr="007B6B11" w:rsidRDefault="00152B06" w:rsidP="004E02BE">
            <w:pPr>
              <w:pStyle w:val="Tabelazwyky"/>
            </w:pPr>
            <w:r w:rsidRPr="007B6B11">
              <w:t>11</w:t>
            </w:r>
          </w:p>
        </w:tc>
        <w:tc>
          <w:tcPr>
            <w:tcW w:w="1984" w:type="dxa"/>
          </w:tcPr>
          <w:p w14:paraId="060255FA" w14:textId="77777777" w:rsidR="00152B06" w:rsidRPr="007B6B11" w:rsidRDefault="00152B06" w:rsidP="004E02BE">
            <w:pPr>
              <w:pStyle w:val="Tabelazwyky"/>
            </w:pPr>
            <w:r w:rsidRPr="007B6B11">
              <w:t>ZAmountP</w:t>
            </w:r>
          </w:p>
        </w:tc>
        <w:tc>
          <w:tcPr>
            <w:tcW w:w="1276" w:type="dxa"/>
          </w:tcPr>
          <w:p w14:paraId="22A91663" w14:textId="77777777" w:rsidR="00152B06" w:rsidRPr="007B6B11" w:rsidRDefault="00152B06" w:rsidP="004E02BE">
            <w:pPr>
              <w:pStyle w:val="Tabelazwyky"/>
            </w:pPr>
            <w:r w:rsidRPr="007B6B11">
              <w:t>0..1</w:t>
            </w:r>
          </w:p>
        </w:tc>
      </w:tr>
      <w:tr w:rsidR="00152B06" w:rsidRPr="007B6B11" w14:paraId="0A961951" w14:textId="77777777" w:rsidTr="00821C26">
        <w:trPr>
          <w:trHeight w:val="213"/>
        </w:trPr>
        <w:tc>
          <w:tcPr>
            <w:tcW w:w="1838" w:type="dxa"/>
          </w:tcPr>
          <w:p w14:paraId="044EBF5E" w14:textId="77777777" w:rsidR="00152B06" w:rsidRPr="007B6B11" w:rsidRDefault="00152B06" w:rsidP="004E02BE">
            <w:pPr>
              <w:pStyle w:val="Tabelazwyky"/>
            </w:pPr>
            <w:r w:rsidRPr="007B6B11">
              <w:t>totalExemptionOfReductions</w:t>
            </w:r>
          </w:p>
        </w:tc>
        <w:tc>
          <w:tcPr>
            <w:tcW w:w="3119" w:type="dxa"/>
          </w:tcPr>
          <w:p w14:paraId="5C103218" w14:textId="77777777" w:rsidR="00152B06" w:rsidRPr="007B6B11" w:rsidRDefault="00152B06" w:rsidP="004E02BE">
            <w:pPr>
              <w:pStyle w:val="Tabelazwyky"/>
            </w:pPr>
            <w:r w:rsidRPr="007B6B11">
              <w:t>Razem Zwolnienia i obniżenia.</w:t>
            </w:r>
          </w:p>
          <w:p w14:paraId="745E9E5A" w14:textId="728F1F84" w:rsidR="00152B06" w:rsidRPr="007B6B11" w:rsidRDefault="00152B06" w:rsidP="004E02BE">
            <w:pPr>
              <w:pStyle w:val="Tabelazwyky"/>
            </w:pPr>
            <w:r w:rsidRPr="007B6B11">
              <w:t xml:space="preserve"> Suma kwot z poz. 7 i 11 nie może przekroczyć kwoty z poz. 6.</w:t>
            </w:r>
          </w:p>
        </w:tc>
        <w:tc>
          <w:tcPr>
            <w:tcW w:w="992" w:type="dxa"/>
          </w:tcPr>
          <w:p w14:paraId="6CEDE884" w14:textId="3CB61782" w:rsidR="00152B06" w:rsidRPr="007B6B11" w:rsidRDefault="00152B06" w:rsidP="004E02BE">
            <w:pPr>
              <w:pStyle w:val="Tabelazwyky"/>
            </w:pPr>
            <w:r w:rsidRPr="007B6B11">
              <w:t>12</w:t>
            </w:r>
          </w:p>
        </w:tc>
        <w:tc>
          <w:tcPr>
            <w:tcW w:w="1984" w:type="dxa"/>
          </w:tcPr>
          <w:p w14:paraId="7DFDF9AC" w14:textId="77777777" w:rsidR="00152B06" w:rsidRPr="007B6B11" w:rsidRDefault="00152B06" w:rsidP="004E02BE">
            <w:pPr>
              <w:pStyle w:val="Tabelazwyky"/>
            </w:pPr>
            <w:r w:rsidRPr="007B6B11">
              <w:t>ZAmountP</w:t>
            </w:r>
          </w:p>
          <w:p w14:paraId="13604714" w14:textId="71693892" w:rsidR="00152B06" w:rsidRPr="007B6B11" w:rsidRDefault="00152B06" w:rsidP="004E02BE">
            <w:pPr>
              <w:pStyle w:val="Tabelazwyky"/>
            </w:pPr>
            <w:r w:rsidRPr="007B6B11">
              <w:t>Patrz reguła R</w:t>
            </w:r>
            <w:r w:rsidR="00422CC4" w:rsidRPr="007B6B11">
              <w:t>4</w:t>
            </w:r>
          </w:p>
        </w:tc>
        <w:tc>
          <w:tcPr>
            <w:tcW w:w="1276" w:type="dxa"/>
          </w:tcPr>
          <w:p w14:paraId="6F938D06" w14:textId="77777777" w:rsidR="00152B06" w:rsidRPr="007B6B11" w:rsidRDefault="00152B06" w:rsidP="004E02BE">
            <w:pPr>
              <w:pStyle w:val="Tabelazwyky"/>
            </w:pPr>
            <w:r w:rsidRPr="007B6B11">
              <w:t>0..1</w:t>
            </w:r>
          </w:p>
        </w:tc>
      </w:tr>
      <w:tr w:rsidR="00152B06" w:rsidRPr="007B6B11" w14:paraId="09D973B6" w14:textId="77777777" w:rsidTr="00821C26">
        <w:trPr>
          <w:trHeight w:val="213"/>
        </w:trPr>
        <w:tc>
          <w:tcPr>
            <w:tcW w:w="1838" w:type="dxa"/>
          </w:tcPr>
          <w:p w14:paraId="3C9D1513" w14:textId="77777777" w:rsidR="00152B06" w:rsidRPr="007B6B11" w:rsidRDefault="00152B06" w:rsidP="004E02BE">
            <w:pPr>
              <w:rPr>
                <w:rStyle w:val="pole"/>
                <w:rFonts w:ascii="Lato" w:hAnsi="Lato" w:cs="Open Sans"/>
                <w:lang w:val="pl-PL"/>
              </w:rPr>
            </w:pPr>
            <w:r w:rsidRPr="007B6B11">
              <w:rPr>
                <w:rStyle w:val="pole"/>
                <w:rFonts w:ascii="Lato" w:hAnsi="Lato" w:cs="Open Sans"/>
                <w:lang w:val="pl-PL"/>
              </w:rPr>
              <w:t>totalOfTax</w:t>
            </w:r>
          </w:p>
        </w:tc>
        <w:tc>
          <w:tcPr>
            <w:tcW w:w="3119" w:type="dxa"/>
          </w:tcPr>
          <w:p w14:paraId="713E4966" w14:textId="77777777" w:rsidR="00152B06" w:rsidRPr="007B6B11" w:rsidRDefault="00152B06" w:rsidP="004E02BE">
            <w:r w:rsidRPr="007B6B11">
              <w:t>Ogółem podatek</w:t>
            </w:r>
          </w:p>
        </w:tc>
        <w:tc>
          <w:tcPr>
            <w:tcW w:w="992" w:type="dxa"/>
          </w:tcPr>
          <w:p w14:paraId="7D92C38A" w14:textId="032EC712" w:rsidR="00152B06" w:rsidRPr="007B6B11" w:rsidRDefault="00152B06" w:rsidP="004E02BE">
            <w:r w:rsidRPr="007B6B11">
              <w:t>13</w:t>
            </w:r>
          </w:p>
        </w:tc>
        <w:tc>
          <w:tcPr>
            <w:tcW w:w="1984" w:type="dxa"/>
          </w:tcPr>
          <w:p w14:paraId="02647E25" w14:textId="77777777" w:rsidR="00152B06" w:rsidRPr="007B6B11" w:rsidRDefault="00152B06" w:rsidP="004E02BE">
            <w:pPr>
              <w:rPr>
                <w:rStyle w:val="pole"/>
                <w:rFonts w:ascii="Lato" w:hAnsi="Lato" w:cs="Open Sans"/>
                <w:lang w:val="pl-PL"/>
              </w:rPr>
            </w:pPr>
            <w:r w:rsidRPr="007B6B11">
              <w:rPr>
                <w:rStyle w:val="pole"/>
                <w:rFonts w:ascii="Lato" w:hAnsi="Lato" w:cs="Open Sans"/>
                <w:lang w:val="pl-PL"/>
              </w:rPr>
              <w:t>ZAmountP</w:t>
            </w:r>
          </w:p>
          <w:p w14:paraId="64481267" w14:textId="77777777" w:rsidR="00152B06" w:rsidRPr="007B6B11" w:rsidRDefault="00152B06" w:rsidP="004E02BE">
            <w:pPr>
              <w:rPr>
                <w:rStyle w:val="poleodsylacz"/>
                <w:rFonts w:ascii="Lato" w:hAnsi="Lato" w:cs="Open Sans"/>
                <w:lang w:val="pl-PL"/>
              </w:rPr>
            </w:pPr>
            <w:r w:rsidRPr="007B6B11">
              <w:t>Patrz reguła R12</w:t>
            </w:r>
          </w:p>
        </w:tc>
        <w:tc>
          <w:tcPr>
            <w:tcW w:w="1276" w:type="dxa"/>
          </w:tcPr>
          <w:p w14:paraId="3BF6E5C4" w14:textId="77777777" w:rsidR="00152B06" w:rsidRPr="007B6B11" w:rsidRDefault="00152B06" w:rsidP="004E02BE">
            <w:r w:rsidRPr="007B6B11">
              <w:t>1..1</w:t>
            </w:r>
          </w:p>
        </w:tc>
      </w:tr>
    </w:tbl>
    <w:p w14:paraId="16690481" w14:textId="2462F53A" w:rsidR="00104784" w:rsidRPr="007B6B11" w:rsidRDefault="00104784" w:rsidP="004E02BE">
      <w:pPr>
        <w:pStyle w:val="Z2PodpisRysunkuTabeli"/>
      </w:pPr>
      <w:bookmarkStart w:id="342" w:name="_Toc97503899"/>
      <w:bookmarkStart w:id="343" w:name="_Toc183172151"/>
      <w:r w:rsidRPr="007B6B11">
        <w:t xml:space="preserve">Rysunek </w:t>
      </w:r>
      <w:r w:rsidR="00E354C5">
        <w:fldChar w:fldCharType="begin"/>
      </w:r>
      <w:r w:rsidR="00E354C5">
        <w:instrText xml:space="preserve"> SEQ Rysunek \* ARABIC </w:instrText>
      </w:r>
      <w:r w:rsidR="00E354C5">
        <w:fldChar w:fldCharType="separate"/>
      </w:r>
      <w:r w:rsidR="006D48AD">
        <w:rPr>
          <w:noProof/>
        </w:rPr>
        <w:t>45</w:t>
      </w:r>
      <w:r w:rsidR="00E354C5">
        <w:fldChar w:fldCharType="end"/>
      </w:r>
      <w:r w:rsidRPr="007B6B11">
        <w:t>. Struktura &lt;</w:t>
      </w:r>
      <w:r w:rsidRPr="007B6B11">
        <w:rPr>
          <w:b/>
        </w:rPr>
        <w:t xml:space="preserve"> </w:t>
      </w:r>
      <w:r w:rsidRPr="007B6B11">
        <w:t>CalculOfAmountOfExciseDuty</w:t>
      </w:r>
      <w:r w:rsidRPr="007B6B11">
        <w:rPr>
          <w:b/>
        </w:rPr>
        <w:t>Type</w:t>
      </w:r>
      <w:r w:rsidRPr="007B6B11">
        <w:t xml:space="preserve"> &gt;, Wysokość podatku akcyzowego dla załącznika AKC-4E.</w:t>
      </w:r>
      <w:bookmarkEnd w:id="342"/>
      <w:bookmarkEnd w:id="343"/>
    </w:p>
    <w:p w14:paraId="1AC075F7" w14:textId="1711D151" w:rsidR="00152B06" w:rsidRPr="007B6B11" w:rsidRDefault="00A71E0A" w:rsidP="004E02BE">
      <w:r w:rsidRPr="007B6B11">
        <w:rPr>
          <w:noProof/>
        </w:rPr>
        <w:drawing>
          <wp:inline distT="0" distB="0" distL="0" distR="0" wp14:anchorId="40D4BDAA" wp14:editId="6CEA4F8B">
            <wp:extent cx="4140200" cy="1974850"/>
            <wp:effectExtent l="0" t="0" r="0" b="6350"/>
            <wp:docPr id="15" name="Obraz 15" descr="Rysunek przedstawia strukturę  &lt; CalculOfAmountOfExciseDutyType &gt;, Wysokość podatku akcyzowego dl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Rysunek przedstawia strukturę  &lt; CalculOfAmountOfExciseDutyType &gt;, Wysokość podatku akcyzowego dla załącznika AKC-4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40200" cy="1974850"/>
                    </a:xfrm>
                    <a:prstGeom prst="rect">
                      <a:avLst/>
                    </a:prstGeom>
                    <a:noFill/>
                    <a:ln>
                      <a:noFill/>
                    </a:ln>
                  </pic:spPr>
                </pic:pic>
              </a:graphicData>
            </a:graphic>
          </wp:inline>
        </w:drawing>
      </w:r>
    </w:p>
    <w:p w14:paraId="49F8370C" w14:textId="295B9695" w:rsidR="00152B06" w:rsidRPr="007B6B11" w:rsidRDefault="00152B06" w:rsidP="004E02BE">
      <w:pPr>
        <w:pStyle w:val="Z2PodpisRysunkuTabeli"/>
      </w:pPr>
      <w:bookmarkStart w:id="344" w:name="_Toc183172030"/>
      <w:r w:rsidRPr="007B6B11">
        <w:t xml:space="preserve">Tabela </w:t>
      </w:r>
      <w:r w:rsidR="00E354C5">
        <w:fldChar w:fldCharType="begin"/>
      </w:r>
      <w:r w:rsidR="00E354C5">
        <w:instrText xml:space="preserve"> SEQ Tabela \* ARABIC </w:instrText>
      </w:r>
      <w:r w:rsidR="00E354C5">
        <w:fldChar w:fldCharType="separate"/>
      </w:r>
      <w:r w:rsidR="006D48AD">
        <w:rPr>
          <w:noProof/>
        </w:rPr>
        <w:t>62</w:t>
      </w:r>
      <w:r w:rsidR="00E354C5">
        <w:fldChar w:fldCharType="end"/>
      </w:r>
      <w:r w:rsidRPr="007B6B11">
        <w:t xml:space="preserve">. Struktura &lt;ItemsType&gt;, Obliczenie wysokości podatku akcyzowego od </w:t>
      </w:r>
      <w:r w:rsidR="006B0C80" w:rsidRPr="007B6B11">
        <w:t>samochodów osobowych</w:t>
      </w:r>
      <w:r w:rsidRPr="007B6B11">
        <w:t xml:space="preserve"> (podsumowanie pozycji) załącznika AKC-4</w:t>
      </w:r>
      <w:r w:rsidR="006B0C80" w:rsidRPr="007B6B11">
        <w:t>E</w:t>
      </w:r>
      <w:bookmarkEnd w:id="344"/>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152B06" w:rsidRPr="007B6B11" w14:paraId="2933413C" w14:textId="77777777" w:rsidTr="00104784">
        <w:trPr>
          <w:trHeight w:val="213"/>
          <w:tblHeader/>
        </w:trPr>
        <w:tc>
          <w:tcPr>
            <w:tcW w:w="1788" w:type="dxa"/>
            <w:shd w:val="clear" w:color="auto" w:fill="D9D9D9" w:themeFill="background1" w:themeFillShade="D9"/>
          </w:tcPr>
          <w:p w14:paraId="347A710C" w14:textId="77777777" w:rsidR="00152B06" w:rsidRPr="007B6B11" w:rsidRDefault="00152B06" w:rsidP="004E02BE">
            <w:pPr>
              <w:pStyle w:val="naglowektabeli"/>
            </w:pPr>
            <w:r w:rsidRPr="007B6B11">
              <w:t xml:space="preserve">Nazwa </w:t>
            </w:r>
          </w:p>
        </w:tc>
        <w:tc>
          <w:tcPr>
            <w:tcW w:w="3360" w:type="dxa"/>
            <w:shd w:val="clear" w:color="auto" w:fill="D9D9D9" w:themeFill="background1" w:themeFillShade="D9"/>
          </w:tcPr>
          <w:p w14:paraId="584FBAB1" w14:textId="77777777" w:rsidR="00152B06" w:rsidRPr="007B6B11" w:rsidRDefault="00152B06" w:rsidP="004E02BE">
            <w:pPr>
              <w:pStyle w:val="naglowektabeli"/>
            </w:pPr>
            <w:r w:rsidRPr="007B6B11">
              <w:t>Opis</w:t>
            </w:r>
          </w:p>
        </w:tc>
        <w:tc>
          <w:tcPr>
            <w:tcW w:w="840" w:type="dxa"/>
            <w:shd w:val="clear" w:color="auto" w:fill="D9D9D9" w:themeFill="background1" w:themeFillShade="D9"/>
          </w:tcPr>
          <w:p w14:paraId="05B9F045" w14:textId="77777777" w:rsidR="00152B06" w:rsidRPr="007B6B11" w:rsidRDefault="00152B06" w:rsidP="004E02BE">
            <w:pPr>
              <w:pStyle w:val="naglowektabeli"/>
            </w:pPr>
            <w:r w:rsidRPr="007B6B11">
              <w:t>Nr pola</w:t>
            </w:r>
          </w:p>
        </w:tc>
        <w:tc>
          <w:tcPr>
            <w:tcW w:w="2040" w:type="dxa"/>
            <w:shd w:val="clear" w:color="auto" w:fill="D9D9D9" w:themeFill="background1" w:themeFillShade="D9"/>
          </w:tcPr>
          <w:p w14:paraId="494343FC" w14:textId="77777777" w:rsidR="00152B06" w:rsidRPr="007B6B11" w:rsidRDefault="00152B06" w:rsidP="004E02BE">
            <w:pPr>
              <w:pStyle w:val="naglowektabeli"/>
            </w:pPr>
            <w:r w:rsidRPr="007B6B11">
              <w:t>Typ, reguły</w:t>
            </w:r>
          </w:p>
        </w:tc>
        <w:tc>
          <w:tcPr>
            <w:tcW w:w="1200" w:type="dxa"/>
            <w:shd w:val="clear" w:color="auto" w:fill="D9D9D9" w:themeFill="background1" w:themeFillShade="D9"/>
          </w:tcPr>
          <w:p w14:paraId="3493E7E0" w14:textId="77777777" w:rsidR="00152B06" w:rsidRPr="007B6B11" w:rsidRDefault="00152B06" w:rsidP="004E02BE">
            <w:pPr>
              <w:pStyle w:val="naglowektabeli"/>
            </w:pPr>
            <w:r w:rsidRPr="007B6B11">
              <w:t>Liczebność</w:t>
            </w:r>
          </w:p>
        </w:tc>
      </w:tr>
      <w:tr w:rsidR="00152B06" w:rsidRPr="007B6B11" w14:paraId="67C3F85E" w14:textId="77777777" w:rsidTr="00152B06">
        <w:trPr>
          <w:trHeight w:val="213"/>
        </w:trPr>
        <w:tc>
          <w:tcPr>
            <w:tcW w:w="1788" w:type="dxa"/>
          </w:tcPr>
          <w:p w14:paraId="2E5A71DD" w14:textId="77777777" w:rsidR="00152B06" w:rsidRPr="007B6B11" w:rsidRDefault="00152B06" w:rsidP="004E02BE">
            <w:pPr>
              <w:pStyle w:val="Tabelazwyky"/>
            </w:pPr>
            <w:r w:rsidRPr="007B6B11">
              <w:t>exportNumberOfGoods</w:t>
            </w:r>
          </w:p>
        </w:tc>
        <w:tc>
          <w:tcPr>
            <w:tcW w:w="3360" w:type="dxa"/>
          </w:tcPr>
          <w:p w14:paraId="5ECF07AC" w14:textId="77777777" w:rsidR="00152B06" w:rsidRPr="007B6B11" w:rsidRDefault="00152B06" w:rsidP="004E02BE">
            <w:pPr>
              <w:pStyle w:val="Tabelazwyky"/>
            </w:pPr>
            <w:r w:rsidRPr="007B6B11">
              <w:t>Sprzedaż na eksport: Ilość samochodów objętych podatkiem akcyzowym.</w:t>
            </w:r>
          </w:p>
        </w:tc>
        <w:tc>
          <w:tcPr>
            <w:tcW w:w="840" w:type="dxa"/>
          </w:tcPr>
          <w:p w14:paraId="476629E6" w14:textId="2C869FE0" w:rsidR="00152B06" w:rsidRPr="007B6B11" w:rsidRDefault="00152B06" w:rsidP="004E02BE">
            <w:pPr>
              <w:pStyle w:val="Tabelazwyky"/>
            </w:pPr>
            <w:r w:rsidRPr="007B6B11">
              <w:t>1</w:t>
            </w:r>
            <w:r w:rsidR="00B41B51" w:rsidRPr="007B6B11">
              <w:t>47</w:t>
            </w:r>
          </w:p>
        </w:tc>
        <w:tc>
          <w:tcPr>
            <w:tcW w:w="2040" w:type="dxa"/>
          </w:tcPr>
          <w:p w14:paraId="35624348" w14:textId="77777777" w:rsidR="00152B06" w:rsidRPr="007B6B11" w:rsidRDefault="00152B06" w:rsidP="004E02BE">
            <w:pPr>
              <w:pStyle w:val="Tabelazwyky"/>
            </w:pPr>
            <w:r w:rsidRPr="007B6B11">
              <w:t>ZAmountP</w:t>
            </w:r>
          </w:p>
        </w:tc>
        <w:tc>
          <w:tcPr>
            <w:tcW w:w="1200" w:type="dxa"/>
          </w:tcPr>
          <w:p w14:paraId="15BBFC1F" w14:textId="77777777" w:rsidR="00152B06" w:rsidRPr="007B6B11" w:rsidRDefault="00152B06" w:rsidP="004E02BE">
            <w:pPr>
              <w:pStyle w:val="Tabelazwyky"/>
            </w:pPr>
            <w:r w:rsidRPr="007B6B11">
              <w:t>0..1</w:t>
            </w:r>
          </w:p>
        </w:tc>
      </w:tr>
      <w:tr w:rsidR="00152B06" w:rsidRPr="007B6B11" w14:paraId="613B972B" w14:textId="77777777" w:rsidTr="00152B06">
        <w:trPr>
          <w:trHeight w:val="213"/>
        </w:trPr>
        <w:tc>
          <w:tcPr>
            <w:tcW w:w="1788" w:type="dxa"/>
          </w:tcPr>
          <w:p w14:paraId="641C1672" w14:textId="77777777" w:rsidR="00152B06" w:rsidRPr="007B6B11" w:rsidRDefault="00152B06" w:rsidP="004E02BE">
            <w:pPr>
              <w:pStyle w:val="Tabelazwyky"/>
            </w:pPr>
            <w:r w:rsidRPr="007B6B11">
              <w:t>exportValueOfGoods</w:t>
            </w:r>
          </w:p>
        </w:tc>
        <w:tc>
          <w:tcPr>
            <w:tcW w:w="3360" w:type="dxa"/>
          </w:tcPr>
          <w:p w14:paraId="24960DA0" w14:textId="77777777" w:rsidR="00152B06" w:rsidRPr="007B6B11" w:rsidRDefault="00152B06" w:rsidP="004E02BE">
            <w:pPr>
              <w:pStyle w:val="Tabelazwyky"/>
            </w:pPr>
            <w:r w:rsidRPr="007B6B11">
              <w:t>Sprzedaż na eksport: Podstawa opodatkowania w zł.</w:t>
            </w:r>
          </w:p>
        </w:tc>
        <w:tc>
          <w:tcPr>
            <w:tcW w:w="840" w:type="dxa"/>
          </w:tcPr>
          <w:p w14:paraId="2B95706B" w14:textId="3A5AD00F" w:rsidR="00152B06" w:rsidRPr="007B6B11" w:rsidRDefault="00B41B51" w:rsidP="004E02BE">
            <w:pPr>
              <w:pStyle w:val="Tabelazwyky"/>
            </w:pPr>
            <w:r w:rsidRPr="007B6B11">
              <w:t>148</w:t>
            </w:r>
          </w:p>
        </w:tc>
        <w:tc>
          <w:tcPr>
            <w:tcW w:w="2040" w:type="dxa"/>
          </w:tcPr>
          <w:p w14:paraId="1F0682AE" w14:textId="42EC95FA" w:rsidR="00152B06" w:rsidRPr="007B6B11" w:rsidRDefault="00152B06" w:rsidP="004E02BE">
            <w:pPr>
              <w:pStyle w:val="Tabelazwyky"/>
            </w:pPr>
            <w:r w:rsidRPr="007B6B11">
              <w:t>ZAmount</w:t>
            </w:r>
            <w:r w:rsidR="006B0C80" w:rsidRPr="007B6B11">
              <w:t>P</w:t>
            </w:r>
          </w:p>
        </w:tc>
        <w:tc>
          <w:tcPr>
            <w:tcW w:w="1200" w:type="dxa"/>
          </w:tcPr>
          <w:p w14:paraId="57CFFD77" w14:textId="77777777" w:rsidR="00152B06" w:rsidRPr="007B6B11" w:rsidRDefault="00152B06" w:rsidP="004E02BE">
            <w:pPr>
              <w:pStyle w:val="Tabelazwyky"/>
            </w:pPr>
            <w:r w:rsidRPr="007B6B11">
              <w:t>0..1</w:t>
            </w:r>
          </w:p>
        </w:tc>
      </w:tr>
      <w:tr w:rsidR="00152B06" w:rsidRPr="007B6B11" w14:paraId="2A948027" w14:textId="77777777" w:rsidTr="00152B06">
        <w:trPr>
          <w:trHeight w:val="213"/>
        </w:trPr>
        <w:tc>
          <w:tcPr>
            <w:tcW w:w="1788" w:type="dxa"/>
          </w:tcPr>
          <w:p w14:paraId="46233DC3" w14:textId="77777777" w:rsidR="00152B06" w:rsidRPr="007B6B11" w:rsidRDefault="00152B06" w:rsidP="004E02BE">
            <w:pPr>
              <w:pStyle w:val="Tabelazwyky"/>
            </w:pPr>
            <w:r w:rsidRPr="007B6B11">
              <w:t>exportTaxRatePercentage</w:t>
            </w:r>
          </w:p>
        </w:tc>
        <w:tc>
          <w:tcPr>
            <w:tcW w:w="3360" w:type="dxa"/>
          </w:tcPr>
          <w:p w14:paraId="51054651" w14:textId="77777777" w:rsidR="00152B06" w:rsidRPr="007B6B11" w:rsidRDefault="00152B06" w:rsidP="004E02BE">
            <w:pPr>
              <w:pStyle w:val="Tabelazwyky"/>
            </w:pPr>
            <w:r w:rsidRPr="007B6B11">
              <w:t>Sprzedaż na eksport: Stawka podatku.</w:t>
            </w:r>
          </w:p>
        </w:tc>
        <w:tc>
          <w:tcPr>
            <w:tcW w:w="840" w:type="dxa"/>
          </w:tcPr>
          <w:p w14:paraId="52678185" w14:textId="565302C7" w:rsidR="00152B06" w:rsidRPr="007B6B11" w:rsidRDefault="00152B06" w:rsidP="004E02BE">
            <w:pPr>
              <w:pStyle w:val="Tabelazwyky"/>
            </w:pPr>
            <w:r w:rsidRPr="007B6B11">
              <w:t>1</w:t>
            </w:r>
            <w:r w:rsidR="00B41B51" w:rsidRPr="007B6B11">
              <w:t>49</w:t>
            </w:r>
          </w:p>
        </w:tc>
        <w:tc>
          <w:tcPr>
            <w:tcW w:w="2040" w:type="dxa"/>
          </w:tcPr>
          <w:p w14:paraId="67E09AF7" w14:textId="77777777" w:rsidR="00152B06" w:rsidRPr="007B6B11" w:rsidRDefault="00152B06" w:rsidP="004E02BE">
            <w:pPr>
              <w:pStyle w:val="Tabelazwyky"/>
            </w:pPr>
            <w:r w:rsidRPr="007B6B11">
              <w:t>ZPercentage</w:t>
            </w:r>
          </w:p>
        </w:tc>
        <w:tc>
          <w:tcPr>
            <w:tcW w:w="1200" w:type="dxa"/>
          </w:tcPr>
          <w:p w14:paraId="2EA5D2CB" w14:textId="77777777" w:rsidR="00152B06" w:rsidRPr="007B6B11" w:rsidRDefault="00152B06" w:rsidP="004E02BE">
            <w:pPr>
              <w:pStyle w:val="Tabelazwyky"/>
            </w:pPr>
            <w:r w:rsidRPr="007B6B11">
              <w:t>0..1</w:t>
            </w:r>
          </w:p>
        </w:tc>
      </w:tr>
      <w:tr w:rsidR="00152B06" w:rsidRPr="007B6B11" w14:paraId="1F3D2DF3" w14:textId="77777777" w:rsidTr="00152B06">
        <w:trPr>
          <w:trHeight w:val="213"/>
        </w:trPr>
        <w:tc>
          <w:tcPr>
            <w:tcW w:w="1788" w:type="dxa"/>
          </w:tcPr>
          <w:p w14:paraId="1E0519CF" w14:textId="77777777" w:rsidR="00152B06" w:rsidRPr="007B6B11" w:rsidRDefault="00152B06" w:rsidP="004E02BE">
            <w:pPr>
              <w:pStyle w:val="Tabelazwyky"/>
            </w:pPr>
            <w:r w:rsidRPr="007B6B11">
              <w:lastRenderedPageBreak/>
              <w:t>exportAmountOfTax</w:t>
            </w:r>
          </w:p>
        </w:tc>
        <w:tc>
          <w:tcPr>
            <w:tcW w:w="3360" w:type="dxa"/>
          </w:tcPr>
          <w:p w14:paraId="44BBD22C" w14:textId="1A26A020" w:rsidR="00152B06" w:rsidRPr="007B6B11" w:rsidRDefault="00152B06" w:rsidP="004E02BE">
            <w:pPr>
              <w:pStyle w:val="Tabelazwyky"/>
            </w:pPr>
            <w:r w:rsidRPr="007B6B11">
              <w:t xml:space="preserve">Sprzedaż na eksport: </w:t>
            </w:r>
            <w:r w:rsidR="00B41B51" w:rsidRPr="007B6B11">
              <w:t>Podatek akcyzowy</w:t>
            </w:r>
            <w:r w:rsidRPr="007B6B11">
              <w:t xml:space="preserve"> w zł.</w:t>
            </w:r>
          </w:p>
        </w:tc>
        <w:tc>
          <w:tcPr>
            <w:tcW w:w="840" w:type="dxa"/>
          </w:tcPr>
          <w:p w14:paraId="747AAFC2" w14:textId="2FFB8066" w:rsidR="00152B06" w:rsidRPr="007B6B11" w:rsidRDefault="00152B06" w:rsidP="004E02BE">
            <w:pPr>
              <w:pStyle w:val="Tabelazwyky"/>
            </w:pPr>
            <w:r w:rsidRPr="007B6B11">
              <w:t>1</w:t>
            </w:r>
            <w:r w:rsidR="00B41B51" w:rsidRPr="007B6B11">
              <w:t>50</w:t>
            </w:r>
          </w:p>
        </w:tc>
        <w:tc>
          <w:tcPr>
            <w:tcW w:w="2040" w:type="dxa"/>
          </w:tcPr>
          <w:p w14:paraId="21B59426" w14:textId="74BC857F" w:rsidR="00152B06" w:rsidRPr="007B6B11" w:rsidRDefault="00152B06" w:rsidP="004E02BE">
            <w:pPr>
              <w:pStyle w:val="Tabelazwyky"/>
            </w:pPr>
            <w:r w:rsidRPr="007B6B11">
              <w:t>ZAmount</w:t>
            </w:r>
            <w:r w:rsidR="00B41B51" w:rsidRPr="007B6B11">
              <w:t>P</w:t>
            </w:r>
          </w:p>
        </w:tc>
        <w:tc>
          <w:tcPr>
            <w:tcW w:w="1200" w:type="dxa"/>
          </w:tcPr>
          <w:p w14:paraId="4E013438" w14:textId="77777777" w:rsidR="00152B06" w:rsidRPr="007B6B11" w:rsidRDefault="00152B06" w:rsidP="004E02BE">
            <w:pPr>
              <w:pStyle w:val="Tabelazwyky"/>
            </w:pPr>
            <w:r w:rsidRPr="007B6B11">
              <w:t>0..1</w:t>
            </w:r>
          </w:p>
        </w:tc>
      </w:tr>
      <w:tr w:rsidR="00152B06" w:rsidRPr="007B6B11" w14:paraId="6E9D8930" w14:textId="77777777" w:rsidTr="00152B06">
        <w:trPr>
          <w:trHeight w:val="213"/>
        </w:trPr>
        <w:tc>
          <w:tcPr>
            <w:tcW w:w="1788" w:type="dxa"/>
          </w:tcPr>
          <w:p w14:paraId="09188272" w14:textId="77777777" w:rsidR="00152B06" w:rsidRPr="007B6B11" w:rsidRDefault="00152B06" w:rsidP="004E02BE">
            <w:pPr>
              <w:pStyle w:val="Tabelazwyky"/>
            </w:pPr>
            <w:r w:rsidRPr="007B6B11">
              <w:t>totalNumberOfGoods</w:t>
            </w:r>
          </w:p>
        </w:tc>
        <w:tc>
          <w:tcPr>
            <w:tcW w:w="3360" w:type="dxa"/>
          </w:tcPr>
          <w:p w14:paraId="0C51079D" w14:textId="77777777" w:rsidR="00152B06" w:rsidRPr="007B6B11" w:rsidRDefault="00152B06" w:rsidP="004E02BE">
            <w:pPr>
              <w:pStyle w:val="Tabelazwyky"/>
            </w:pPr>
            <w:r w:rsidRPr="007B6B11">
              <w:t>Razem: Ilość samochodów objętych podatkiem akcyzowym.</w:t>
            </w:r>
          </w:p>
        </w:tc>
        <w:tc>
          <w:tcPr>
            <w:tcW w:w="840" w:type="dxa"/>
          </w:tcPr>
          <w:p w14:paraId="1B9DCE5B" w14:textId="02FEB0D7" w:rsidR="00152B06" w:rsidRPr="007B6B11" w:rsidRDefault="00152B06" w:rsidP="004E02BE">
            <w:pPr>
              <w:pStyle w:val="Tabelazwyky"/>
            </w:pPr>
            <w:r w:rsidRPr="007B6B11">
              <w:t>1</w:t>
            </w:r>
            <w:r w:rsidR="00B41B51" w:rsidRPr="007B6B11">
              <w:t>51</w:t>
            </w:r>
          </w:p>
        </w:tc>
        <w:tc>
          <w:tcPr>
            <w:tcW w:w="2040" w:type="dxa"/>
          </w:tcPr>
          <w:p w14:paraId="10023501" w14:textId="77777777" w:rsidR="00152B06" w:rsidRPr="007B6B11" w:rsidRDefault="00152B06" w:rsidP="004E02BE">
            <w:pPr>
              <w:pStyle w:val="Tabelazwyky"/>
            </w:pPr>
            <w:r w:rsidRPr="007B6B11">
              <w:t>ZAmountP</w:t>
            </w:r>
          </w:p>
          <w:p w14:paraId="3FB826D4" w14:textId="413D692D" w:rsidR="00152B06" w:rsidRPr="007B6B11" w:rsidRDefault="00152B06" w:rsidP="004E02BE">
            <w:pPr>
              <w:pStyle w:val="Tabelazwyky"/>
            </w:pPr>
            <w:r w:rsidRPr="007B6B11">
              <w:t xml:space="preserve">Patrz reguła </w:t>
            </w:r>
            <w:r w:rsidRPr="007B6B11">
              <w:fldChar w:fldCharType="begin"/>
            </w:r>
            <w:r w:rsidRPr="007B6B11">
              <w:instrText xml:space="preserve"> REF Re5 \h  \* MERGEFORMAT </w:instrText>
            </w:r>
            <w:r w:rsidRPr="007B6B11">
              <w:fldChar w:fldCharType="separate"/>
            </w:r>
            <w:r w:rsidR="006D48AD" w:rsidRPr="007B6B11">
              <w:t>R5</w:t>
            </w:r>
            <w:r w:rsidRPr="007B6B11">
              <w:fldChar w:fldCharType="end"/>
            </w:r>
          </w:p>
        </w:tc>
        <w:tc>
          <w:tcPr>
            <w:tcW w:w="1200" w:type="dxa"/>
          </w:tcPr>
          <w:p w14:paraId="16B66717" w14:textId="77777777" w:rsidR="00152B06" w:rsidRPr="007B6B11" w:rsidRDefault="00152B06" w:rsidP="004E02BE">
            <w:pPr>
              <w:pStyle w:val="Tabelazwyky"/>
            </w:pPr>
            <w:r w:rsidRPr="007B6B11">
              <w:t>1..1</w:t>
            </w:r>
          </w:p>
        </w:tc>
      </w:tr>
      <w:tr w:rsidR="00152B06" w:rsidRPr="007B6B11" w14:paraId="6F47AD4A" w14:textId="77777777" w:rsidTr="00152B06">
        <w:trPr>
          <w:trHeight w:val="213"/>
        </w:trPr>
        <w:tc>
          <w:tcPr>
            <w:tcW w:w="1788" w:type="dxa"/>
          </w:tcPr>
          <w:p w14:paraId="2CA4DA3E" w14:textId="47304630" w:rsidR="00152B06" w:rsidRPr="007B6B11" w:rsidRDefault="008F3910" w:rsidP="004E02BE">
            <w:pPr>
              <w:pStyle w:val="Tabelazwyky"/>
            </w:pPr>
            <w:r w:rsidRPr="007B6B11">
              <w:t>totalValueOfGoods</w:t>
            </w:r>
          </w:p>
        </w:tc>
        <w:tc>
          <w:tcPr>
            <w:tcW w:w="3360" w:type="dxa"/>
          </w:tcPr>
          <w:p w14:paraId="4B555444" w14:textId="77777777" w:rsidR="00152B06" w:rsidRPr="007B6B11" w:rsidRDefault="00152B06" w:rsidP="004E02BE">
            <w:pPr>
              <w:pStyle w:val="Tabelazwyky"/>
            </w:pPr>
            <w:r w:rsidRPr="007B6B11">
              <w:t>Razem: Podstawa opodatkowania w zł.</w:t>
            </w:r>
          </w:p>
        </w:tc>
        <w:tc>
          <w:tcPr>
            <w:tcW w:w="840" w:type="dxa"/>
          </w:tcPr>
          <w:p w14:paraId="238E8315" w14:textId="7C6E5CE3" w:rsidR="00152B06" w:rsidRPr="007B6B11" w:rsidRDefault="00152B06" w:rsidP="004E02BE">
            <w:pPr>
              <w:pStyle w:val="Tabelazwyky"/>
            </w:pPr>
            <w:r w:rsidRPr="007B6B11">
              <w:t>1</w:t>
            </w:r>
            <w:r w:rsidR="00B41B51" w:rsidRPr="007B6B11">
              <w:t>52</w:t>
            </w:r>
          </w:p>
        </w:tc>
        <w:tc>
          <w:tcPr>
            <w:tcW w:w="2040" w:type="dxa"/>
          </w:tcPr>
          <w:p w14:paraId="2D476FF5" w14:textId="53D0206C" w:rsidR="00152B06" w:rsidRPr="007B6B11" w:rsidRDefault="00152B06" w:rsidP="004E02BE">
            <w:pPr>
              <w:pStyle w:val="Tabelazwyky"/>
            </w:pPr>
            <w:r w:rsidRPr="007B6B11">
              <w:t>ZAmount</w:t>
            </w:r>
            <w:r w:rsidR="006B0C80" w:rsidRPr="007B6B11">
              <w:t>P</w:t>
            </w:r>
          </w:p>
        </w:tc>
        <w:tc>
          <w:tcPr>
            <w:tcW w:w="1200" w:type="dxa"/>
          </w:tcPr>
          <w:p w14:paraId="289ECDBE" w14:textId="77777777" w:rsidR="00152B06" w:rsidRPr="007B6B11" w:rsidRDefault="00152B06" w:rsidP="004E02BE">
            <w:pPr>
              <w:pStyle w:val="Tabelazwyky"/>
            </w:pPr>
            <w:r w:rsidRPr="007B6B11">
              <w:t>1..1</w:t>
            </w:r>
          </w:p>
        </w:tc>
      </w:tr>
      <w:tr w:rsidR="00B41B51" w:rsidRPr="007B6B11" w14:paraId="21930185" w14:textId="77777777" w:rsidTr="00152B06">
        <w:trPr>
          <w:trHeight w:val="213"/>
        </w:trPr>
        <w:tc>
          <w:tcPr>
            <w:tcW w:w="1788" w:type="dxa"/>
          </w:tcPr>
          <w:p w14:paraId="2C64C926" w14:textId="6FE7701B" w:rsidR="00B41B51" w:rsidRPr="007B6B11" w:rsidRDefault="00B41B51" w:rsidP="004E02BE">
            <w:pPr>
              <w:pStyle w:val="Tabelazwyky"/>
            </w:pPr>
            <w:r w:rsidRPr="007B6B11">
              <w:t>totalAmountOfTax</w:t>
            </w:r>
          </w:p>
        </w:tc>
        <w:tc>
          <w:tcPr>
            <w:tcW w:w="3360" w:type="dxa"/>
          </w:tcPr>
          <w:p w14:paraId="31858DA6" w14:textId="6641CA6D" w:rsidR="00B41B51" w:rsidRPr="007B6B11" w:rsidRDefault="00B41B51" w:rsidP="004E02BE">
            <w:pPr>
              <w:pStyle w:val="Tabelazwyky"/>
            </w:pPr>
            <w:r w:rsidRPr="007B6B11">
              <w:t>Razem</w:t>
            </w:r>
            <w:r w:rsidR="00CD269F" w:rsidRPr="007B6B11">
              <w:t>:</w:t>
            </w:r>
            <w:r w:rsidRPr="007B6B11">
              <w:t xml:space="preserve"> Podatek akcyzowy w zł.</w:t>
            </w:r>
          </w:p>
        </w:tc>
        <w:tc>
          <w:tcPr>
            <w:tcW w:w="840" w:type="dxa"/>
          </w:tcPr>
          <w:p w14:paraId="6B97E0C9" w14:textId="7F5EB00E" w:rsidR="00B41B51" w:rsidRPr="007B6B11" w:rsidRDefault="00CD269F" w:rsidP="004E02BE">
            <w:pPr>
              <w:pStyle w:val="Tabelazwyky"/>
            </w:pPr>
            <w:r w:rsidRPr="007B6B11">
              <w:t>153</w:t>
            </w:r>
          </w:p>
        </w:tc>
        <w:tc>
          <w:tcPr>
            <w:tcW w:w="2040" w:type="dxa"/>
          </w:tcPr>
          <w:p w14:paraId="43EDF874" w14:textId="77777777" w:rsidR="00CD269F" w:rsidRPr="007B6B11" w:rsidRDefault="00CD269F" w:rsidP="004E02BE">
            <w:pPr>
              <w:pStyle w:val="Tabelazwyky"/>
            </w:pPr>
            <w:r w:rsidRPr="007B6B11">
              <w:t>ZAmountP</w:t>
            </w:r>
          </w:p>
          <w:p w14:paraId="3C9763CC" w14:textId="22795F2B" w:rsidR="00B41B51" w:rsidRPr="007B6B11" w:rsidRDefault="008F3910" w:rsidP="004E02BE">
            <w:pPr>
              <w:pStyle w:val="Tabelazwyky"/>
            </w:pPr>
            <w:r w:rsidRPr="007B6B11">
              <w:t>Patrz reg. Nr 6</w:t>
            </w:r>
          </w:p>
        </w:tc>
        <w:tc>
          <w:tcPr>
            <w:tcW w:w="1200" w:type="dxa"/>
          </w:tcPr>
          <w:p w14:paraId="16DC6ECA" w14:textId="73F38EA4" w:rsidR="00B41B51" w:rsidRPr="007B6B11" w:rsidRDefault="008F3910" w:rsidP="004E02BE">
            <w:pPr>
              <w:pStyle w:val="Tabelazwyky"/>
            </w:pPr>
            <w:r w:rsidRPr="007B6B11">
              <w:t>1..1</w:t>
            </w:r>
          </w:p>
        </w:tc>
      </w:tr>
      <w:tr w:rsidR="00B41B51" w:rsidRPr="007B6B11" w14:paraId="4979F08C" w14:textId="77777777" w:rsidTr="00152B06">
        <w:trPr>
          <w:trHeight w:val="213"/>
        </w:trPr>
        <w:tc>
          <w:tcPr>
            <w:tcW w:w="1788" w:type="dxa"/>
          </w:tcPr>
          <w:p w14:paraId="2BCFE3B9" w14:textId="77777777" w:rsidR="00B41B51" w:rsidRPr="007B6B11" w:rsidRDefault="00B41B51" w:rsidP="004E02BE">
            <w:pPr>
              <w:pStyle w:val="Tabelazwyky"/>
            </w:pPr>
            <w:r w:rsidRPr="007B6B11">
              <w:t>Item</w:t>
            </w:r>
          </w:p>
        </w:tc>
        <w:tc>
          <w:tcPr>
            <w:tcW w:w="3360" w:type="dxa"/>
          </w:tcPr>
          <w:p w14:paraId="61600327" w14:textId="77777777" w:rsidR="00B41B51" w:rsidRPr="007B6B11" w:rsidRDefault="00B41B51" w:rsidP="004E02BE">
            <w:pPr>
              <w:pStyle w:val="Tabelazwyky"/>
            </w:pPr>
            <w:r w:rsidRPr="007B6B11">
              <w:t>Obliczenie wysokości podatku akcyzowego od samochodów osobowych.</w:t>
            </w:r>
          </w:p>
        </w:tc>
        <w:tc>
          <w:tcPr>
            <w:tcW w:w="840" w:type="dxa"/>
          </w:tcPr>
          <w:p w14:paraId="3B65CBEE" w14:textId="77777777" w:rsidR="00B41B51" w:rsidRPr="007B6B11" w:rsidRDefault="00B41B51" w:rsidP="004E02BE">
            <w:pPr>
              <w:pStyle w:val="Tabelazwyky"/>
            </w:pPr>
            <w:r w:rsidRPr="007B6B11">
              <w:t>C</w:t>
            </w:r>
          </w:p>
        </w:tc>
        <w:tc>
          <w:tcPr>
            <w:tcW w:w="2040" w:type="dxa"/>
          </w:tcPr>
          <w:p w14:paraId="4B4D3E5B" w14:textId="3C2F237F" w:rsidR="00B41B51" w:rsidRPr="007B6B11" w:rsidRDefault="00B41B51" w:rsidP="004E02BE">
            <w:pPr>
              <w:pStyle w:val="Tabelazwyky"/>
            </w:pPr>
            <w:r w:rsidRPr="007B6B11">
              <w:t>ItemType</w:t>
            </w:r>
          </w:p>
        </w:tc>
        <w:tc>
          <w:tcPr>
            <w:tcW w:w="1200" w:type="dxa"/>
          </w:tcPr>
          <w:p w14:paraId="6D5DFB2D" w14:textId="4FF04754" w:rsidR="00B41B51" w:rsidRPr="007B6B11" w:rsidRDefault="00B41B51" w:rsidP="004E02BE">
            <w:pPr>
              <w:pStyle w:val="Tabelazwyky"/>
            </w:pPr>
            <w:r w:rsidRPr="007B6B11">
              <w:t>0..</w:t>
            </w:r>
            <w:r w:rsidR="00033057" w:rsidRPr="007B6B11">
              <w:t>99</w:t>
            </w:r>
          </w:p>
        </w:tc>
      </w:tr>
    </w:tbl>
    <w:p w14:paraId="077A0AF4" w14:textId="6B277494" w:rsidR="006E7D91" w:rsidRPr="007B6B11" w:rsidRDefault="006E7D91" w:rsidP="004E02BE">
      <w:pPr>
        <w:pStyle w:val="Z2PodpisRysunkuTabeli"/>
      </w:pPr>
      <w:bookmarkStart w:id="345" w:name="_Toc97503900"/>
      <w:bookmarkStart w:id="346" w:name="_Toc183172152"/>
      <w:r w:rsidRPr="007B6B11">
        <w:t xml:space="preserve">Rysunek </w:t>
      </w:r>
      <w:r w:rsidR="00E354C5">
        <w:fldChar w:fldCharType="begin"/>
      </w:r>
      <w:r w:rsidR="00E354C5">
        <w:instrText xml:space="preserve"> SEQ Rysunek \* ARABIC </w:instrText>
      </w:r>
      <w:r w:rsidR="00E354C5">
        <w:fldChar w:fldCharType="separate"/>
      </w:r>
      <w:r w:rsidR="006D48AD">
        <w:rPr>
          <w:noProof/>
        </w:rPr>
        <w:t>46</w:t>
      </w:r>
      <w:r w:rsidR="00E354C5">
        <w:fldChar w:fldCharType="end"/>
      </w:r>
      <w:r w:rsidRPr="007B6B11">
        <w:t>. Struktura &lt;ItemsType&gt;, Obliczenie wysokości podatku akcyzowego od samochodów osobowych (podsumowanie pozycji) załącznika AKC-4E.</w:t>
      </w:r>
      <w:bookmarkEnd w:id="345"/>
      <w:bookmarkEnd w:id="346"/>
    </w:p>
    <w:p w14:paraId="1979B566" w14:textId="5A976958" w:rsidR="006B0C80" w:rsidRPr="007B6B11" w:rsidRDefault="00033057" w:rsidP="004E02BE">
      <w:r w:rsidRPr="007B6B11">
        <w:rPr>
          <w:noProof/>
        </w:rPr>
        <w:drawing>
          <wp:inline distT="0" distB="0" distL="0" distR="0" wp14:anchorId="3338AD42" wp14:editId="6C461A6E">
            <wp:extent cx="5753100" cy="2597150"/>
            <wp:effectExtent l="19050" t="19050" r="19050" b="12700"/>
            <wp:docPr id="56" name="Obraz 56" descr="Rysunek przedstawia strukturę  &lt;ItemsType&gt;, Obliczenie wysokości podatku akcyzowego od samochodów osobowych (podsumowanie pozycji)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braz 56" descr="Rysunek przedstawia strukturę  &lt;ItemsType&gt;, Obliczenie wysokości podatku akcyzowego od samochodów osobowych (podsumowanie pozycji) załącznika AKC-4E."/>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2597150"/>
                    </a:xfrm>
                    <a:prstGeom prst="rect">
                      <a:avLst/>
                    </a:prstGeom>
                    <a:noFill/>
                    <a:ln>
                      <a:solidFill>
                        <a:schemeClr val="tx1"/>
                      </a:solidFill>
                    </a:ln>
                  </pic:spPr>
                </pic:pic>
              </a:graphicData>
            </a:graphic>
          </wp:inline>
        </w:drawing>
      </w:r>
    </w:p>
    <w:p w14:paraId="04AFED73" w14:textId="4D00C347" w:rsidR="006B0C80" w:rsidRPr="007B6B11" w:rsidRDefault="006B0C80" w:rsidP="004E02BE">
      <w:pPr>
        <w:pStyle w:val="Z2PodpisRysunkuTabeli"/>
      </w:pPr>
      <w:bookmarkStart w:id="347" w:name="_Toc183172031"/>
      <w:r w:rsidRPr="007B6B11">
        <w:t xml:space="preserve">Tabela </w:t>
      </w:r>
      <w:r w:rsidR="00E354C5">
        <w:fldChar w:fldCharType="begin"/>
      </w:r>
      <w:r w:rsidR="00E354C5">
        <w:instrText xml:space="preserve"> SEQ Tabela \* ARABIC </w:instrText>
      </w:r>
      <w:r w:rsidR="00E354C5">
        <w:fldChar w:fldCharType="separate"/>
      </w:r>
      <w:r w:rsidR="006D48AD">
        <w:rPr>
          <w:noProof/>
        </w:rPr>
        <w:t>63</w:t>
      </w:r>
      <w:r w:rsidR="00E354C5">
        <w:fldChar w:fldCharType="end"/>
      </w:r>
      <w:r w:rsidRPr="007B6B11">
        <w:t>. Struktura &lt;ItemType&gt;, Obliczenie wysokości podatku akcyzowego od samochodów osobowych załącznika AKC-4E</w:t>
      </w:r>
      <w:bookmarkEnd w:id="347"/>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033057" w:rsidRPr="007B6B11" w14:paraId="6A36E356" w14:textId="77777777" w:rsidTr="00072B25">
        <w:trPr>
          <w:trHeight w:val="213"/>
          <w:tblHeader/>
        </w:trPr>
        <w:tc>
          <w:tcPr>
            <w:tcW w:w="1788" w:type="dxa"/>
            <w:shd w:val="clear" w:color="auto" w:fill="D9D9D9" w:themeFill="background1" w:themeFillShade="D9"/>
          </w:tcPr>
          <w:p w14:paraId="6800F0C6" w14:textId="77777777" w:rsidR="00033057" w:rsidRPr="007B6B11" w:rsidRDefault="00033057" w:rsidP="004E02BE">
            <w:pPr>
              <w:pStyle w:val="naglowektabeli"/>
            </w:pPr>
            <w:r w:rsidRPr="007B6B11">
              <w:t xml:space="preserve">Nazwa </w:t>
            </w:r>
          </w:p>
        </w:tc>
        <w:tc>
          <w:tcPr>
            <w:tcW w:w="3360" w:type="dxa"/>
            <w:shd w:val="clear" w:color="auto" w:fill="D9D9D9" w:themeFill="background1" w:themeFillShade="D9"/>
          </w:tcPr>
          <w:p w14:paraId="0721B82C" w14:textId="77777777" w:rsidR="00033057" w:rsidRPr="007B6B11" w:rsidRDefault="00033057" w:rsidP="004E02BE">
            <w:pPr>
              <w:pStyle w:val="naglowektabeli"/>
            </w:pPr>
            <w:r w:rsidRPr="007B6B11">
              <w:t>Opis</w:t>
            </w:r>
          </w:p>
        </w:tc>
        <w:tc>
          <w:tcPr>
            <w:tcW w:w="840" w:type="dxa"/>
            <w:shd w:val="clear" w:color="auto" w:fill="D9D9D9" w:themeFill="background1" w:themeFillShade="D9"/>
          </w:tcPr>
          <w:p w14:paraId="33A3141A" w14:textId="77777777" w:rsidR="00033057" w:rsidRPr="007B6B11" w:rsidRDefault="00033057" w:rsidP="004E02BE">
            <w:pPr>
              <w:pStyle w:val="naglowektabeli"/>
            </w:pPr>
            <w:r w:rsidRPr="007B6B11">
              <w:t>Nr pola</w:t>
            </w:r>
          </w:p>
        </w:tc>
        <w:tc>
          <w:tcPr>
            <w:tcW w:w="2040" w:type="dxa"/>
            <w:shd w:val="clear" w:color="auto" w:fill="D9D9D9" w:themeFill="background1" w:themeFillShade="D9"/>
          </w:tcPr>
          <w:p w14:paraId="1246F20E" w14:textId="77777777" w:rsidR="00033057" w:rsidRPr="007B6B11" w:rsidRDefault="00033057" w:rsidP="004E02BE">
            <w:pPr>
              <w:pStyle w:val="naglowektabeli"/>
            </w:pPr>
            <w:r w:rsidRPr="007B6B11">
              <w:t>Typ, reguły</w:t>
            </w:r>
          </w:p>
        </w:tc>
        <w:tc>
          <w:tcPr>
            <w:tcW w:w="1200" w:type="dxa"/>
            <w:shd w:val="clear" w:color="auto" w:fill="D9D9D9" w:themeFill="background1" w:themeFillShade="D9"/>
          </w:tcPr>
          <w:p w14:paraId="46C0B6F0" w14:textId="77777777" w:rsidR="00033057" w:rsidRPr="007B6B11" w:rsidRDefault="00033057" w:rsidP="004E02BE">
            <w:pPr>
              <w:pStyle w:val="naglowektabeli"/>
            </w:pPr>
            <w:r w:rsidRPr="007B6B11">
              <w:t>Liczebność</w:t>
            </w:r>
          </w:p>
        </w:tc>
      </w:tr>
      <w:tr w:rsidR="00033057" w:rsidRPr="007B6B11" w14:paraId="6F63F7FB" w14:textId="77777777" w:rsidTr="009F7BBF">
        <w:trPr>
          <w:trHeight w:val="213"/>
        </w:trPr>
        <w:tc>
          <w:tcPr>
            <w:tcW w:w="1788" w:type="dxa"/>
          </w:tcPr>
          <w:p w14:paraId="56BC4563" w14:textId="77777777" w:rsidR="00033057" w:rsidRPr="007B6B11" w:rsidRDefault="00033057" w:rsidP="004E02BE">
            <w:pPr>
              <w:pStyle w:val="Tabelazwyky"/>
            </w:pPr>
            <w:r w:rsidRPr="007B6B11">
              <w:t>id</w:t>
            </w:r>
          </w:p>
        </w:tc>
        <w:tc>
          <w:tcPr>
            <w:tcW w:w="3360" w:type="dxa"/>
          </w:tcPr>
          <w:p w14:paraId="0FBEDD6E" w14:textId="77777777" w:rsidR="00033057" w:rsidRPr="007B6B11" w:rsidRDefault="00033057" w:rsidP="004E02BE">
            <w:pPr>
              <w:pStyle w:val="Tabelazwyky"/>
            </w:pPr>
            <w:r w:rsidRPr="007B6B11">
              <w:t>Liczba porządkowa.</w:t>
            </w:r>
          </w:p>
        </w:tc>
        <w:tc>
          <w:tcPr>
            <w:tcW w:w="840" w:type="dxa"/>
          </w:tcPr>
          <w:p w14:paraId="28417F1B" w14:textId="77777777" w:rsidR="00033057" w:rsidRPr="007B6B11" w:rsidRDefault="00033057" w:rsidP="004E02BE">
            <w:pPr>
              <w:pStyle w:val="Tabelazwyky"/>
            </w:pPr>
            <w:r w:rsidRPr="007B6B11">
              <w:t>C.a</w:t>
            </w:r>
          </w:p>
        </w:tc>
        <w:tc>
          <w:tcPr>
            <w:tcW w:w="2040" w:type="dxa"/>
          </w:tcPr>
          <w:p w14:paraId="73B606D9" w14:textId="77777777" w:rsidR="00033057" w:rsidRPr="007B6B11" w:rsidRDefault="00033057" w:rsidP="004E02BE">
            <w:pPr>
              <w:pStyle w:val="Tabelazwyky"/>
            </w:pPr>
            <w:r w:rsidRPr="007B6B11">
              <w:t>ZNumeric</w:t>
            </w:r>
          </w:p>
        </w:tc>
        <w:tc>
          <w:tcPr>
            <w:tcW w:w="1200" w:type="dxa"/>
          </w:tcPr>
          <w:p w14:paraId="29319D15" w14:textId="77777777" w:rsidR="00033057" w:rsidRPr="007B6B11" w:rsidRDefault="00033057" w:rsidP="004E02BE">
            <w:pPr>
              <w:pStyle w:val="Tabelazwyky"/>
            </w:pPr>
            <w:r w:rsidRPr="007B6B11">
              <w:t>1..1</w:t>
            </w:r>
          </w:p>
        </w:tc>
      </w:tr>
      <w:tr w:rsidR="00033057" w:rsidRPr="007B6B11" w14:paraId="2140C898" w14:textId="77777777" w:rsidTr="009F7BBF">
        <w:trPr>
          <w:trHeight w:val="213"/>
        </w:trPr>
        <w:tc>
          <w:tcPr>
            <w:tcW w:w="1788" w:type="dxa"/>
          </w:tcPr>
          <w:p w14:paraId="692D51B7" w14:textId="77777777" w:rsidR="00033057" w:rsidRPr="007B6B11" w:rsidRDefault="00033057" w:rsidP="004E02BE">
            <w:pPr>
              <w:pStyle w:val="Tabelazwyky"/>
            </w:pPr>
            <w:r w:rsidRPr="007B6B11">
              <w:t>groupOfGoodsName</w:t>
            </w:r>
          </w:p>
        </w:tc>
        <w:tc>
          <w:tcPr>
            <w:tcW w:w="3360" w:type="dxa"/>
          </w:tcPr>
          <w:p w14:paraId="0AA4CB4D" w14:textId="5F98EEE7" w:rsidR="00033057" w:rsidRPr="007B6B11" w:rsidRDefault="00033057" w:rsidP="004E02BE">
            <w:pPr>
              <w:pStyle w:val="Tabelazwyky"/>
            </w:pPr>
            <w:r w:rsidRPr="007B6B11">
              <w:t>Nazwa grupy wyrobów, dla których ustalono odrębne stawki podatku.</w:t>
            </w:r>
          </w:p>
        </w:tc>
        <w:tc>
          <w:tcPr>
            <w:tcW w:w="840" w:type="dxa"/>
          </w:tcPr>
          <w:p w14:paraId="6F17F913" w14:textId="77777777" w:rsidR="00033057" w:rsidRPr="007B6B11" w:rsidRDefault="00033057" w:rsidP="004E02BE">
            <w:pPr>
              <w:pStyle w:val="Tabelazwyky"/>
            </w:pPr>
            <w:r w:rsidRPr="007B6B11">
              <w:t>C.b</w:t>
            </w:r>
          </w:p>
        </w:tc>
        <w:tc>
          <w:tcPr>
            <w:tcW w:w="2040" w:type="dxa"/>
          </w:tcPr>
          <w:p w14:paraId="05BB3F46" w14:textId="77777777" w:rsidR="00033057" w:rsidRPr="007B6B11" w:rsidRDefault="00033057" w:rsidP="004E02BE">
            <w:pPr>
              <w:pStyle w:val="Tabelazwyky"/>
            </w:pPr>
            <w:r w:rsidRPr="007B6B11">
              <w:t>ZCharacter</w:t>
            </w:r>
          </w:p>
        </w:tc>
        <w:tc>
          <w:tcPr>
            <w:tcW w:w="1200" w:type="dxa"/>
          </w:tcPr>
          <w:p w14:paraId="7B770D29" w14:textId="77777777" w:rsidR="00033057" w:rsidRPr="007B6B11" w:rsidRDefault="00033057" w:rsidP="004E02BE">
            <w:pPr>
              <w:pStyle w:val="Tabelazwyky"/>
            </w:pPr>
            <w:r w:rsidRPr="007B6B11">
              <w:t>1..1</w:t>
            </w:r>
          </w:p>
        </w:tc>
      </w:tr>
      <w:tr w:rsidR="00033057" w:rsidRPr="007B6B11" w14:paraId="7FB93FAC" w14:textId="77777777" w:rsidTr="009F7BBF">
        <w:trPr>
          <w:trHeight w:val="213"/>
        </w:trPr>
        <w:tc>
          <w:tcPr>
            <w:tcW w:w="1788" w:type="dxa"/>
          </w:tcPr>
          <w:p w14:paraId="4D5C3BDF" w14:textId="77777777" w:rsidR="00033057" w:rsidRPr="007B6B11" w:rsidRDefault="00033057" w:rsidP="004E02BE">
            <w:pPr>
              <w:pStyle w:val="Tabelazwyky"/>
            </w:pPr>
            <w:r w:rsidRPr="007B6B11">
              <w:t>codeCN</w:t>
            </w:r>
          </w:p>
        </w:tc>
        <w:tc>
          <w:tcPr>
            <w:tcW w:w="3360" w:type="dxa"/>
          </w:tcPr>
          <w:p w14:paraId="6671ACE1" w14:textId="77777777" w:rsidR="00033057" w:rsidRPr="007B6B11" w:rsidRDefault="00033057" w:rsidP="004E02BE">
            <w:pPr>
              <w:pStyle w:val="Tabelazwyky"/>
            </w:pPr>
            <w:r w:rsidRPr="007B6B11">
              <w:t>Ośmiocyfrowy kod CN.</w:t>
            </w:r>
          </w:p>
        </w:tc>
        <w:tc>
          <w:tcPr>
            <w:tcW w:w="840" w:type="dxa"/>
          </w:tcPr>
          <w:p w14:paraId="32022FE5" w14:textId="77777777" w:rsidR="00033057" w:rsidRPr="007B6B11" w:rsidRDefault="00033057" w:rsidP="004E02BE">
            <w:pPr>
              <w:pStyle w:val="Tabelazwyky"/>
            </w:pPr>
            <w:r w:rsidRPr="007B6B11">
              <w:t>C.c</w:t>
            </w:r>
          </w:p>
        </w:tc>
        <w:tc>
          <w:tcPr>
            <w:tcW w:w="2040" w:type="dxa"/>
          </w:tcPr>
          <w:p w14:paraId="18F43D35" w14:textId="77777777" w:rsidR="00033057" w:rsidRPr="007B6B11" w:rsidRDefault="00033057" w:rsidP="004E02BE">
            <w:pPr>
              <w:pStyle w:val="Tabelazwyky"/>
            </w:pPr>
            <w:r w:rsidRPr="007B6B11">
              <w:t>ZCodeCN</w:t>
            </w:r>
          </w:p>
          <w:p w14:paraId="6CDCEC00" w14:textId="2C7D4CFF" w:rsidR="00033057" w:rsidRPr="007B6B11" w:rsidRDefault="00033057" w:rsidP="004E02BE">
            <w:pPr>
              <w:pStyle w:val="Tabelazwyky"/>
            </w:pPr>
            <w:r w:rsidRPr="007B6B11">
              <w:t>Patrz reguła</w:t>
            </w:r>
            <w:r w:rsidR="00125724" w:rsidRPr="007B6B11">
              <w:t xml:space="preserve"> R7</w:t>
            </w:r>
          </w:p>
        </w:tc>
        <w:tc>
          <w:tcPr>
            <w:tcW w:w="1200" w:type="dxa"/>
          </w:tcPr>
          <w:p w14:paraId="72569C5B" w14:textId="77777777" w:rsidR="00033057" w:rsidRPr="007B6B11" w:rsidRDefault="00033057" w:rsidP="004E02BE">
            <w:pPr>
              <w:pStyle w:val="Tabelazwyky"/>
            </w:pPr>
            <w:r w:rsidRPr="007B6B11">
              <w:t>1..1</w:t>
            </w:r>
          </w:p>
        </w:tc>
      </w:tr>
      <w:tr w:rsidR="00033057" w:rsidRPr="007B6B11" w14:paraId="7D617934" w14:textId="77777777" w:rsidTr="009F7BBF">
        <w:trPr>
          <w:trHeight w:val="213"/>
        </w:trPr>
        <w:tc>
          <w:tcPr>
            <w:tcW w:w="1788" w:type="dxa"/>
          </w:tcPr>
          <w:p w14:paraId="00CCA9FE" w14:textId="77777777" w:rsidR="00033057" w:rsidRPr="007B6B11" w:rsidRDefault="00033057" w:rsidP="004E02BE">
            <w:pPr>
              <w:pStyle w:val="Tabelazwyky"/>
            </w:pPr>
            <w:r w:rsidRPr="007B6B11">
              <w:t>numberOfGoods</w:t>
            </w:r>
          </w:p>
        </w:tc>
        <w:tc>
          <w:tcPr>
            <w:tcW w:w="3360" w:type="dxa"/>
          </w:tcPr>
          <w:p w14:paraId="46A2162B" w14:textId="5618C32E" w:rsidR="00033057" w:rsidRPr="007B6B11" w:rsidRDefault="00033057" w:rsidP="004E02BE">
            <w:pPr>
              <w:pStyle w:val="Tabelazwyky"/>
            </w:pPr>
            <w:r w:rsidRPr="007B6B11">
              <w:t>Liczba samochodów objętych podatkiem akcyzowym.</w:t>
            </w:r>
          </w:p>
        </w:tc>
        <w:tc>
          <w:tcPr>
            <w:tcW w:w="840" w:type="dxa"/>
          </w:tcPr>
          <w:p w14:paraId="53393F7F" w14:textId="77777777" w:rsidR="00033057" w:rsidRPr="007B6B11" w:rsidRDefault="00033057" w:rsidP="004E02BE">
            <w:pPr>
              <w:pStyle w:val="Tabelazwyky"/>
            </w:pPr>
            <w:r w:rsidRPr="007B6B11">
              <w:t>C.d</w:t>
            </w:r>
          </w:p>
        </w:tc>
        <w:tc>
          <w:tcPr>
            <w:tcW w:w="2040" w:type="dxa"/>
          </w:tcPr>
          <w:p w14:paraId="5645C234" w14:textId="77777777" w:rsidR="00033057" w:rsidRPr="007B6B11" w:rsidRDefault="00033057" w:rsidP="004E02BE">
            <w:pPr>
              <w:pStyle w:val="Tabelazwyky"/>
            </w:pPr>
            <w:r w:rsidRPr="007B6B11">
              <w:t>ZAmountP</w:t>
            </w:r>
          </w:p>
        </w:tc>
        <w:tc>
          <w:tcPr>
            <w:tcW w:w="1200" w:type="dxa"/>
          </w:tcPr>
          <w:p w14:paraId="4D382147" w14:textId="77777777" w:rsidR="00033057" w:rsidRPr="007B6B11" w:rsidRDefault="00033057" w:rsidP="004E02BE">
            <w:pPr>
              <w:pStyle w:val="Tabelazwyky"/>
            </w:pPr>
            <w:r w:rsidRPr="007B6B11">
              <w:t>1..1</w:t>
            </w:r>
          </w:p>
        </w:tc>
      </w:tr>
      <w:tr w:rsidR="00033057" w:rsidRPr="007B6B11" w14:paraId="503C3680" w14:textId="77777777" w:rsidTr="009F7BBF">
        <w:trPr>
          <w:trHeight w:val="213"/>
        </w:trPr>
        <w:tc>
          <w:tcPr>
            <w:tcW w:w="1788" w:type="dxa"/>
          </w:tcPr>
          <w:p w14:paraId="1F73CCFC" w14:textId="77777777" w:rsidR="00033057" w:rsidRPr="007B6B11" w:rsidRDefault="00033057" w:rsidP="004E02BE">
            <w:pPr>
              <w:pStyle w:val="Tabelazwyky"/>
            </w:pPr>
            <w:r w:rsidRPr="007B6B11">
              <w:lastRenderedPageBreak/>
              <w:t>valueOfGoods</w:t>
            </w:r>
          </w:p>
        </w:tc>
        <w:tc>
          <w:tcPr>
            <w:tcW w:w="3360" w:type="dxa"/>
          </w:tcPr>
          <w:p w14:paraId="388B9439" w14:textId="77777777" w:rsidR="00033057" w:rsidRPr="007B6B11" w:rsidRDefault="00033057" w:rsidP="004E02BE">
            <w:pPr>
              <w:pStyle w:val="Tabelazwyky"/>
            </w:pPr>
            <w:r w:rsidRPr="007B6B11">
              <w:t>Podstawa opodatkowania w zł.</w:t>
            </w:r>
          </w:p>
        </w:tc>
        <w:tc>
          <w:tcPr>
            <w:tcW w:w="840" w:type="dxa"/>
          </w:tcPr>
          <w:p w14:paraId="5DC21CC8" w14:textId="26AB0115" w:rsidR="00033057" w:rsidRPr="007B6B11" w:rsidRDefault="00033057" w:rsidP="004E02BE">
            <w:pPr>
              <w:pStyle w:val="Tabelazwyky"/>
            </w:pPr>
            <w:r w:rsidRPr="007B6B11">
              <w:t>C.e</w:t>
            </w:r>
          </w:p>
        </w:tc>
        <w:tc>
          <w:tcPr>
            <w:tcW w:w="2040" w:type="dxa"/>
          </w:tcPr>
          <w:p w14:paraId="7AD708D5" w14:textId="77777777" w:rsidR="00033057" w:rsidRPr="007B6B11" w:rsidRDefault="00033057" w:rsidP="004E02BE">
            <w:pPr>
              <w:pStyle w:val="Tabelazwyky"/>
            </w:pPr>
            <w:r w:rsidRPr="007B6B11">
              <w:t>ZAmountP</w:t>
            </w:r>
          </w:p>
        </w:tc>
        <w:tc>
          <w:tcPr>
            <w:tcW w:w="1200" w:type="dxa"/>
          </w:tcPr>
          <w:p w14:paraId="267ACDF7" w14:textId="77777777" w:rsidR="00033057" w:rsidRPr="007B6B11" w:rsidRDefault="00033057" w:rsidP="004E02BE">
            <w:pPr>
              <w:pStyle w:val="Tabelazwyky"/>
            </w:pPr>
            <w:r w:rsidRPr="007B6B11">
              <w:t>1..1</w:t>
            </w:r>
          </w:p>
        </w:tc>
      </w:tr>
      <w:tr w:rsidR="00033057" w:rsidRPr="007B6B11" w14:paraId="1336DA66" w14:textId="77777777" w:rsidTr="009F7BBF">
        <w:trPr>
          <w:trHeight w:val="213"/>
        </w:trPr>
        <w:tc>
          <w:tcPr>
            <w:tcW w:w="1788" w:type="dxa"/>
          </w:tcPr>
          <w:p w14:paraId="3103A810" w14:textId="77777777" w:rsidR="00033057" w:rsidRPr="007B6B11" w:rsidRDefault="00033057" w:rsidP="004E02BE">
            <w:pPr>
              <w:pStyle w:val="Tabelazwyky"/>
            </w:pPr>
            <w:r w:rsidRPr="007B6B11">
              <w:t>taxRatePercentage</w:t>
            </w:r>
          </w:p>
        </w:tc>
        <w:tc>
          <w:tcPr>
            <w:tcW w:w="3360" w:type="dxa"/>
          </w:tcPr>
          <w:p w14:paraId="7453464D" w14:textId="77777777" w:rsidR="00033057" w:rsidRPr="007B6B11" w:rsidRDefault="00033057" w:rsidP="004E02BE">
            <w:pPr>
              <w:pStyle w:val="Tabelazwyky"/>
            </w:pPr>
            <w:r w:rsidRPr="007B6B11">
              <w:t>Stawka podatku.</w:t>
            </w:r>
          </w:p>
        </w:tc>
        <w:tc>
          <w:tcPr>
            <w:tcW w:w="840" w:type="dxa"/>
          </w:tcPr>
          <w:p w14:paraId="39BCE5AB" w14:textId="28EC0EBC" w:rsidR="00033057" w:rsidRPr="007B6B11" w:rsidRDefault="00033057" w:rsidP="004E02BE">
            <w:pPr>
              <w:pStyle w:val="Tabelazwyky"/>
            </w:pPr>
            <w:r w:rsidRPr="007B6B11">
              <w:t>C.f</w:t>
            </w:r>
          </w:p>
        </w:tc>
        <w:tc>
          <w:tcPr>
            <w:tcW w:w="2040" w:type="dxa"/>
          </w:tcPr>
          <w:p w14:paraId="1EC3A7F7" w14:textId="77777777" w:rsidR="00033057" w:rsidRPr="007B6B11" w:rsidRDefault="00033057" w:rsidP="004E02BE">
            <w:pPr>
              <w:pStyle w:val="Tabelazwyky"/>
            </w:pPr>
            <w:r w:rsidRPr="007B6B11">
              <w:t>ZPercentage</w:t>
            </w:r>
          </w:p>
        </w:tc>
        <w:tc>
          <w:tcPr>
            <w:tcW w:w="1200" w:type="dxa"/>
          </w:tcPr>
          <w:p w14:paraId="530F7636" w14:textId="77777777" w:rsidR="00033057" w:rsidRPr="007B6B11" w:rsidRDefault="00033057" w:rsidP="004E02BE">
            <w:pPr>
              <w:pStyle w:val="Tabelazwyky"/>
            </w:pPr>
            <w:r w:rsidRPr="007B6B11">
              <w:t>1..1</w:t>
            </w:r>
          </w:p>
        </w:tc>
      </w:tr>
      <w:tr w:rsidR="00033057" w:rsidRPr="007B6B11" w14:paraId="4A5AF139" w14:textId="77777777" w:rsidTr="009F7BBF">
        <w:trPr>
          <w:trHeight w:val="213"/>
        </w:trPr>
        <w:tc>
          <w:tcPr>
            <w:tcW w:w="1788" w:type="dxa"/>
          </w:tcPr>
          <w:p w14:paraId="3A653A4B" w14:textId="77777777" w:rsidR="00033057" w:rsidRPr="007B6B11" w:rsidRDefault="00033057" w:rsidP="004E02BE">
            <w:pPr>
              <w:pStyle w:val="Tabelazwyky"/>
            </w:pPr>
            <w:r w:rsidRPr="007B6B11">
              <w:t>fromIsztar</w:t>
            </w:r>
          </w:p>
        </w:tc>
        <w:tc>
          <w:tcPr>
            <w:tcW w:w="3360" w:type="dxa"/>
          </w:tcPr>
          <w:p w14:paraId="587A34C6" w14:textId="77777777" w:rsidR="00033057" w:rsidRPr="007B6B11" w:rsidRDefault="00033057" w:rsidP="004E02BE">
            <w:pPr>
              <w:pStyle w:val="Tabelazwyky"/>
            </w:pPr>
            <w:r w:rsidRPr="007B6B11">
              <w:t>Czy stawka podatku akcyzowego jest pobrana z Systemu ISZTAR.</w:t>
            </w:r>
          </w:p>
        </w:tc>
        <w:tc>
          <w:tcPr>
            <w:tcW w:w="840" w:type="dxa"/>
          </w:tcPr>
          <w:p w14:paraId="63476E7D" w14:textId="77777777" w:rsidR="00033057" w:rsidRPr="007B6B11" w:rsidRDefault="00033057" w:rsidP="004E02BE">
            <w:pPr>
              <w:pStyle w:val="Tabelazwyky"/>
            </w:pPr>
            <w:r w:rsidRPr="007B6B11">
              <w:t>-</w:t>
            </w:r>
          </w:p>
        </w:tc>
        <w:tc>
          <w:tcPr>
            <w:tcW w:w="2040" w:type="dxa"/>
          </w:tcPr>
          <w:p w14:paraId="46669417" w14:textId="77777777" w:rsidR="00033057" w:rsidRPr="007B6B11" w:rsidRDefault="00033057" w:rsidP="004E02BE">
            <w:pPr>
              <w:pStyle w:val="Tabelazwyky"/>
            </w:pPr>
            <w:r w:rsidRPr="007B6B11">
              <w:t>boolean</w:t>
            </w:r>
          </w:p>
        </w:tc>
        <w:tc>
          <w:tcPr>
            <w:tcW w:w="1200" w:type="dxa"/>
          </w:tcPr>
          <w:p w14:paraId="684C18A9" w14:textId="77777777" w:rsidR="00033057" w:rsidRPr="007B6B11" w:rsidRDefault="00033057" w:rsidP="004E02BE">
            <w:pPr>
              <w:pStyle w:val="Tabelazwyky"/>
            </w:pPr>
            <w:r w:rsidRPr="007B6B11">
              <w:t>0..1</w:t>
            </w:r>
          </w:p>
        </w:tc>
      </w:tr>
      <w:tr w:rsidR="00033057" w:rsidRPr="007B6B11" w14:paraId="23F452C5" w14:textId="77777777" w:rsidTr="009F7BBF">
        <w:trPr>
          <w:trHeight w:val="213"/>
        </w:trPr>
        <w:tc>
          <w:tcPr>
            <w:tcW w:w="1788" w:type="dxa"/>
          </w:tcPr>
          <w:p w14:paraId="1DE4EBC7" w14:textId="77777777" w:rsidR="00033057" w:rsidRPr="007B6B11" w:rsidRDefault="00033057" w:rsidP="004E02BE">
            <w:pPr>
              <w:pStyle w:val="Tabelazwyky"/>
            </w:pPr>
            <w:r w:rsidRPr="007B6B11">
              <w:t>amountOfTax</w:t>
            </w:r>
          </w:p>
        </w:tc>
        <w:tc>
          <w:tcPr>
            <w:tcW w:w="3360" w:type="dxa"/>
          </w:tcPr>
          <w:p w14:paraId="7236037D" w14:textId="480B7978" w:rsidR="00033057" w:rsidRPr="007B6B11" w:rsidRDefault="00033057" w:rsidP="004E02BE">
            <w:pPr>
              <w:pStyle w:val="Tabelazwyky"/>
            </w:pPr>
            <w:r w:rsidRPr="007B6B11">
              <w:t>Podatek akcyzowy w zł.</w:t>
            </w:r>
          </w:p>
        </w:tc>
        <w:tc>
          <w:tcPr>
            <w:tcW w:w="840" w:type="dxa"/>
          </w:tcPr>
          <w:p w14:paraId="1D30B638" w14:textId="29376AA3" w:rsidR="00033057" w:rsidRPr="007B6B11" w:rsidRDefault="00033057" w:rsidP="004E02BE">
            <w:pPr>
              <w:pStyle w:val="Tabelazwyky"/>
            </w:pPr>
            <w:r w:rsidRPr="007B6B11">
              <w:t>C.g</w:t>
            </w:r>
          </w:p>
        </w:tc>
        <w:tc>
          <w:tcPr>
            <w:tcW w:w="2040" w:type="dxa"/>
          </w:tcPr>
          <w:p w14:paraId="70CB33B8" w14:textId="56C1F2F7" w:rsidR="00033057" w:rsidRPr="007B6B11" w:rsidRDefault="00033057" w:rsidP="004E02BE">
            <w:pPr>
              <w:pStyle w:val="Tabelazwyky"/>
            </w:pPr>
            <w:r w:rsidRPr="007B6B11">
              <w:t>ZAmountP</w:t>
            </w:r>
          </w:p>
          <w:p w14:paraId="3E8C0E95" w14:textId="1E074466" w:rsidR="00033057" w:rsidRPr="007B6B11" w:rsidRDefault="00033057" w:rsidP="004E02BE">
            <w:pPr>
              <w:pStyle w:val="Tabelazwyky"/>
            </w:pPr>
            <w:r w:rsidRPr="007B6B11">
              <w:t>Patrz reguła</w:t>
            </w:r>
            <w:r w:rsidR="00125724" w:rsidRPr="007B6B11">
              <w:t xml:space="preserve"> R8</w:t>
            </w:r>
            <w:r w:rsidRPr="007B6B11">
              <w:tab/>
            </w:r>
          </w:p>
        </w:tc>
        <w:tc>
          <w:tcPr>
            <w:tcW w:w="1200" w:type="dxa"/>
          </w:tcPr>
          <w:p w14:paraId="1E1843F8" w14:textId="77777777" w:rsidR="00033057" w:rsidRPr="007B6B11" w:rsidRDefault="00033057" w:rsidP="004E02BE">
            <w:pPr>
              <w:pStyle w:val="Tabelazwyky"/>
            </w:pPr>
            <w:r w:rsidRPr="007B6B11">
              <w:t>1..1</w:t>
            </w:r>
          </w:p>
        </w:tc>
      </w:tr>
      <w:tr w:rsidR="00033057" w:rsidRPr="007B6B11" w14:paraId="6271FAF9" w14:textId="77777777" w:rsidTr="009F7BBF">
        <w:tblPrEx>
          <w:tblLook w:val="04A0" w:firstRow="1" w:lastRow="0" w:firstColumn="1" w:lastColumn="0" w:noHBand="0" w:noVBand="1"/>
        </w:tblPrEx>
        <w:trPr>
          <w:trHeight w:val="570"/>
        </w:trPr>
        <w:tc>
          <w:tcPr>
            <w:tcW w:w="1788" w:type="dxa"/>
          </w:tcPr>
          <w:p w14:paraId="444CF3FC" w14:textId="77777777" w:rsidR="00033057" w:rsidRPr="007B6B11" w:rsidRDefault="00033057" w:rsidP="004E02BE">
            <w:pPr>
              <w:pStyle w:val="Tabelazwyky"/>
            </w:pPr>
            <w:r w:rsidRPr="007B6B11">
              <w:t>exemptionFromExciseDuty</w:t>
            </w:r>
          </w:p>
        </w:tc>
        <w:tc>
          <w:tcPr>
            <w:tcW w:w="3360" w:type="dxa"/>
          </w:tcPr>
          <w:p w14:paraId="5738F625" w14:textId="77777777" w:rsidR="00033057" w:rsidRPr="007B6B11" w:rsidRDefault="00033057" w:rsidP="004E02BE">
            <w:pPr>
              <w:pStyle w:val="Tabelazwyky"/>
            </w:pPr>
            <w:r w:rsidRPr="007B6B11">
              <w:t>Zwolnienie od podatku akcyzowego.</w:t>
            </w:r>
          </w:p>
        </w:tc>
        <w:tc>
          <w:tcPr>
            <w:tcW w:w="840" w:type="dxa"/>
          </w:tcPr>
          <w:p w14:paraId="3F47BCFD" w14:textId="6796AA85" w:rsidR="00033057" w:rsidRPr="007B6B11" w:rsidRDefault="00033057" w:rsidP="004E02BE">
            <w:pPr>
              <w:pStyle w:val="Tabelazwyky"/>
            </w:pPr>
            <w:r w:rsidRPr="007B6B11">
              <w:t>F.h</w:t>
            </w:r>
          </w:p>
        </w:tc>
        <w:tc>
          <w:tcPr>
            <w:tcW w:w="2040" w:type="dxa"/>
          </w:tcPr>
          <w:p w14:paraId="3E29FDB1" w14:textId="77777777" w:rsidR="00033057" w:rsidRPr="007B6B11" w:rsidRDefault="00033057" w:rsidP="004E02BE">
            <w:pPr>
              <w:pStyle w:val="Tabelazwyky"/>
            </w:pPr>
            <w:r w:rsidRPr="007B6B11">
              <w:t>boolean</w:t>
            </w:r>
          </w:p>
        </w:tc>
        <w:tc>
          <w:tcPr>
            <w:tcW w:w="1200" w:type="dxa"/>
          </w:tcPr>
          <w:p w14:paraId="6BF64996" w14:textId="77777777" w:rsidR="00033057" w:rsidRPr="007B6B11" w:rsidRDefault="00033057" w:rsidP="004E02BE">
            <w:pPr>
              <w:pStyle w:val="Tabelazwyky"/>
            </w:pPr>
            <w:r w:rsidRPr="007B6B11">
              <w:t>1..1</w:t>
            </w:r>
          </w:p>
        </w:tc>
      </w:tr>
    </w:tbl>
    <w:p w14:paraId="5AA154D8" w14:textId="01FA83D2" w:rsidR="006E7D91" w:rsidRPr="007B6B11" w:rsidRDefault="006E7D91" w:rsidP="004E02BE">
      <w:pPr>
        <w:pStyle w:val="Z2PodpisRysunkuTabeli"/>
      </w:pPr>
      <w:bookmarkStart w:id="348" w:name="_Toc97503901"/>
      <w:bookmarkStart w:id="349" w:name="_Toc183172153"/>
      <w:r w:rsidRPr="007B6B11">
        <w:t xml:space="preserve">Rysunek </w:t>
      </w:r>
      <w:r w:rsidR="00E354C5">
        <w:fldChar w:fldCharType="begin"/>
      </w:r>
      <w:r w:rsidR="00E354C5">
        <w:instrText xml:space="preserve"> SEQ Rysunek \* ARABIC </w:instrText>
      </w:r>
      <w:r w:rsidR="00E354C5">
        <w:fldChar w:fldCharType="separate"/>
      </w:r>
      <w:r w:rsidR="006D48AD">
        <w:rPr>
          <w:noProof/>
        </w:rPr>
        <w:t>47</w:t>
      </w:r>
      <w:r w:rsidR="00E354C5">
        <w:fldChar w:fldCharType="end"/>
      </w:r>
      <w:r w:rsidRPr="007B6B11">
        <w:t>. Struktura &lt;ItemType&gt;, Obliczenie wysokości podatku akcyzowego samochodów osobowych załącznika AKC-4E.</w:t>
      </w:r>
      <w:bookmarkEnd w:id="348"/>
      <w:bookmarkEnd w:id="349"/>
    </w:p>
    <w:p w14:paraId="487EA562" w14:textId="54F773A6" w:rsidR="00EA7BB1" w:rsidRPr="007B6B11" w:rsidRDefault="00885B5D" w:rsidP="004E02BE">
      <w:r w:rsidRPr="007B6B11">
        <w:rPr>
          <w:noProof/>
        </w:rPr>
        <w:drawing>
          <wp:inline distT="0" distB="0" distL="0" distR="0" wp14:anchorId="365E0F50" wp14:editId="7EE39935">
            <wp:extent cx="4222750" cy="2171700"/>
            <wp:effectExtent l="19050" t="19050" r="25400" b="19050"/>
            <wp:docPr id="87" name="Obraz 87" descr="Rysunek przedstawia strukturę  &lt;ItemType&gt;, Obliczenie wysokości podatku akcyzowego samochodów osobowych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Obraz 87" descr="Rysunek przedstawia strukturę  &lt;ItemType&gt;, Obliczenie wysokości podatku akcyzowego samochodów osobowych załącznika AKC-4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222750" cy="2171700"/>
                    </a:xfrm>
                    <a:prstGeom prst="rect">
                      <a:avLst/>
                    </a:prstGeom>
                    <a:noFill/>
                    <a:ln>
                      <a:solidFill>
                        <a:schemeClr val="tx1"/>
                      </a:solidFill>
                    </a:ln>
                  </pic:spPr>
                </pic:pic>
              </a:graphicData>
            </a:graphic>
          </wp:inline>
        </w:drawing>
      </w:r>
    </w:p>
    <w:p w14:paraId="07284F73" w14:textId="07F1B36C" w:rsidR="0035383A" w:rsidRPr="007B6B11" w:rsidRDefault="0035383A" w:rsidP="004E02BE">
      <w:pPr>
        <w:pStyle w:val="Nagwek3"/>
        <w:spacing w:line="276" w:lineRule="auto"/>
        <w:rPr>
          <w:lang w:val="pl-PL"/>
        </w:rPr>
      </w:pPr>
      <w:bookmarkStart w:id="350" w:name="_Toc115186909"/>
      <w:bookmarkStart w:id="351" w:name="_Toc183171899"/>
      <w:r w:rsidRPr="007B6B11">
        <w:rPr>
          <w:lang w:val="pl-PL"/>
        </w:rPr>
        <w:t>Reguły</w:t>
      </w:r>
      <w:r w:rsidR="005556F6" w:rsidRPr="007B6B11">
        <w:rPr>
          <w:lang w:val="pl-PL"/>
        </w:rPr>
        <w:t xml:space="preserve"> AKC</w:t>
      </w:r>
      <w:r w:rsidR="00C515A0" w:rsidRPr="007B6B11">
        <w:rPr>
          <w:lang w:val="pl-PL"/>
        </w:rPr>
        <w:t>-</w:t>
      </w:r>
      <w:r w:rsidR="005556F6" w:rsidRPr="007B6B11">
        <w:rPr>
          <w:lang w:val="pl-PL"/>
        </w:rPr>
        <w:t>4E</w:t>
      </w:r>
      <w:bookmarkEnd w:id="350"/>
      <w:bookmarkEnd w:id="351"/>
    </w:p>
    <w:p w14:paraId="2F3EA39F" w14:textId="41128174" w:rsidR="005556F6" w:rsidRPr="007B6B11" w:rsidRDefault="005556F6" w:rsidP="004E02BE">
      <w:pPr>
        <w:pStyle w:val="Z2PodpisRysunkuTabeli"/>
      </w:pPr>
      <w:bookmarkStart w:id="352" w:name="_Toc183172032"/>
      <w:r w:rsidRPr="007B6B11">
        <w:t xml:space="preserve">Tabela </w:t>
      </w:r>
      <w:r w:rsidR="00E354C5">
        <w:fldChar w:fldCharType="begin"/>
      </w:r>
      <w:r w:rsidR="00E354C5">
        <w:instrText xml:space="preserve"> SEQ Tabela \* ARABIC </w:instrText>
      </w:r>
      <w:r w:rsidR="00E354C5">
        <w:fldChar w:fldCharType="separate"/>
      </w:r>
      <w:r w:rsidR="006D48AD">
        <w:rPr>
          <w:noProof/>
        </w:rPr>
        <w:t>64</w:t>
      </w:r>
      <w:r w:rsidR="00E354C5">
        <w:fldChar w:fldCharType="end"/>
      </w:r>
      <w:r w:rsidRPr="007B6B11">
        <w:t>. Reguły dla załącznika AKC-4E</w:t>
      </w:r>
      <w:bookmarkEnd w:id="352"/>
    </w:p>
    <w:tbl>
      <w:tblPr>
        <w:tblStyle w:val="Tabela-Siatka"/>
        <w:tblW w:w="0" w:type="auto"/>
        <w:tblLook w:val="01E0" w:firstRow="1" w:lastRow="1" w:firstColumn="1" w:lastColumn="1" w:noHBand="0" w:noVBand="0"/>
      </w:tblPr>
      <w:tblGrid>
        <w:gridCol w:w="945"/>
        <w:gridCol w:w="8109"/>
      </w:tblGrid>
      <w:tr w:rsidR="0035383A" w:rsidRPr="007B6B11" w14:paraId="43432B77" w14:textId="77777777" w:rsidTr="006E7D91">
        <w:trPr>
          <w:trHeight w:val="213"/>
          <w:tblHeader/>
        </w:trPr>
        <w:tc>
          <w:tcPr>
            <w:tcW w:w="945" w:type="dxa"/>
            <w:shd w:val="clear" w:color="auto" w:fill="D9D9D9" w:themeFill="background1" w:themeFillShade="D9"/>
          </w:tcPr>
          <w:p w14:paraId="307C942B" w14:textId="77777777" w:rsidR="0035383A" w:rsidRPr="007B6B11" w:rsidRDefault="0035383A" w:rsidP="004E02BE">
            <w:pPr>
              <w:pStyle w:val="naglowektabeli"/>
            </w:pPr>
            <w:r w:rsidRPr="007B6B11">
              <w:t xml:space="preserve">Nazwa </w:t>
            </w:r>
          </w:p>
        </w:tc>
        <w:tc>
          <w:tcPr>
            <w:tcW w:w="8109" w:type="dxa"/>
            <w:shd w:val="clear" w:color="auto" w:fill="D9D9D9" w:themeFill="background1" w:themeFillShade="D9"/>
          </w:tcPr>
          <w:p w14:paraId="364D0199" w14:textId="77777777" w:rsidR="0035383A" w:rsidRPr="007B6B11" w:rsidRDefault="0035383A" w:rsidP="004E02BE">
            <w:pPr>
              <w:pStyle w:val="naglowektabeli"/>
            </w:pPr>
            <w:r w:rsidRPr="007B6B11">
              <w:t>Opis</w:t>
            </w:r>
          </w:p>
        </w:tc>
      </w:tr>
      <w:tr w:rsidR="00AE0682" w:rsidRPr="007B6B11" w14:paraId="2169CDDC" w14:textId="77777777" w:rsidTr="00ED6B69">
        <w:trPr>
          <w:trHeight w:val="213"/>
        </w:trPr>
        <w:tc>
          <w:tcPr>
            <w:tcW w:w="945" w:type="dxa"/>
          </w:tcPr>
          <w:p w14:paraId="12530D81" w14:textId="77777777" w:rsidR="00AE0682" w:rsidRPr="007B6B11" w:rsidRDefault="00AE0682" w:rsidP="004E02BE">
            <w:pPr>
              <w:pStyle w:val="Tabelazwyky"/>
            </w:pPr>
            <w:r w:rsidRPr="007B6B11">
              <w:t>R1</w:t>
            </w:r>
          </w:p>
        </w:tc>
        <w:tc>
          <w:tcPr>
            <w:tcW w:w="8109" w:type="dxa"/>
          </w:tcPr>
          <w:p w14:paraId="1739D9EB" w14:textId="77777777" w:rsidR="00AE0682" w:rsidRPr="007B6B11" w:rsidRDefault="00AE0682" w:rsidP="004E02BE">
            <w:pPr>
              <w:pStyle w:val="Tabelazwyky"/>
            </w:pPr>
            <w:r w:rsidRPr="007B6B11">
              <w:t>Pole &lt;period&gt; wypełniane przez system zgodnie z wartością w analogicznym polu deklaracji AKC-4/AKC-4zo</w:t>
            </w:r>
          </w:p>
        </w:tc>
      </w:tr>
      <w:tr w:rsidR="00AE0682" w:rsidRPr="007B6B11" w14:paraId="4FB918C1" w14:textId="77777777" w:rsidTr="00ED6B69">
        <w:trPr>
          <w:trHeight w:val="213"/>
        </w:trPr>
        <w:tc>
          <w:tcPr>
            <w:tcW w:w="945" w:type="dxa"/>
          </w:tcPr>
          <w:p w14:paraId="730B4151" w14:textId="77777777" w:rsidR="00AE0682" w:rsidRPr="007B6B11" w:rsidRDefault="00AE0682" w:rsidP="004E02BE">
            <w:pPr>
              <w:pStyle w:val="Tabelazwyky"/>
            </w:pPr>
            <w:r w:rsidRPr="007B6B11">
              <w:t>R2</w:t>
            </w:r>
          </w:p>
        </w:tc>
        <w:tc>
          <w:tcPr>
            <w:tcW w:w="8109" w:type="dxa"/>
          </w:tcPr>
          <w:p w14:paraId="11D5BCCF" w14:textId="74A770A7" w:rsidR="00AE0682" w:rsidRPr="007B6B11" w:rsidRDefault="00D461BE" w:rsidP="004E02BE">
            <w:pPr>
              <w:pStyle w:val="Tabelazwyky"/>
            </w:pPr>
            <w:r w:rsidRPr="007B6B11">
              <w:t>Pole &lt; period &gt;. Dopuszczalnym okresem (period) za który będzie mogła być złożona deklaracja: nie może być wcześniejszy niż kwiecień 2022 roku nie późniejszy niż grudzień 2022 roku.</w:t>
            </w:r>
          </w:p>
        </w:tc>
      </w:tr>
      <w:tr w:rsidR="00456826" w:rsidRPr="007B6B11" w14:paraId="16E8D149" w14:textId="77777777" w:rsidTr="00AE0682">
        <w:trPr>
          <w:trHeight w:val="213"/>
        </w:trPr>
        <w:tc>
          <w:tcPr>
            <w:tcW w:w="945" w:type="dxa"/>
          </w:tcPr>
          <w:p w14:paraId="20417B7E" w14:textId="5B462855" w:rsidR="00456826" w:rsidRPr="007B6B11" w:rsidRDefault="00456826" w:rsidP="004E02BE">
            <w:pPr>
              <w:pStyle w:val="Tabelazwyky"/>
            </w:pPr>
            <w:bookmarkStart w:id="353" w:name="Re4"/>
            <w:r w:rsidRPr="007B6B11">
              <w:t>R</w:t>
            </w:r>
            <w:bookmarkEnd w:id="353"/>
            <w:r w:rsidR="00042476" w:rsidRPr="007B6B11">
              <w:t>3</w:t>
            </w:r>
          </w:p>
        </w:tc>
        <w:tc>
          <w:tcPr>
            <w:tcW w:w="8109" w:type="dxa"/>
          </w:tcPr>
          <w:p w14:paraId="40327C04" w14:textId="77777777" w:rsidR="00BD7E0A" w:rsidRPr="007B6B11" w:rsidRDefault="00AE0682" w:rsidP="004E02BE">
            <w:pPr>
              <w:pStyle w:val="Tabelazwyky"/>
            </w:pPr>
            <w:r w:rsidRPr="007B6B11">
              <w:t xml:space="preserve">Dotyczy pola &lt; totalAmountOfCalcTax </w:t>
            </w:r>
            <w:r w:rsidR="00BD7E0A" w:rsidRPr="007B6B11">
              <w:t>&gt;.</w:t>
            </w:r>
          </w:p>
          <w:p w14:paraId="0B2B4AFF" w14:textId="50D7C524" w:rsidR="00456826" w:rsidRPr="007B6B11" w:rsidRDefault="00456826" w:rsidP="004E02BE">
            <w:pPr>
              <w:pStyle w:val="Tabelazwyky"/>
            </w:pPr>
            <w:r w:rsidRPr="007B6B11">
              <w:t xml:space="preserve">Wartość wstawiana automatycznie przez System. Wymagalna jeżeli w deklaracji jest przynajmniej jedna pozycja w części „C” załącznika AKC-4/E. Walidacja: Porównanie z wartością w polu </w:t>
            </w:r>
            <w:r w:rsidR="0020317E" w:rsidRPr="007B6B11">
              <w:t xml:space="preserve">(153) </w:t>
            </w:r>
            <w:r w:rsidRPr="007B6B11">
              <w:t>„</w:t>
            </w:r>
            <w:r w:rsidR="0020317E" w:rsidRPr="007B6B11">
              <w:t>Razem: Podatek akcyzowy w zł.</w:t>
            </w:r>
            <w:r w:rsidRPr="007B6B11">
              <w:t>”</w:t>
            </w:r>
            <w:r w:rsidR="0020317E" w:rsidRPr="007B6B11">
              <w:t xml:space="preserve"> Sprawdzenie zgodności &lt; totalAmountOfCalcTax &gt;</w:t>
            </w:r>
            <w:r w:rsidR="00042476" w:rsidRPr="007B6B11">
              <w:t xml:space="preserve"> równa </w:t>
            </w:r>
            <w:r w:rsidR="0020317E" w:rsidRPr="007B6B11">
              <w:t>&lt;</w:t>
            </w:r>
            <w:r w:rsidR="00042476" w:rsidRPr="007B6B11">
              <w:t>totalAmountOfTax&gt;</w:t>
            </w:r>
            <w:r w:rsidRPr="007B6B11">
              <w:t xml:space="preserve">. </w:t>
            </w:r>
          </w:p>
        </w:tc>
      </w:tr>
      <w:tr w:rsidR="00422CC4" w:rsidRPr="007B6B11" w14:paraId="347FB763" w14:textId="77777777" w:rsidTr="00ED6B69">
        <w:trPr>
          <w:trHeight w:val="213"/>
        </w:trPr>
        <w:tc>
          <w:tcPr>
            <w:tcW w:w="945" w:type="dxa"/>
          </w:tcPr>
          <w:p w14:paraId="575B4596" w14:textId="31F6A63C" w:rsidR="00422CC4" w:rsidRPr="007B6B11" w:rsidRDefault="00422CC4" w:rsidP="004E02BE">
            <w:pPr>
              <w:pStyle w:val="Tabelazwyky"/>
            </w:pPr>
            <w:r w:rsidRPr="007B6B11">
              <w:t>R4</w:t>
            </w:r>
          </w:p>
        </w:tc>
        <w:tc>
          <w:tcPr>
            <w:tcW w:w="8109" w:type="dxa"/>
          </w:tcPr>
          <w:p w14:paraId="638968B3" w14:textId="77777777" w:rsidR="00422CC4" w:rsidRPr="007B6B11" w:rsidRDefault="00422CC4" w:rsidP="004E02BE">
            <w:pPr>
              <w:pStyle w:val="Tabelazwyky"/>
            </w:pPr>
            <w:r w:rsidRPr="007B6B11">
              <w:t>Dotyczy pola &lt; totalExemptionOfReductions &gt;.</w:t>
            </w:r>
          </w:p>
          <w:p w14:paraId="298299BC" w14:textId="77777777" w:rsidR="00422CC4" w:rsidRPr="007B6B11" w:rsidRDefault="00422CC4" w:rsidP="004E02BE">
            <w:pPr>
              <w:pStyle w:val="Tabelazwyky"/>
            </w:pPr>
            <w:r w:rsidRPr="007B6B11">
              <w:lastRenderedPageBreak/>
              <w:t>Kwota w polu &lt; totalExemptionOfReductions&gt; „Razem zwolnienia i obniżenia” nie może być większa od kwoty w polu &lt;totalAmountOfTax&gt; ”Kwota podatku akcyzowego”.</w:t>
            </w:r>
          </w:p>
          <w:p w14:paraId="12507AB2" w14:textId="77777777" w:rsidR="00422CC4" w:rsidRPr="007B6B11" w:rsidRDefault="00422CC4" w:rsidP="004E02BE">
            <w:pPr>
              <w:pStyle w:val="Tabelazwyky"/>
            </w:pPr>
            <w:r w:rsidRPr="007B6B11">
              <w:t xml:space="preserve"> Jeżeli różnica jest liczbą ujemną, to kwota powinna wynosić 0</w:t>
            </w:r>
          </w:p>
        </w:tc>
      </w:tr>
      <w:tr w:rsidR="00456826" w:rsidRPr="007B6B11" w14:paraId="0199142F" w14:textId="77777777" w:rsidTr="00AE0682">
        <w:trPr>
          <w:trHeight w:val="213"/>
        </w:trPr>
        <w:tc>
          <w:tcPr>
            <w:tcW w:w="945" w:type="dxa"/>
          </w:tcPr>
          <w:p w14:paraId="7CB19D48" w14:textId="77777777" w:rsidR="00456826" w:rsidRPr="007B6B11" w:rsidRDefault="00456826" w:rsidP="004E02BE">
            <w:pPr>
              <w:pStyle w:val="Tabelazwyky"/>
            </w:pPr>
            <w:bookmarkStart w:id="354" w:name="Re5"/>
            <w:r w:rsidRPr="007B6B11">
              <w:lastRenderedPageBreak/>
              <w:t>R5</w:t>
            </w:r>
            <w:bookmarkEnd w:id="354"/>
          </w:p>
        </w:tc>
        <w:tc>
          <w:tcPr>
            <w:tcW w:w="8109" w:type="dxa"/>
          </w:tcPr>
          <w:p w14:paraId="79964202" w14:textId="77777777" w:rsidR="00CB2152" w:rsidRPr="007B6B11" w:rsidRDefault="00CB2152" w:rsidP="004E02BE">
            <w:pPr>
              <w:pStyle w:val="Tabelazwyky"/>
            </w:pPr>
            <w:r w:rsidRPr="007B6B11">
              <w:t>Dotyczy pola &lt; totalNumberOfGoods &gt;</w:t>
            </w:r>
          </w:p>
          <w:p w14:paraId="44EBC319" w14:textId="3F59F845" w:rsidR="00456826" w:rsidRPr="007B6B11" w:rsidRDefault="00456826" w:rsidP="004E02BE">
            <w:pPr>
              <w:pStyle w:val="Tabelazwyky"/>
            </w:pPr>
            <w:r w:rsidRPr="007B6B11">
              <w:t xml:space="preserve">Pole nie jest wymagalne w przypadku, gdy nie wypełniono żadnej pozycji w części „Obliczenie </w:t>
            </w:r>
            <w:r w:rsidR="00CB2152" w:rsidRPr="007B6B11">
              <w:t>podatku akcyzowego</w:t>
            </w:r>
            <w:r w:rsidRPr="007B6B11">
              <w:t xml:space="preserve"> od poszczególnych wyrobów” deklaracji.</w:t>
            </w:r>
          </w:p>
          <w:p w14:paraId="23A87E4F" w14:textId="77777777" w:rsidR="00456826" w:rsidRPr="007B6B11" w:rsidRDefault="00456826" w:rsidP="004E02BE">
            <w:pPr>
              <w:pStyle w:val="Tabelazwyky"/>
            </w:pPr>
            <w:r w:rsidRPr="007B6B11">
              <w:t>Pole wypełniane na podstawie sumy wartości wprowadzonych w polu „Ilość samochodów objętych podatkiem akcyzowym”.</w:t>
            </w:r>
          </w:p>
          <w:p w14:paraId="12026994" w14:textId="5E540C02" w:rsidR="00456826" w:rsidRPr="007B6B11" w:rsidRDefault="00456826" w:rsidP="004E02BE">
            <w:pPr>
              <w:pStyle w:val="Tabelazwyky"/>
            </w:pPr>
            <w:r w:rsidRPr="007B6B11">
              <w:t xml:space="preserve">Walidacja: wprowadzona liczba powinna się równać wyliczonej sumie. </w:t>
            </w:r>
          </w:p>
        </w:tc>
      </w:tr>
      <w:tr w:rsidR="00456826" w:rsidRPr="007B6B11" w14:paraId="37222A46" w14:textId="77777777" w:rsidTr="00AE0682">
        <w:trPr>
          <w:trHeight w:val="213"/>
        </w:trPr>
        <w:tc>
          <w:tcPr>
            <w:tcW w:w="945" w:type="dxa"/>
          </w:tcPr>
          <w:p w14:paraId="68A7F223" w14:textId="77777777" w:rsidR="00456826" w:rsidRPr="007B6B11" w:rsidRDefault="00456826" w:rsidP="004E02BE">
            <w:pPr>
              <w:pStyle w:val="Tabelazwyky"/>
            </w:pPr>
            <w:bookmarkStart w:id="355" w:name="Re6"/>
            <w:r w:rsidRPr="007B6B11">
              <w:t>R6</w:t>
            </w:r>
            <w:bookmarkEnd w:id="355"/>
          </w:p>
        </w:tc>
        <w:tc>
          <w:tcPr>
            <w:tcW w:w="8109" w:type="dxa"/>
          </w:tcPr>
          <w:p w14:paraId="1E034658" w14:textId="77777777" w:rsidR="008F3910" w:rsidRPr="007B6B11" w:rsidRDefault="008F3910" w:rsidP="004E02BE">
            <w:pPr>
              <w:pStyle w:val="Tabelazwyky"/>
            </w:pPr>
            <w:r w:rsidRPr="007B6B11">
              <w:t>Dotyczy pola &lt; totalAmountOfTax &gt;.</w:t>
            </w:r>
          </w:p>
          <w:p w14:paraId="0E012939" w14:textId="24F6756B" w:rsidR="00456826" w:rsidRPr="007B6B11" w:rsidRDefault="00456826" w:rsidP="004E02BE">
            <w:pPr>
              <w:pStyle w:val="Tabelazwyky"/>
            </w:pPr>
            <w:r w:rsidRPr="007B6B11">
              <w:t>Pole nie jest wymagalne w przypadku, gdy nie wypełniono żadnej pozycji w części „Obliczenie kwot podatku akcyzowego od poszczególnych wyrobów” deklaracji.</w:t>
            </w:r>
          </w:p>
          <w:p w14:paraId="0919A02A" w14:textId="11F927BD" w:rsidR="00456826" w:rsidRPr="007B6B11" w:rsidRDefault="00456826" w:rsidP="004E02BE">
            <w:pPr>
              <w:pStyle w:val="Tabelazwyky"/>
            </w:pPr>
            <w:r w:rsidRPr="007B6B11">
              <w:t>Pole wyliczane na podstawie sumy wartości wprowadzonych w polu „</w:t>
            </w:r>
            <w:r w:rsidR="00125724" w:rsidRPr="007B6B11">
              <w:t>Podatek akcyzowy</w:t>
            </w:r>
            <w:r w:rsidRPr="007B6B11">
              <w:t xml:space="preserve"> w zł”. Walidacja: wprowadzona liczba powinna się równać sumie wartości wprowadzonych w polu „</w:t>
            </w:r>
            <w:r w:rsidR="00125724" w:rsidRPr="007B6B11">
              <w:t>Podatek akcyzowy</w:t>
            </w:r>
            <w:r w:rsidRPr="007B6B11">
              <w:t xml:space="preserve"> w zł”. </w:t>
            </w:r>
          </w:p>
        </w:tc>
      </w:tr>
      <w:tr w:rsidR="00456826" w:rsidRPr="007B6B11" w14:paraId="2FCE9902" w14:textId="77777777" w:rsidTr="00AE0682">
        <w:trPr>
          <w:trHeight w:val="213"/>
        </w:trPr>
        <w:tc>
          <w:tcPr>
            <w:tcW w:w="945" w:type="dxa"/>
          </w:tcPr>
          <w:p w14:paraId="34BC900E" w14:textId="2FD5F88C" w:rsidR="00456826" w:rsidRPr="007B6B11" w:rsidRDefault="00456826" w:rsidP="004E02BE">
            <w:pPr>
              <w:pStyle w:val="Tabelazwyky"/>
            </w:pPr>
            <w:bookmarkStart w:id="356" w:name="Re8"/>
            <w:r w:rsidRPr="007B6B11">
              <w:t>R</w:t>
            </w:r>
            <w:bookmarkEnd w:id="356"/>
            <w:r w:rsidR="00125724" w:rsidRPr="007B6B11">
              <w:t>7</w:t>
            </w:r>
          </w:p>
        </w:tc>
        <w:tc>
          <w:tcPr>
            <w:tcW w:w="8109" w:type="dxa"/>
          </w:tcPr>
          <w:p w14:paraId="23736549" w14:textId="77777777" w:rsidR="00125724" w:rsidRPr="007B6B11" w:rsidRDefault="00125724" w:rsidP="004E02BE">
            <w:pPr>
              <w:pStyle w:val="Tabelazwyky"/>
            </w:pPr>
            <w:r w:rsidRPr="007B6B11">
              <w:t>Dotyczy pola &lt; codeCN &gt;.</w:t>
            </w:r>
          </w:p>
          <w:p w14:paraId="40EF2DA5" w14:textId="7B3B0D1F" w:rsidR="00456826" w:rsidRPr="007B6B11" w:rsidRDefault="00456826" w:rsidP="004E02BE">
            <w:pPr>
              <w:pStyle w:val="Tabelazwyky"/>
            </w:pPr>
            <w:r w:rsidRPr="007B6B11">
              <w:t>Wartość przekazywana dla wywołania usługi pobrania danych z ISZTAR dla pól „Nazwa grupy wyrobów” i „Stawka podatku”.</w:t>
            </w:r>
          </w:p>
          <w:p w14:paraId="32B6F480" w14:textId="77777777" w:rsidR="00456826" w:rsidRPr="007B6B11" w:rsidRDefault="00456826" w:rsidP="004E02BE">
            <w:pPr>
              <w:pStyle w:val="Tabelazwyky"/>
            </w:pPr>
            <w:r w:rsidRPr="007B6B11">
              <w:t>Walidacja czy kod CN jest w zakresie obsługiwanym przez załącznik danego typu. Jeśli nie błąd typu 2.</w:t>
            </w:r>
          </w:p>
        </w:tc>
      </w:tr>
      <w:tr w:rsidR="00456826" w:rsidRPr="007B6B11" w14:paraId="7FACF585" w14:textId="77777777" w:rsidTr="00AE0682">
        <w:trPr>
          <w:trHeight w:val="213"/>
        </w:trPr>
        <w:tc>
          <w:tcPr>
            <w:tcW w:w="945" w:type="dxa"/>
          </w:tcPr>
          <w:p w14:paraId="23D0B8A5" w14:textId="4BC99E7A" w:rsidR="00456826" w:rsidRPr="007B6B11" w:rsidRDefault="00456826" w:rsidP="004E02BE">
            <w:pPr>
              <w:pStyle w:val="Tabelazwyky"/>
            </w:pPr>
            <w:bookmarkStart w:id="357" w:name="Re10"/>
            <w:r w:rsidRPr="007B6B11">
              <w:t>R</w:t>
            </w:r>
            <w:bookmarkEnd w:id="357"/>
            <w:r w:rsidR="00125724" w:rsidRPr="007B6B11">
              <w:t>8</w:t>
            </w:r>
          </w:p>
        </w:tc>
        <w:tc>
          <w:tcPr>
            <w:tcW w:w="8109" w:type="dxa"/>
          </w:tcPr>
          <w:p w14:paraId="19486065" w14:textId="77777777" w:rsidR="00456826" w:rsidRPr="007B6B11" w:rsidRDefault="00456826" w:rsidP="004E02BE">
            <w:pPr>
              <w:pStyle w:val="Tabelazwyky"/>
            </w:pPr>
            <w:r w:rsidRPr="007B6B11">
              <w:t>Pole wypełniane wartością wyliczoną ze wzoru: wartość w polu „Podstawa opodatkowania” * wartość w polu „Stawka podatku”.</w:t>
            </w:r>
          </w:p>
          <w:p w14:paraId="08A6BCFD" w14:textId="77777777" w:rsidR="00456826" w:rsidRPr="007B6B11" w:rsidRDefault="00456826" w:rsidP="004E02BE">
            <w:pPr>
              <w:pStyle w:val="Tabelazwyky"/>
            </w:pPr>
            <w:r w:rsidRPr="007B6B11">
              <w:t xml:space="preserve">Walidacja: wprowadzona wartość powinna być równa wyliczonej ze wzoru. </w:t>
            </w:r>
          </w:p>
        </w:tc>
      </w:tr>
    </w:tbl>
    <w:p w14:paraId="547FAC11" w14:textId="6CA82A91" w:rsidR="00E9646F" w:rsidRPr="007B6B11" w:rsidRDefault="00E9646F" w:rsidP="004E02BE">
      <w:pPr>
        <w:pStyle w:val="Nagwek2"/>
        <w:spacing w:line="276" w:lineRule="auto"/>
        <w:rPr>
          <w:bCs/>
          <w:lang w:val="pl-PL"/>
        </w:rPr>
      </w:pPr>
      <w:bookmarkStart w:id="358" w:name="_Toc115186910"/>
      <w:bookmarkStart w:id="359" w:name="_Toc183171900"/>
      <w:r w:rsidRPr="007B6B11">
        <w:rPr>
          <w:lang w:val="pl-PL"/>
        </w:rPr>
        <w:t>Załączniki AKC-4/F do deklaracji AKC4</w:t>
      </w:r>
      <w:bookmarkEnd w:id="358"/>
      <w:bookmarkEnd w:id="359"/>
    </w:p>
    <w:p w14:paraId="723BA547" w14:textId="5E7CDE2B" w:rsidR="00AD20CD" w:rsidRPr="007B6B11" w:rsidRDefault="00AD20CD" w:rsidP="004E02BE">
      <w:pPr>
        <w:pStyle w:val="Nagwek3"/>
        <w:spacing w:line="276" w:lineRule="auto"/>
        <w:rPr>
          <w:lang w:val="pl-PL"/>
        </w:rPr>
      </w:pPr>
      <w:bookmarkStart w:id="360" w:name="_Toc115186911"/>
      <w:bookmarkStart w:id="361" w:name="_Toc183171901"/>
      <w:r w:rsidRPr="007B6B11">
        <w:rPr>
          <w:lang w:val="pl-PL"/>
        </w:rPr>
        <w:t>Komunikat AKC</w:t>
      </w:r>
      <w:r w:rsidR="00C515A0" w:rsidRPr="007B6B11">
        <w:rPr>
          <w:lang w:val="pl-PL"/>
        </w:rPr>
        <w:t>-</w:t>
      </w:r>
      <w:r w:rsidRPr="007B6B11">
        <w:rPr>
          <w:lang w:val="pl-PL"/>
        </w:rPr>
        <w:t>4F</w:t>
      </w:r>
      <w:bookmarkEnd w:id="360"/>
      <w:bookmarkEnd w:id="361"/>
    </w:p>
    <w:p w14:paraId="754096B7" w14:textId="77777777" w:rsidR="00AD20CD" w:rsidRPr="007B6B11" w:rsidRDefault="00AD20CD" w:rsidP="004E02BE">
      <w:r w:rsidRPr="007B6B11">
        <w:t>PODATEK AKCYZOWY OD WYROBÓW TYTONIOWYCH</w:t>
      </w:r>
    </w:p>
    <w:p w14:paraId="49E2E97C" w14:textId="776410B4" w:rsidR="00AD20CD" w:rsidRPr="007B6B11" w:rsidRDefault="00AD20CD" w:rsidP="004E02BE">
      <w:pPr>
        <w:pStyle w:val="Nagwek3"/>
        <w:spacing w:line="276" w:lineRule="auto"/>
        <w:rPr>
          <w:lang w:val="pl-PL"/>
        </w:rPr>
      </w:pPr>
      <w:bookmarkStart w:id="362" w:name="_Toc115186912"/>
      <w:bookmarkStart w:id="363" w:name="_Toc183171902"/>
      <w:r w:rsidRPr="007B6B11">
        <w:rPr>
          <w:lang w:val="pl-PL"/>
        </w:rPr>
        <w:t>Specyfikacja AKC</w:t>
      </w:r>
      <w:r w:rsidR="00C515A0" w:rsidRPr="007B6B11">
        <w:rPr>
          <w:lang w:val="pl-PL"/>
        </w:rPr>
        <w:t>-</w:t>
      </w:r>
      <w:r w:rsidRPr="007B6B11">
        <w:rPr>
          <w:lang w:val="pl-PL"/>
        </w:rPr>
        <w:t>4F</w:t>
      </w:r>
      <w:bookmarkEnd w:id="362"/>
      <w:bookmarkEnd w:id="363"/>
    </w:p>
    <w:p w14:paraId="21240F64" w14:textId="6FA33EA6" w:rsidR="00AD20CD" w:rsidRPr="007B6B11" w:rsidRDefault="00AD20CD" w:rsidP="004E02BE">
      <w:r w:rsidRPr="007B6B11">
        <w:t xml:space="preserve">Struktury typu ZDailyAmount, ZCalculOfAmountOfExciseDuty zostały zdefiniowane w dokumencie </w:t>
      </w:r>
      <w:r w:rsidRPr="007B6B11">
        <w:fldChar w:fldCharType="begin"/>
      </w:r>
      <w:r w:rsidRPr="007B6B11">
        <w:instrText xml:space="preserve"> REF _Ref361653747 \r \h  \* MERGEFORMAT </w:instrText>
      </w:r>
      <w:r w:rsidRPr="007B6B11">
        <w:fldChar w:fldCharType="separate"/>
      </w:r>
      <w:r w:rsidR="006D48AD">
        <w:t>0</w:t>
      </w:r>
      <w:r w:rsidRPr="007B6B11">
        <w:fldChar w:fldCharType="end"/>
      </w:r>
      <w:r w:rsidRPr="007B6B11">
        <w:t xml:space="preserve"> i nie będą tutaj szczegółowo omawiane.</w:t>
      </w:r>
    </w:p>
    <w:p w14:paraId="364A443F" w14:textId="7FFD5CE2" w:rsidR="00E9646F" w:rsidRPr="007B6B11" w:rsidRDefault="00E9646F" w:rsidP="004E02BE">
      <w:pPr>
        <w:pStyle w:val="Z2PodpisRysunkuTabeli"/>
      </w:pPr>
      <w:bookmarkStart w:id="364" w:name="_Toc183172033"/>
      <w:r w:rsidRPr="007B6B11">
        <w:t xml:space="preserve">Tabela </w:t>
      </w:r>
      <w:r w:rsidR="00E354C5">
        <w:fldChar w:fldCharType="begin"/>
      </w:r>
      <w:r w:rsidR="00E354C5">
        <w:instrText xml:space="preserve"> SEQ Tabela \* ARABIC </w:instrText>
      </w:r>
      <w:r w:rsidR="00E354C5">
        <w:fldChar w:fldCharType="separate"/>
      </w:r>
      <w:r w:rsidR="006D48AD">
        <w:rPr>
          <w:noProof/>
        </w:rPr>
        <w:t>65</w:t>
      </w:r>
      <w:r w:rsidR="00E354C5">
        <w:fldChar w:fldCharType="end"/>
      </w:r>
      <w:r w:rsidRPr="007B6B11">
        <w:t>. Dane ogólne w ramach struktury załącznika AKC-4</w:t>
      </w:r>
      <w:r w:rsidR="00B614B4" w:rsidRPr="007B6B11">
        <w:t>F</w:t>
      </w:r>
      <w:r w:rsidRPr="007B6B11">
        <w:t xml:space="preserve"> do deklaracji AKC-4/AKC-4zo</w:t>
      </w:r>
      <w:bookmarkEnd w:id="364"/>
    </w:p>
    <w:tbl>
      <w:tblPr>
        <w:tblStyle w:val="Tabela-Siatka"/>
        <w:tblW w:w="9322" w:type="dxa"/>
        <w:tblLook w:val="01E0" w:firstRow="1" w:lastRow="1" w:firstColumn="1" w:lastColumn="1" w:noHBand="0" w:noVBand="0"/>
      </w:tblPr>
      <w:tblGrid>
        <w:gridCol w:w="2900"/>
        <w:gridCol w:w="6422"/>
      </w:tblGrid>
      <w:tr w:rsidR="00E9646F" w:rsidRPr="007B6B11" w14:paraId="17433894" w14:textId="77777777" w:rsidTr="00072B25">
        <w:trPr>
          <w:tblHeader/>
        </w:trPr>
        <w:tc>
          <w:tcPr>
            <w:tcW w:w="2900" w:type="dxa"/>
            <w:shd w:val="clear" w:color="auto" w:fill="D9D9D9" w:themeFill="background1" w:themeFillShade="D9"/>
          </w:tcPr>
          <w:p w14:paraId="5A28EBC5" w14:textId="77777777" w:rsidR="00E9646F" w:rsidRPr="007B6B11" w:rsidRDefault="00E9646F" w:rsidP="004E02BE">
            <w:pPr>
              <w:pStyle w:val="naglowektabeli"/>
            </w:pPr>
            <w:r w:rsidRPr="007B6B11">
              <w:t>Ogólne</w:t>
            </w:r>
          </w:p>
        </w:tc>
        <w:tc>
          <w:tcPr>
            <w:tcW w:w="6422" w:type="dxa"/>
            <w:shd w:val="clear" w:color="auto" w:fill="D9D9D9" w:themeFill="background1" w:themeFillShade="D9"/>
          </w:tcPr>
          <w:p w14:paraId="6EE9B7F6" w14:textId="77777777" w:rsidR="00E9646F" w:rsidRPr="007B6B11" w:rsidRDefault="00E9646F" w:rsidP="004E02BE">
            <w:pPr>
              <w:pStyle w:val="naglowektabeli"/>
            </w:pPr>
          </w:p>
        </w:tc>
      </w:tr>
      <w:tr w:rsidR="00E9646F" w:rsidRPr="007B6B11" w14:paraId="3FBC3FDF" w14:textId="77777777" w:rsidTr="00ED6B69">
        <w:tc>
          <w:tcPr>
            <w:tcW w:w="2900" w:type="dxa"/>
          </w:tcPr>
          <w:p w14:paraId="08DE41F0" w14:textId="77777777" w:rsidR="00E9646F" w:rsidRPr="007B6B11" w:rsidRDefault="00E9646F" w:rsidP="004E02BE">
            <w:pPr>
              <w:pStyle w:val="Tabelazwyky"/>
            </w:pPr>
            <w:r w:rsidRPr="007B6B11">
              <w:t>Opis</w:t>
            </w:r>
          </w:p>
        </w:tc>
        <w:tc>
          <w:tcPr>
            <w:tcW w:w="6422" w:type="dxa"/>
          </w:tcPr>
          <w:p w14:paraId="51944231" w14:textId="77777777" w:rsidR="00E9646F" w:rsidRPr="007B6B11" w:rsidRDefault="00E9646F" w:rsidP="004E02BE">
            <w:pPr>
              <w:pStyle w:val="Tabelazwyky"/>
            </w:pPr>
            <w:r w:rsidRPr="007B6B11">
              <w:t xml:space="preserve">Struktura załącznika A do deklaracji AKC-4 </w:t>
            </w:r>
          </w:p>
        </w:tc>
      </w:tr>
      <w:tr w:rsidR="00E9646F" w:rsidRPr="007B6B11" w14:paraId="399ACC8D" w14:textId="77777777" w:rsidTr="00ED6B69">
        <w:tc>
          <w:tcPr>
            <w:tcW w:w="2900" w:type="dxa"/>
          </w:tcPr>
          <w:p w14:paraId="33EB2155" w14:textId="77777777" w:rsidR="00E9646F" w:rsidRPr="007B6B11" w:rsidRDefault="00E9646F" w:rsidP="004E02BE">
            <w:pPr>
              <w:pStyle w:val="Tabelazwyky"/>
            </w:pPr>
            <w:r w:rsidRPr="007B6B11">
              <w:t>Proces biznesowy</w:t>
            </w:r>
          </w:p>
        </w:tc>
        <w:tc>
          <w:tcPr>
            <w:tcW w:w="6422" w:type="dxa"/>
          </w:tcPr>
          <w:p w14:paraId="5E6A931E" w14:textId="77777777" w:rsidR="00E9646F" w:rsidRPr="007B6B11" w:rsidRDefault="00E9646F" w:rsidP="004E02BE">
            <w:pPr>
              <w:pStyle w:val="Tabelazwyky"/>
            </w:pPr>
          </w:p>
        </w:tc>
      </w:tr>
      <w:tr w:rsidR="00E9646F" w:rsidRPr="007B6B11" w14:paraId="74BF34F7" w14:textId="77777777" w:rsidTr="00ED6B69">
        <w:tc>
          <w:tcPr>
            <w:tcW w:w="2900" w:type="dxa"/>
          </w:tcPr>
          <w:p w14:paraId="02A61139" w14:textId="77777777" w:rsidR="00E9646F" w:rsidRPr="007B6B11" w:rsidRDefault="00E9646F" w:rsidP="004E02BE">
            <w:pPr>
              <w:pStyle w:val="Tabelazwyky"/>
            </w:pPr>
            <w:r w:rsidRPr="007B6B11">
              <w:t>Wersja deklaracji</w:t>
            </w:r>
          </w:p>
        </w:tc>
        <w:tc>
          <w:tcPr>
            <w:tcW w:w="6422" w:type="dxa"/>
          </w:tcPr>
          <w:p w14:paraId="37EF5C93" w14:textId="77777777" w:rsidR="00E9646F" w:rsidRPr="007B6B11" w:rsidRDefault="00E9646F" w:rsidP="004E02BE">
            <w:pPr>
              <w:pStyle w:val="Tabelazwyky"/>
            </w:pPr>
            <w:r w:rsidRPr="007B6B11">
              <w:t>5_0</w:t>
            </w:r>
          </w:p>
        </w:tc>
      </w:tr>
      <w:tr w:rsidR="00E9646F" w:rsidRPr="007B6B11" w14:paraId="363A886C" w14:textId="77777777" w:rsidTr="00ED6B69">
        <w:tc>
          <w:tcPr>
            <w:tcW w:w="2900" w:type="dxa"/>
          </w:tcPr>
          <w:p w14:paraId="665FD619" w14:textId="77777777" w:rsidR="00E9646F" w:rsidRPr="007B6B11" w:rsidRDefault="00E9646F" w:rsidP="004E02BE">
            <w:pPr>
              <w:pStyle w:val="Tabelazwyky"/>
            </w:pPr>
            <w:r w:rsidRPr="007B6B11">
              <w:lastRenderedPageBreak/>
              <w:t>Zależności od innych deklaracji</w:t>
            </w:r>
          </w:p>
        </w:tc>
        <w:tc>
          <w:tcPr>
            <w:tcW w:w="6422" w:type="dxa"/>
          </w:tcPr>
          <w:p w14:paraId="05A56C5B" w14:textId="77777777" w:rsidR="00E9646F" w:rsidRPr="007B6B11" w:rsidRDefault="00E9646F" w:rsidP="004E02BE">
            <w:pPr>
              <w:pStyle w:val="Tabelazwyky"/>
            </w:pPr>
          </w:p>
        </w:tc>
      </w:tr>
      <w:tr w:rsidR="00E9646F" w:rsidRPr="007B6B11" w14:paraId="1D79D50E" w14:textId="77777777" w:rsidTr="00ED6B69">
        <w:tc>
          <w:tcPr>
            <w:tcW w:w="2900" w:type="dxa"/>
          </w:tcPr>
          <w:p w14:paraId="7E9054E6" w14:textId="77777777" w:rsidR="00E9646F" w:rsidRPr="007B6B11" w:rsidRDefault="00E9646F" w:rsidP="004E02BE">
            <w:pPr>
              <w:pStyle w:val="Tabelazwyky"/>
            </w:pPr>
            <w:r w:rsidRPr="007B6B11">
              <w:t xml:space="preserve">Technologia </w:t>
            </w:r>
          </w:p>
        </w:tc>
        <w:tc>
          <w:tcPr>
            <w:tcW w:w="6422" w:type="dxa"/>
          </w:tcPr>
          <w:p w14:paraId="0215E834" w14:textId="77777777" w:rsidR="00E9646F" w:rsidRPr="007B6B11" w:rsidRDefault="00E9646F" w:rsidP="004E02BE">
            <w:pPr>
              <w:pStyle w:val="Tabelazwyky"/>
            </w:pPr>
            <w:r w:rsidRPr="007B6B11">
              <w:t>XML</w:t>
            </w:r>
          </w:p>
        </w:tc>
      </w:tr>
      <w:tr w:rsidR="00E9646F" w:rsidRPr="007B6B11" w14:paraId="7DE16B79" w14:textId="77777777" w:rsidTr="00ED6B69">
        <w:tc>
          <w:tcPr>
            <w:tcW w:w="2900" w:type="dxa"/>
          </w:tcPr>
          <w:p w14:paraId="65EF3C79" w14:textId="77777777" w:rsidR="00E9646F" w:rsidRPr="007B6B11" w:rsidRDefault="00E9646F" w:rsidP="004E02BE">
            <w:pPr>
              <w:pStyle w:val="Tabelazwyky"/>
            </w:pPr>
            <w:r w:rsidRPr="007B6B11">
              <w:t>Reguły biznesowe</w:t>
            </w:r>
          </w:p>
        </w:tc>
        <w:tc>
          <w:tcPr>
            <w:tcW w:w="6422" w:type="dxa"/>
          </w:tcPr>
          <w:p w14:paraId="25EFDC41" w14:textId="77777777" w:rsidR="00E9646F" w:rsidRPr="007B6B11" w:rsidRDefault="00E9646F" w:rsidP="004E02BE">
            <w:pPr>
              <w:pStyle w:val="Tabelazwyky"/>
            </w:pPr>
          </w:p>
        </w:tc>
      </w:tr>
      <w:tr w:rsidR="00E9646F" w:rsidRPr="007B6B11" w14:paraId="2384EBB9" w14:textId="77777777" w:rsidTr="00ED6B69">
        <w:tc>
          <w:tcPr>
            <w:tcW w:w="2900" w:type="dxa"/>
          </w:tcPr>
          <w:p w14:paraId="4BE4F432" w14:textId="77777777" w:rsidR="00E9646F" w:rsidRPr="007B6B11" w:rsidRDefault="00E9646F" w:rsidP="004E02BE">
            <w:pPr>
              <w:pStyle w:val="Tabelazwyky"/>
            </w:pPr>
            <w:r w:rsidRPr="007B6B11">
              <w:t>Wykorzystane standardy</w:t>
            </w:r>
          </w:p>
        </w:tc>
        <w:tc>
          <w:tcPr>
            <w:tcW w:w="6422" w:type="dxa"/>
          </w:tcPr>
          <w:p w14:paraId="29790A17" w14:textId="77777777" w:rsidR="00E9646F" w:rsidRPr="007B6B11" w:rsidRDefault="00E9646F" w:rsidP="004E02BE">
            <w:pPr>
              <w:pStyle w:val="Tabelazwyky"/>
            </w:pPr>
            <w:r w:rsidRPr="007B6B11">
              <w:t>XML</w:t>
            </w:r>
          </w:p>
        </w:tc>
      </w:tr>
      <w:tr w:rsidR="00E9646F" w:rsidRPr="007B6B11" w14:paraId="203C9BE3" w14:textId="77777777" w:rsidTr="00ED6B69">
        <w:tc>
          <w:tcPr>
            <w:tcW w:w="2900" w:type="dxa"/>
          </w:tcPr>
          <w:p w14:paraId="3D53EA1B" w14:textId="77777777" w:rsidR="00E9646F" w:rsidRPr="007B6B11" w:rsidRDefault="00E9646F" w:rsidP="004E02BE">
            <w:pPr>
              <w:pStyle w:val="Tabelazwyky"/>
            </w:pPr>
            <w:r w:rsidRPr="007B6B11">
              <w:t>Namespaces</w:t>
            </w:r>
          </w:p>
        </w:tc>
        <w:tc>
          <w:tcPr>
            <w:tcW w:w="6422" w:type="dxa"/>
          </w:tcPr>
          <w:p w14:paraId="5748D5BD" w14:textId="77777777" w:rsidR="00E9646F" w:rsidRPr="007B6B11" w:rsidRDefault="00E9646F" w:rsidP="004E02BE">
            <w:pPr>
              <w:pStyle w:val="Tabelazwyky"/>
            </w:pPr>
            <w:r w:rsidRPr="007B6B11">
              <w:t>http://www.e-clo.pl/ZEFIR2/eZefir2/xsd/v9_0/Types.xsd</w:t>
            </w:r>
          </w:p>
        </w:tc>
      </w:tr>
      <w:tr w:rsidR="00E9646F" w:rsidRPr="007B6B11" w14:paraId="5FA42608" w14:textId="77777777" w:rsidTr="00ED6B69">
        <w:tc>
          <w:tcPr>
            <w:tcW w:w="2900" w:type="dxa"/>
          </w:tcPr>
          <w:p w14:paraId="50352057" w14:textId="77777777" w:rsidR="00E9646F" w:rsidRPr="007B6B11" w:rsidRDefault="00E9646F" w:rsidP="004E02BE">
            <w:pPr>
              <w:pStyle w:val="Tabelazwyky"/>
            </w:pPr>
            <w:r w:rsidRPr="007B6B11">
              <w:t xml:space="preserve">Definicja struktur </w:t>
            </w:r>
          </w:p>
        </w:tc>
        <w:tc>
          <w:tcPr>
            <w:tcW w:w="6422" w:type="dxa"/>
          </w:tcPr>
          <w:p w14:paraId="21269162" w14:textId="245E674E" w:rsidR="00E9646F" w:rsidRPr="007B6B11" w:rsidRDefault="00E9646F" w:rsidP="004E02BE">
            <w:pPr>
              <w:pStyle w:val="Tabelazwyky"/>
            </w:pPr>
            <w:r w:rsidRPr="007B6B11">
              <w:t>AKC_4</w:t>
            </w:r>
            <w:r w:rsidR="00B614B4" w:rsidRPr="007B6B11">
              <w:t>F</w:t>
            </w:r>
            <w:r w:rsidRPr="007B6B11">
              <w:t>.xsd</w:t>
            </w:r>
          </w:p>
        </w:tc>
      </w:tr>
    </w:tbl>
    <w:p w14:paraId="23EFECEF" w14:textId="61836166" w:rsidR="00B614B4" w:rsidRDefault="00B614B4" w:rsidP="004E02BE">
      <w:pPr>
        <w:pStyle w:val="Nagwek3"/>
        <w:spacing w:line="276" w:lineRule="auto"/>
      </w:pPr>
      <w:bookmarkStart w:id="365" w:name="_Toc183171903"/>
      <w:r w:rsidRPr="007B6B11">
        <w:t>Struktura załącznika AKC-4F do deklaracji AKC-4/AKC-4zo</w:t>
      </w:r>
      <w:bookmarkEnd w:id="365"/>
    </w:p>
    <w:p w14:paraId="2A4692F9" w14:textId="16870CA6" w:rsidR="00F03C38" w:rsidRPr="00F03C38" w:rsidRDefault="00F03C38" w:rsidP="004E02BE">
      <w:pPr>
        <w:pStyle w:val="kod"/>
      </w:pPr>
      <w:r w:rsidRPr="00F03C38">
        <w:t>AKC4FType</w:t>
      </w:r>
    </w:p>
    <w:p w14:paraId="70811280" w14:textId="22CFBCB4" w:rsidR="00F03C38" w:rsidRPr="00F03C38" w:rsidRDefault="00F03C38" w:rsidP="004E02BE">
      <w:pPr>
        <w:pStyle w:val="kod"/>
      </w:pPr>
      <w:r w:rsidRPr="00F03C38">
        <w:t>HeaderType</w:t>
      </w:r>
    </w:p>
    <w:p w14:paraId="22AFB39C" w14:textId="7BA923CF" w:rsidR="00F03C38" w:rsidRPr="00F03C38" w:rsidRDefault="00F03C38" w:rsidP="004E02BE">
      <w:pPr>
        <w:pStyle w:val="kod"/>
      </w:pPr>
      <w:r w:rsidRPr="00F03C38">
        <w:t>WarehouseType</w:t>
      </w:r>
    </w:p>
    <w:p w14:paraId="498A2BEE" w14:textId="25CB19CA" w:rsidR="00F03C38" w:rsidRPr="00F03C38" w:rsidRDefault="00F03C38" w:rsidP="004E02BE">
      <w:pPr>
        <w:pStyle w:val="kod"/>
      </w:pPr>
      <w:r w:rsidRPr="00F03C38">
        <w:t>CalculOfAmountOfExciseDutyType</w:t>
      </w:r>
    </w:p>
    <w:p w14:paraId="54C43582" w14:textId="66D573DF" w:rsidR="00F03C38" w:rsidRPr="00F03C38" w:rsidRDefault="00F03C38" w:rsidP="004E02BE">
      <w:pPr>
        <w:pStyle w:val="kod"/>
      </w:pPr>
      <w:r w:rsidRPr="00F03C38">
        <w:t>CleareanceExciseDutyType</w:t>
      </w:r>
    </w:p>
    <w:p w14:paraId="06459339" w14:textId="3250F50B" w:rsidR="00F03C38" w:rsidRPr="00F03C38" w:rsidRDefault="00F03C38" w:rsidP="004E02BE">
      <w:pPr>
        <w:pStyle w:val="kod"/>
      </w:pPr>
      <w:r w:rsidRPr="00F03C38">
        <w:t>ItemsType</w:t>
      </w:r>
    </w:p>
    <w:p w14:paraId="362DA0C3" w14:textId="09E1B106" w:rsidR="00F03C38" w:rsidRPr="00F03C38" w:rsidRDefault="00F03C38" w:rsidP="004E02BE">
      <w:pPr>
        <w:pStyle w:val="kod"/>
      </w:pPr>
      <w:r w:rsidRPr="00F03C38">
        <w:t>ItemType</w:t>
      </w:r>
    </w:p>
    <w:p w14:paraId="0F7D3561" w14:textId="3132EE03" w:rsidR="00F03C38" w:rsidRPr="00F03C38" w:rsidRDefault="00F03C38" w:rsidP="004E02BE">
      <w:pPr>
        <w:pStyle w:val="kod"/>
      </w:pPr>
      <w:r w:rsidRPr="00F03C38">
        <w:t>DailyPaymentInformationType</w:t>
      </w:r>
    </w:p>
    <w:p w14:paraId="51758A3A" w14:textId="3260B4FB" w:rsidR="00F03C38" w:rsidRPr="00F03C38" w:rsidRDefault="00F03C38" w:rsidP="004E02BE">
      <w:pPr>
        <w:pStyle w:val="kod"/>
      </w:pPr>
      <w:r w:rsidRPr="00F03C38">
        <w:t>ZDailyAmount</w:t>
      </w:r>
    </w:p>
    <w:p w14:paraId="083C67B1" w14:textId="353AF0C1" w:rsidR="00F03C38" w:rsidRPr="00F03C38" w:rsidRDefault="00F03C38" w:rsidP="004E02BE">
      <w:pPr>
        <w:pStyle w:val="kod"/>
      </w:pPr>
      <w:r w:rsidRPr="00F03C38">
        <w:t>version</w:t>
      </w:r>
    </w:p>
    <w:p w14:paraId="680953B5" w14:textId="76CAB1C2" w:rsidR="00B614B4" w:rsidRPr="007B6B11" w:rsidRDefault="00B614B4" w:rsidP="004E02BE">
      <w:pPr>
        <w:pStyle w:val="Z2PodpisRysunkuTabeli"/>
      </w:pPr>
      <w:bookmarkStart w:id="366" w:name="_Toc183172034"/>
      <w:r w:rsidRPr="007B6B11">
        <w:t xml:space="preserve">Tabela </w:t>
      </w:r>
      <w:r w:rsidR="00E354C5">
        <w:fldChar w:fldCharType="begin"/>
      </w:r>
      <w:r w:rsidR="00E354C5">
        <w:instrText xml:space="preserve"> SEQ Tabela \* ARABIC </w:instrText>
      </w:r>
      <w:r w:rsidR="00E354C5">
        <w:fldChar w:fldCharType="separate"/>
      </w:r>
      <w:r w:rsidR="006D48AD">
        <w:rPr>
          <w:noProof/>
        </w:rPr>
        <w:t>66</w:t>
      </w:r>
      <w:r w:rsidR="00E354C5">
        <w:fldChar w:fldCharType="end"/>
      </w:r>
      <w:r w:rsidRPr="007B6B11">
        <w:t>. Struktura załącznika AKC-4F</w:t>
      </w:r>
      <w:bookmarkEnd w:id="366"/>
    </w:p>
    <w:tbl>
      <w:tblPr>
        <w:tblStyle w:val="Tabela-Siatka"/>
        <w:tblW w:w="0" w:type="auto"/>
        <w:tblLook w:val="01E0" w:firstRow="1" w:lastRow="1" w:firstColumn="1" w:lastColumn="1" w:noHBand="0" w:noVBand="0"/>
      </w:tblPr>
      <w:tblGrid>
        <w:gridCol w:w="1727"/>
        <w:gridCol w:w="3254"/>
        <w:gridCol w:w="828"/>
        <w:gridCol w:w="2049"/>
        <w:gridCol w:w="1196"/>
      </w:tblGrid>
      <w:tr w:rsidR="00B614B4" w:rsidRPr="007B6B11" w14:paraId="23020369" w14:textId="77777777" w:rsidTr="00F03C38">
        <w:trPr>
          <w:trHeight w:val="213"/>
          <w:tblHeader/>
        </w:trPr>
        <w:tc>
          <w:tcPr>
            <w:tcW w:w="1727" w:type="dxa"/>
            <w:shd w:val="clear" w:color="auto" w:fill="D9D9D9" w:themeFill="background1" w:themeFillShade="D9"/>
          </w:tcPr>
          <w:p w14:paraId="476C4F8E" w14:textId="77777777" w:rsidR="00B614B4" w:rsidRPr="007B6B11" w:rsidRDefault="00B614B4" w:rsidP="004E02BE">
            <w:pPr>
              <w:pStyle w:val="naglowektabeli"/>
            </w:pPr>
            <w:r w:rsidRPr="007B6B11">
              <w:t xml:space="preserve">Nazwa </w:t>
            </w:r>
          </w:p>
        </w:tc>
        <w:tc>
          <w:tcPr>
            <w:tcW w:w="3254" w:type="dxa"/>
            <w:shd w:val="clear" w:color="auto" w:fill="D9D9D9" w:themeFill="background1" w:themeFillShade="D9"/>
          </w:tcPr>
          <w:p w14:paraId="2134E1FE" w14:textId="77777777" w:rsidR="00B614B4" w:rsidRPr="007B6B11" w:rsidRDefault="00B614B4" w:rsidP="004E02BE">
            <w:pPr>
              <w:pStyle w:val="naglowektabeli"/>
            </w:pPr>
            <w:r w:rsidRPr="007B6B11">
              <w:t>Opis</w:t>
            </w:r>
          </w:p>
        </w:tc>
        <w:tc>
          <w:tcPr>
            <w:tcW w:w="828" w:type="dxa"/>
            <w:shd w:val="clear" w:color="auto" w:fill="D9D9D9" w:themeFill="background1" w:themeFillShade="D9"/>
          </w:tcPr>
          <w:p w14:paraId="04CE8240" w14:textId="77777777" w:rsidR="00B614B4" w:rsidRPr="007B6B11" w:rsidRDefault="00B614B4" w:rsidP="004E02BE">
            <w:pPr>
              <w:pStyle w:val="naglowektabeli"/>
            </w:pPr>
            <w:r w:rsidRPr="007B6B11">
              <w:t>Nr pola</w:t>
            </w:r>
          </w:p>
        </w:tc>
        <w:tc>
          <w:tcPr>
            <w:tcW w:w="2049" w:type="dxa"/>
            <w:shd w:val="clear" w:color="auto" w:fill="D9D9D9" w:themeFill="background1" w:themeFillShade="D9"/>
          </w:tcPr>
          <w:p w14:paraId="016794D7" w14:textId="77777777" w:rsidR="00B614B4" w:rsidRPr="007B6B11" w:rsidRDefault="00B614B4" w:rsidP="004E02BE">
            <w:pPr>
              <w:pStyle w:val="naglowektabeli"/>
            </w:pPr>
            <w:r w:rsidRPr="007B6B11">
              <w:t>Typ</w:t>
            </w:r>
          </w:p>
        </w:tc>
        <w:tc>
          <w:tcPr>
            <w:tcW w:w="1196" w:type="dxa"/>
            <w:shd w:val="clear" w:color="auto" w:fill="D9D9D9" w:themeFill="background1" w:themeFillShade="D9"/>
          </w:tcPr>
          <w:p w14:paraId="7DC5A96F" w14:textId="77777777" w:rsidR="00B614B4" w:rsidRPr="007B6B11" w:rsidRDefault="00B614B4" w:rsidP="004E02BE">
            <w:pPr>
              <w:pStyle w:val="naglowektabeli"/>
            </w:pPr>
            <w:r w:rsidRPr="007B6B11">
              <w:t>Liczebność</w:t>
            </w:r>
          </w:p>
        </w:tc>
      </w:tr>
      <w:tr w:rsidR="00B614B4" w:rsidRPr="007B6B11" w14:paraId="56556B9A" w14:textId="77777777" w:rsidTr="00ED6B69">
        <w:trPr>
          <w:trHeight w:val="213"/>
        </w:trPr>
        <w:tc>
          <w:tcPr>
            <w:tcW w:w="1727" w:type="dxa"/>
          </w:tcPr>
          <w:p w14:paraId="1F498A5E" w14:textId="77777777" w:rsidR="00B614B4" w:rsidRPr="007B6B11" w:rsidRDefault="00B614B4" w:rsidP="004E02BE">
            <w:pPr>
              <w:pStyle w:val="Tabelazwyky"/>
            </w:pPr>
            <w:r w:rsidRPr="007B6B11">
              <w:t>Header</w:t>
            </w:r>
          </w:p>
        </w:tc>
        <w:tc>
          <w:tcPr>
            <w:tcW w:w="3254" w:type="dxa"/>
          </w:tcPr>
          <w:p w14:paraId="634E0CF7" w14:textId="77777777" w:rsidR="00B614B4" w:rsidRPr="007B6B11" w:rsidRDefault="00B614B4" w:rsidP="004E02BE">
            <w:pPr>
              <w:pStyle w:val="Tabelazwyky"/>
            </w:pPr>
            <w:r w:rsidRPr="007B6B11">
              <w:t>Nagłówek</w:t>
            </w:r>
          </w:p>
        </w:tc>
        <w:tc>
          <w:tcPr>
            <w:tcW w:w="828" w:type="dxa"/>
          </w:tcPr>
          <w:p w14:paraId="4454513F" w14:textId="77777777" w:rsidR="00B614B4" w:rsidRPr="007B6B11" w:rsidRDefault="00B614B4" w:rsidP="004E02BE">
            <w:pPr>
              <w:pStyle w:val="Tabelazwyky"/>
            </w:pPr>
            <w:r w:rsidRPr="007B6B11">
              <w:t>-</w:t>
            </w:r>
          </w:p>
        </w:tc>
        <w:tc>
          <w:tcPr>
            <w:tcW w:w="2049" w:type="dxa"/>
          </w:tcPr>
          <w:p w14:paraId="71BDBED7" w14:textId="77777777" w:rsidR="00B614B4" w:rsidRPr="007B6B11" w:rsidRDefault="00B614B4" w:rsidP="004E02BE">
            <w:pPr>
              <w:pStyle w:val="Tabelazwyky"/>
            </w:pPr>
            <w:r w:rsidRPr="007B6B11">
              <w:t>HeaderType</w:t>
            </w:r>
          </w:p>
        </w:tc>
        <w:tc>
          <w:tcPr>
            <w:tcW w:w="1196" w:type="dxa"/>
          </w:tcPr>
          <w:p w14:paraId="174F3FF6" w14:textId="77777777" w:rsidR="00B614B4" w:rsidRPr="007B6B11" w:rsidRDefault="00B614B4" w:rsidP="004E02BE">
            <w:pPr>
              <w:pStyle w:val="Tabelazwyky"/>
            </w:pPr>
            <w:r w:rsidRPr="007B6B11">
              <w:t>1..1</w:t>
            </w:r>
          </w:p>
        </w:tc>
      </w:tr>
      <w:tr w:rsidR="00B614B4" w:rsidRPr="007B6B11" w14:paraId="05D512E2" w14:textId="77777777" w:rsidTr="00ED6B69">
        <w:trPr>
          <w:trHeight w:val="213"/>
        </w:trPr>
        <w:tc>
          <w:tcPr>
            <w:tcW w:w="1727" w:type="dxa"/>
          </w:tcPr>
          <w:p w14:paraId="260DC55E" w14:textId="77777777" w:rsidR="00B614B4" w:rsidRPr="007B6B11" w:rsidRDefault="00B614B4" w:rsidP="004E02BE">
            <w:pPr>
              <w:pStyle w:val="Tabelazwyky"/>
            </w:pPr>
            <w:r w:rsidRPr="007B6B11">
              <w:t>version</w:t>
            </w:r>
          </w:p>
        </w:tc>
        <w:tc>
          <w:tcPr>
            <w:tcW w:w="3254" w:type="dxa"/>
          </w:tcPr>
          <w:p w14:paraId="7959797E" w14:textId="77777777" w:rsidR="00B614B4" w:rsidRPr="007B6B11" w:rsidRDefault="00B614B4" w:rsidP="004E02BE">
            <w:pPr>
              <w:pStyle w:val="Tabelazwyky"/>
            </w:pPr>
            <w:r w:rsidRPr="007B6B11">
              <w:t xml:space="preserve">Wersja schematu, z którą zgodny jest komunikat. Oznaczenie wersji schematu, z którą zgodny jest komunikat. </w:t>
            </w:r>
          </w:p>
          <w:p w14:paraId="7896C883" w14:textId="77777777" w:rsidR="00B614B4" w:rsidRPr="007B6B11" w:rsidRDefault="00B614B4" w:rsidP="004E02BE">
            <w:pPr>
              <w:pStyle w:val="Tabelazwyky"/>
            </w:pPr>
            <w:r w:rsidRPr="007B6B11">
              <w:t>Format: V_R, gdzie V - co najmniej jedna cyfra oznaczająca główną wersję, R - co najmniej jedna cyfra oznaczającą wersję pośrednią.</w:t>
            </w:r>
          </w:p>
        </w:tc>
        <w:tc>
          <w:tcPr>
            <w:tcW w:w="828" w:type="dxa"/>
          </w:tcPr>
          <w:p w14:paraId="4B973F9A" w14:textId="77777777" w:rsidR="00B614B4" w:rsidRPr="007B6B11" w:rsidRDefault="00B614B4" w:rsidP="004E02BE">
            <w:pPr>
              <w:pStyle w:val="Tabelazwyky"/>
            </w:pPr>
            <w:r w:rsidRPr="007B6B11">
              <w:t>-</w:t>
            </w:r>
          </w:p>
        </w:tc>
        <w:tc>
          <w:tcPr>
            <w:tcW w:w="2049" w:type="dxa"/>
          </w:tcPr>
          <w:p w14:paraId="046FD416" w14:textId="77777777" w:rsidR="00B614B4" w:rsidRPr="007B6B11" w:rsidRDefault="00B614B4" w:rsidP="004E02BE">
            <w:pPr>
              <w:pStyle w:val="Tabelazwyky"/>
            </w:pPr>
            <w:r w:rsidRPr="007B6B11">
              <w:t>ZVersion</w:t>
            </w:r>
          </w:p>
        </w:tc>
        <w:tc>
          <w:tcPr>
            <w:tcW w:w="1196" w:type="dxa"/>
          </w:tcPr>
          <w:p w14:paraId="5127FB00" w14:textId="77777777" w:rsidR="00B614B4" w:rsidRPr="007B6B11" w:rsidRDefault="00B614B4" w:rsidP="004E02BE">
            <w:pPr>
              <w:pStyle w:val="Tabelazwyky"/>
            </w:pPr>
            <w:r w:rsidRPr="007B6B11">
              <w:t>1..1</w:t>
            </w:r>
          </w:p>
        </w:tc>
      </w:tr>
    </w:tbl>
    <w:p w14:paraId="075F4967" w14:textId="77777777" w:rsidR="00637A1C" w:rsidRDefault="00637A1C">
      <w:pPr>
        <w:spacing w:before="0" w:after="0" w:line="240" w:lineRule="auto"/>
        <w:rPr>
          <w:bCs/>
          <w:sz w:val="22"/>
          <w:szCs w:val="20"/>
        </w:rPr>
      </w:pPr>
      <w:bookmarkStart w:id="367" w:name="_Toc97503902"/>
      <w:r>
        <w:br w:type="page"/>
      </w:r>
    </w:p>
    <w:p w14:paraId="780E2989" w14:textId="40251FCE" w:rsidR="006E7D91" w:rsidRPr="007B6B11" w:rsidRDefault="006E7D91" w:rsidP="004E02BE">
      <w:pPr>
        <w:pStyle w:val="Z2PodpisRysunkuTabeli"/>
      </w:pPr>
      <w:bookmarkStart w:id="368" w:name="_Toc183172154"/>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48</w:t>
      </w:r>
      <w:r w:rsidR="00E354C5">
        <w:fldChar w:fldCharType="end"/>
      </w:r>
      <w:r w:rsidRPr="007B6B11">
        <w:t>. Struktura załącznika AKC-4F</w:t>
      </w:r>
      <w:bookmarkEnd w:id="367"/>
      <w:bookmarkEnd w:id="368"/>
    </w:p>
    <w:p w14:paraId="2EDB20CC" w14:textId="542B4424" w:rsidR="00A80A69" w:rsidRPr="007B6B11" w:rsidRDefault="00B614B4" w:rsidP="004E02BE">
      <w:r w:rsidRPr="007B6B11">
        <w:rPr>
          <w:noProof/>
        </w:rPr>
        <w:drawing>
          <wp:inline distT="0" distB="0" distL="0" distR="0" wp14:anchorId="2873AE63" wp14:editId="293D4FB8">
            <wp:extent cx="5755640" cy="1891030"/>
            <wp:effectExtent l="19050" t="19050" r="16510" b="13970"/>
            <wp:docPr id="88" name="Obraz 88" descr="Rysunek przedstawia strukturę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Obraz 88" descr="Rysunek przedstawia strukturę  załącznika AKC-4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55640" cy="1891030"/>
                    </a:xfrm>
                    <a:prstGeom prst="rect">
                      <a:avLst/>
                    </a:prstGeom>
                    <a:noFill/>
                    <a:ln>
                      <a:solidFill>
                        <a:schemeClr val="tx1"/>
                      </a:solidFill>
                    </a:ln>
                  </pic:spPr>
                </pic:pic>
              </a:graphicData>
            </a:graphic>
          </wp:inline>
        </w:drawing>
      </w:r>
    </w:p>
    <w:p w14:paraId="6947FD1B" w14:textId="65B22BF3" w:rsidR="00B614B4" w:rsidRPr="007B6B11" w:rsidRDefault="00B614B4" w:rsidP="004E02BE">
      <w:pPr>
        <w:pStyle w:val="Z2PodpisRysunkuTabeli"/>
      </w:pPr>
      <w:bookmarkStart w:id="369" w:name="_Toc183172035"/>
      <w:r w:rsidRPr="007B6B11">
        <w:t xml:space="preserve">Tabela </w:t>
      </w:r>
      <w:r w:rsidR="00E354C5">
        <w:fldChar w:fldCharType="begin"/>
      </w:r>
      <w:r w:rsidR="00E354C5">
        <w:instrText xml:space="preserve"> SEQ Tabela \* ARABIC </w:instrText>
      </w:r>
      <w:r w:rsidR="00E354C5">
        <w:fldChar w:fldCharType="separate"/>
      </w:r>
      <w:r w:rsidR="006D48AD">
        <w:rPr>
          <w:noProof/>
        </w:rPr>
        <w:t>67</w:t>
      </w:r>
      <w:r w:rsidR="00E354C5">
        <w:fldChar w:fldCharType="end"/>
      </w:r>
      <w:r w:rsidRPr="007B6B11">
        <w:t>. Struktura &lt;HeaderType&gt;, nagłówka załącznika AKC-4</w:t>
      </w:r>
      <w:r w:rsidR="00B044ED" w:rsidRPr="007B6B11">
        <w:t>F</w:t>
      </w:r>
      <w:bookmarkEnd w:id="369"/>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044ED" w:rsidRPr="007B6B11" w14:paraId="7FB9B0E7" w14:textId="77777777" w:rsidTr="006E7D91">
        <w:trPr>
          <w:trHeight w:val="213"/>
          <w:tblHeader/>
        </w:trPr>
        <w:tc>
          <w:tcPr>
            <w:tcW w:w="1788" w:type="dxa"/>
            <w:shd w:val="clear" w:color="auto" w:fill="D9D9D9" w:themeFill="background1" w:themeFillShade="D9"/>
          </w:tcPr>
          <w:p w14:paraId="74698A86" w14:textId="77777777" w:rsidR="00B044ED" w:rsidRPr="007B6B11" w:rsidRDefault="00B044ED" w:rsidP="004E02BE">
            <w:pPr>
              <w:pStyle w:val="naglowektabeli"/>
            </w:pPr>
            <w:r w:rsidRPr="007B6B11">
              <w:t xml:space="preserve">Nazwa </w:t>
            </w:r>
          </w:p>
        </w:tc>
        <w:tc>
          <w:tcPr>
            <w:tcW w:w="3360" w:type="dxa"/>
            <w:shd w:val="clear" w:color="auto" w:fill="D9D9D9" w:themeFill="background1" w:themeFillShade="D9"/>
          </w:tcPr>
          <w:p w14:paraId="0FF43A08" w14:textId="77777777" w:rsidR="00B044ED" w:rsidRPr="007B6B11" w:rsidRDefault="00B044ED" w:rsidP="004E02BE">
            <w:pPr>
              <w:pStyle w:val="naglowektabeli"/>
            </w:pPr>
            <w:r w:rsidRPr="007B6B11">
              <w:t>Opis</w:t>
            </w:r>
          </w:p>
        </w:tc>
        <w:tc>
          <w:tcPr>
            <w:tcW w:w="840" w:type="dxa"/>
            <w:shd w:val="clear" w:color="auto" w:fill="D9D9D9" w:themeFill="background1" w:themeFillShade="D9"/>
          </w:tcPr>
          <w:p w14:paraId="2763086B" w14:textId="77777777" w:rsidR="00B044ED" w:rsidRPr="007B6B11" w:rsidRDefault="00B044ED" w:rsidP="004E02BE">
            <w:pPr>
              <w:pStyle w:val="naglowektabeli"/>
            </w:pPr>
            <w:r w:rsidRPr="007B6B11">
              <w:t>Nr pola</w:t>
            </w:r>
          </w:p>
        </w:tc>
        <w:tc>
          <w:tcPr>
            <w:tcW w:w="2087" w:type="dxa"/>
            <w:shd w:val="clear" w:color="auto" w:fill="D9D9D9" w:themeFill="background1" w:themeFillShade="D9"/>
          </w:tcPr>
          <w:p w14:paraId="1D46BD9A" w14:textId="77777777" w:rsidR="00B044ED" w:rsidRPr="007B6B11" w:rsidRDefault="00B044ED" w:rsidP="004E02BE">
            <w:pPr>
              <w:pStyle w:val="naglowektabeli"/>
            </w:pPr>
            <w:r w:rsidRPr="007B6B11">
              <w:t>Typ, reguły</w:t>
            </w:r>
          </w:p>
        </w:tc>
        <w:tc>
          <w:tcPr>
            <w:tcW w:w="1276" w:type="dxa"/>
            <w:shd w:val="clear" w:color="auto" w:fill="D9D9D9" w:themeFill="background1" w:themeFillShade="D9"/>
          </w:tcPr>
          <w:p w14:paraId="3DE4706C" w14:textId="77777777" w:rsidR="00B044ED" w:rsidRPr="007B6B11" w:rsidRDefault="00B044ED" w:rsidP="004E02BE">
            <w:pPr>
              <w:pStyle w:val="naglowektabeli"/>
            </w:pPr>
            <w:r w:rsidRPr="007B6B11">
              <w:t>Liczebność</w:t>
            </w:r>
          </w:p>
        </w:tc>
      </w:tr>
      <w:tr w:rsidR="00B044ED" w:rsidRPr="007B6B11" w14:paraId="75027181" w14:textId="77777777" w:rsidTr="00821C26">
        <w:trPr>
          <w:trHeight w:val="213"/>
        </w:trPr>
        <w:tc>
          <w:tcPr>
            <w:tcW w:w="1788" w:type="dxa"/>
          </w:tcPr>
          <w:p w14:paraId="11C48DAD" w14:textId="77777777" w:rsidR="00B044ED" w:rsidRPr="007B6B11" w:rsidRDefault="00B044ED" w:rsidP="004E02BE">
            <w:pPr>
              <w:pStyle w:val="Tabelazwyky"/>
            </w:pPr>
            <w:r w:rsidRPr="007B6B11">
              <w:t>identifier</w:t>
            </w:r>
          </w:p>
        </w:tc>
        <w:tc>
          <w:tcPr>
            <w:tcW w:w="3360" w:type="dxa"/>
          </w:tcPr>
          <w:p w14:paraId="3C7BCDC9" w14:textId="77777777" w:rsidR="00B044ED" w:rsidRPr="007B6B11" w:rsidRDefault="00B044ED" w:rsidP="004E02BE">
            <w:pPr>
              <w:pStyle w:val="Tabelazwyky"/>
            </w:pPr>
            <w:r w:rsidRPr="007B6B11">
              <w:t>Identyfikator podatkowy NIP/ numer PESEL Podatnika.</w:t>
            </w:r>
          </w:p>
        </w:tc>
        <w:tc>
          <w:tcPr>
            <w:tcW w:w="840" w:type="dxa"/>
          </w:tcPr>
          <w:p w14:paraId="74926ABD" w14:textId="77777777" w:rsidR="00B044ED" w:rsidRPr="007B6B11" w:rsidRDefault="00B044ED" w:rsidP="004E02BE">
            <w:pPr>
              <w:pStyle w:val="Tabelazwyky"/>
            </w:pPr>
            <w:r w:rsidRPr="007B6B11">
              <w:t>1</w:t>
            </w:r>
          </w:p>
        </w:tc>
        <w:tc>
          <w:tcPr>
            <w:tcW w:w="2087" w:type="dxa"/>
          </w:tcPr>
          <w:p w14:paraId="3015C2E2" w14:textId="77777777" w:rsidR="00B044ED" w:rsidRPr="007B6B11" w:rsidRDefault="00B044ED" w:rsidP="004E02BE">
            <w:pPr>
              <w:pStyle w:val="Tabelazwyky"/>
            </w:pPr>
            <w:r w:rsidRPr="007B6B11">
              <w:t>ZIdentification</w:t>
            </w:r>
          </w:p>
        </w:tc>
        <w:tc>
          <w:tcPr>
            <w:tcW w:w="1276" w:type="dxa"/>
          </w:tcPr>
          <w:p w14:paraId="4DE21312" w14:textId="77777777" w:rsidR="00B044ED" w:rsidRPr="007B6B11" w:rsidRDefault="00B044ED" w:rsidP="004E02BE">
            <w:pPr>
              <w:pStyle w:val="Tabelazwyky"/>
            </w:pPr>
            <w:r w:rsidRPr="007B6B11">
              <w:t>1..1</w:t>
            </w:r>
          </w:p>
        </w:tc>
      </w:tr>
      <w:tr w:rsidR="00B044ED" w:rsidRPr="007B6B11" w14:paraId="68BDCA8F" w14:textId="77777777" w:rsidTr="00821C26">
        <w:trPr>
          <w:trHeight w:val="213"/>
        </w:trPr>
        <w:tc>
          <w:tcPr>
            <w:tcW w:w="1788" w:type="dxa"/>
          </w:tcPr>
          <w:p w14:paraId="79C94524" w14:textId="77777777" w:rsidR="00B044ED" w:rsidRPr="007B6B11" w:rsidRDefault="00B044ED" w:rsidP="004E02BE">
            <w:pPr>
              <w:pStyle w:val="Tabelazwyky"/>
            </w:pPr>
            <w:r w:rsidRPr="007B6B11">
              <w:t>period</w:t>
            </w:r>
          </w:p>
        </w:tc>
        <w:tc>
          <w:tcPr>
            <w:tcW w:w="3360" w:type="dxa"/>
          </w:tcPr>
          <w:p w14:paraId="396E69D8" w14:textId="77777777" w:rsidR="00B044ED" w:rsidRPr="007B6B11" w:rsidRDefault="00B044ED" w:rsidP="004E02BE">
            <w:pPr>
              <w:pStyle w:val="Tabelazwyky"/>
            </w:pPr>
            <w:r w:rsidRPr="007B6B11">
              <w:t>Data w formacie miesiąc/ rok za jaki została złożona deklaracja.</w:t>
            </w:r>
          </w:p>
        </w:tc>
        <w:tc>
          <w:tcPr>
            <w:tcW w:w="840" w:type="dxa"/>
          </w:tcPr>
          <w:p w14:paraId="5BDF4F5F" w14:textId="77777777" w:rsidR="00B044ED" w:rsidRPr="007B6B11" w:rsidRDefault="00B044ED" w:rsidP="004E02BE">
            <w:pPr>
              <w:pStyle w:val="Tabelazwyky"/>
            </w:pPr>
            <w:r w:rsidRPr="007B6B11">
              <w:t>2, 3</w:t>
            </w:r>
          </w:p>
        </w:tc>
        <w:tc>
          <w:tcPr>
            <w:tcW w:w="2087" w:type="dxa"/>
          </w:tcPr>
          <w:p w14:paraId="20F4C96E" w14:textId="77777777" w:rsidR="00B044ED" w:rsidRPr="007B6B11" w:rsidRDefault="00B044ED" w:rsidP="004E02BE">
            <w:pPr>
              <w:pStyle w:val="Tabelazwyky"/>
            </w:pPr>
            <w:r w:rsidRPr="007B6B11">
              <w:t>ZPeriod</w:t>
            </w:r>
          </w:p>
          <w:p w14:paraId="69E0333C" w14:textId="77777777" w:rsidR="00B044ED" w:rsidRPr="007B6B11" w:rsidRDefault="00B044ED" w:rsidP="004E02BE">
            <w:pPr>
              <w:pStyle w:val="Tabelazwyky"/>
            </w:pPr>
            <w:r w:rsidRPr="007B6B11">
              <w:t>Patrz reguła R1; R2</w:t>
            </w:r>
          </w:p>
        </w:tc>
        <w:tc>
          <w:tcPr>
            <w:tcW w:w="1276" w:type="dxa"/>
          </w:tcPr>
          <w:p w14:paraId="591A806D" w14:textId="77777777" w:rsidR="00B044ED" w:rsidRPr="007B6B11" w:rsidRDefault="00B044ED" w:rsidP="004E02BE">
            <w:pPr>
              <w:pStyle w:val="Tabelazwyky"/>
            </w:pPr>
            <w:r w:rsidRPr="007B6B11">
              <w:t>1..1</w:t>
            </w:r>
          </w:p>
        </w:tc>
      </w:tr>
      <w:tr w:rsidR="00B044ED" w:rsidRPr="007B6B11" w14:paraId="46CDA7C2" w14:textId="77777777" w:rsidTr="00821C26">
        <w:trPr>
          <w:trHeight w:val="213"/>
        </w:trPr>
        <w:tc>
          <w:tcPr>
            <w:tcW w:w="1788" w:type="dxa"/>
          </w:tcPr>
          <w:p w14:paraId="5410BE8B" w14:textId="77777777" w:rsidR="00B044ED" w:rsidRPr="007B6B11" w:rsidRDefault="00B044ED" w:rsidP="004E02BE">
            <w:pPr>
              <w:pStyle w:val="Tabelazwyky"/>
            </w:pPr>
            <w:r w:rsidRPr="007B6B11">
              <w:t>formNo</w:t>
            </w:r>
          </w:p>
        </w:tc>
        <w:tc>
          <w:tcPr>
            <w:tcW w:w="3360" w:type="dxa"/>
          </w:tcPr>
          <w:p w14:paraId="216AB83C" w14:textId="77777777" w:rsidR="00B044ED" w:rsidRPr="007B6B11" w:rsidRDefault="00B044ED" w:rsidP="004E02BE">
            <w:pPr>
              <w:pStyle w:val="Tabelazwyky"/>
            </w:pPr>
            <w:r w:rsidRPr="007B6B11">
              <w:t>Numer formularza. Podatnik może załączyć wiele formularzy tego samego typu.</w:t>
            </w:r>
          </w:p>
        </w:tc>
        <w:tc>
          <w:tcPr>
            <w:tcW w:w="840" w:type="dxa"/>
          </w:tcPr>
          <w:p w14:paraId="162A9231" w14:textId="77777777" w:rsidR="00B044ED" w:rsidRPr="007B6B11" w:rsidRDefault="00B044ED" w:rsidP="004E02BE">
            <w:pPr>
              <w:pStyle w:val="Tabelazwyky"/>
            </w:pPr>
            <w:r w:rsidRPr="007B6B11">
              <w:t>-</w:t>
            </w:r>
          </w:p>
        </w:tc>
        <w:tc>
          <w:tcPr>
            <w:tcW w:w="2087" w:type="dxa"/>
          </w:tcPr>
          <w:p w14:paraId="7A3724B5" w14:textId="77777777" w:rsidR="00B044ED" w:rsidRPr="007B6B11" w:rsidRDefault="00B044ED" w:rsidP="004E02BE">
            <w:pPr>
              <w:pStyle w:val="Tabelazwyky"/>
            </w:pPr>
            <w:r w:rsidRPr="007B6B11">
              <w:t>ZFormNo</w:t>
            </w:r>
          </w:p>
          <w:p w14:paraId="30883BD3" w14:textId="07D5B8A3" w:rsidR="00B044ED" w:rsidRPr="007B6B11" w:rsidRDefault="00B044ED" w:rsidP="004E02BE">
            <w:pPr>
              <w:pStyle w:val="Tabelazwyky"/>
            </w:pPr>
            <w:r w:rsidRPr="007B6B11">
              <w:t>Patrz reguła</w:t>
            </w:r>
            <w:r w:rsidR="003D08C9" w:rsidRPr="007B6B11">
              <w:t xml:space="preserve"> R3</w:t>
            </w:r>
          </w:p>
        </w:tc>
        <w:tc>
          <w:tcPr>
            <w:tcW w:w="1276" w:type="dxa"/>
          </w:tcPr>
          <w:p w14:paraId="756BE218" w14:textId="77777777" w:rsidR="00B044ED" w:rsidRPr="007B6B11" w:rsidRDefault="00B044ED" w:rsidP="004E02BE">
            <w:pPr>
              <w:pStyle w:val="Tabelazwyky"/>
            </w:pPr>
            <w:r w:rsidRPr="007B6B11">
              <w:t>1..1</w:t>
            </w:r>
          </w:p>
        </w:tc>
      </w:tr>
      <w:tr w:rsidR="00B044ED" w:rsidRPr="007B6B11" w14:paraId="347EC48F" w14:textId="77777777" w:rsidTr="00821C26">
        <w:trPr>
          <w:trHeight w:val="213"/>
        </w:trPr>
        <w:tc>
          <w:tcPr>
            <w:tcW w:w="1788" w:type="dxa"/>
          </w:tcPr>
          <w:p w14:paraId="5AA98CD3" w14:textId="77777777" w:rsidR="00B044ED" w:rsidRPr="007B6B11" w:rsidRDefault="00B044ED" w:rsidP="004E02BE">
            <w:pPr>
              <w:pStyle w:val="Tabelazwyky"/>
            </w:pPr>
            <w:r w:rsidRPr="007B6B11">
              <w:t>Warehouse</w:t>
            </w:r>
          </w:p>
        </w:tc>
        <w:tc>
          <w:tcPr>
            <w:tcW w:w="3360" w:type="dxa"/>
          </w:tcPr>
          <w:p w14:paraId="358C6234" w14:textId="77777777" w:rsidR="00B044ED" w:rsidRPr="007B6B11" w:rsidRDefault="00B044ED" w:rsidP="004E02BE">
            <w:pPr>
              <w:pStyle w:val="Tabelazwyky"/>
            </w:pPr>
            <w:r w:rsidRPr="007B6B11">
              <w:t>Dane o składzie podatkowym i o zarejestrowanym odbiorcy(B)</w:t>
            </w:r>
          </w:p>
          <w:p w14:paraId="65A03FC7" w14:textId="77777777" w:rsidR="00B044ED" w:rsidRPr="007B6B11" w:rsidRDefault="00B044ED" w:rsidP="004E02BE">
            <w:pPr>
              <w:pStyle w:val="Tabelazwyky"/>
            </w:pPr>
            <w:r w:rsidRPr="007B6B11">
              <w:t>Numer akcyzowy i adres składu podatkowego(B1)</w:t>
            </w:r>
          </w:p>
          <w:p w14:paraId="4FBB9BCB" w14:textId="77777777" w:rsidR="00B044ED" w:rsidRPr="007B6B11" w:rsidRDefault="00B044ED" w:rsidP="004E02BE">
            <w:pPr>
              <w:pStyle w:val="Tabelazwyky"/>
            </w:pPr>
            <w:r w:rsidRPr="007B6B11">
              <w:t>Numer akcyzowy zarejestrowanego odbiorcy(B2)</w:t>
            </w:r>
          </w:p>
        </w:tc>
        <w:tc>
          <w:tcPr>
            <w:tcW w:w="840" w:type="dxa"/>
          </w:tcPr>
          <w:p w14:paraId="6B54A72A" w14:textId="77777777" w:rsidR="00B044ED" w:rsidRPr="007B6B11" w:rsidRDefault="00B044ED" w:rsidP="004E02BE">
            <w:pPr>
              <w:pStyle w:val="Tabelazwyky"/>
            </w:pPr>
            <w:r w:rsidRPr="007B6B11">
              <w:t>B</w:t>
            </w:r>
          </w:p>
        </w:tc>
        <w:tc>
          <w:tcPr>
            <w:tcW w:w="2087" w:type="dxa"/>
          </w:tcPr>
          <w:p w14:paraId="299DF018" w14:textId="77777777" w:rsidR="00B044ED" w:rsidRPr="007B6B11" w:rsidRDefault="00B044ED" w:rsidP="004E02BE">
            <w:pPr>
              <w:pStyle w:val="Tabelazwyky"/>
            </w:pPr>
            <w:r w:rsidRPr="007B6B11">
              <w:t>WarehouseType</w:t>
            </w:r>
          </w:p>
        </w:tc>
        <w:tc>
          <w:tcPr>
            <w:tcW w:w="1276" w:type="dxa"/>
          </w:tcPr>
          <w:p w14:paraId="2B1089AF" w14:textId="77777777" w:rsidR="00B044ED" w:rsidRPr="007B6B11" w:rsidRDefault="00B044ED" w:rsidP="004E02BE">
            <w:pPr>
              <w:pStyle w:val="Tabelazwyky"/>
            </w:pPr>
            <w:r w:rsidRPr="007B6B11">
              <w:t>0..1</w:t>
            </w:r>
          </w:p>
        </w:tc>
      </w:tr>
      <w:tr w:rsidR="00B044ED" w:rsidRPr="007B6B11" w14:paraId="5AA361AA" w14:textId="77777777" w:rsidTr="00821C26">
        <w:trPr>
          <w:trHeight w:val="213"/>
        </w:trPr>
        <w:tc>
          <w:tcPr>
            <w:tcW w:w="1788" w:type="dxa"/>
          </w:tcPr>
          <w:p w14:paraId="7E476E73" w14:textId="77777777" w:rsidR="00B044ED" w:rsidRPr="007B6B11" w:rsidRDefault="00B044ED" w:rsidP="004E02BE">
            <w:pPr>
              <w:pStyle w:val="Tabelazwyky"/>
            </w:pPr>
            <w:r w:rsidRPr="007B6B11">
              <w:t>CalculOfAmountOfExciseDuty</w:t>
            </w:r>
          </w:p>
        </w:tc>
        <w:tc>
          <w:tcPr>
            <w:tcW w:w="3360" w:type="dxa"/>
          </w:tcPr>
          <w:p w14:paraId="15651D14" w14:textId="77777777" w:rsidR="00B044ED" w:rsidRPr="007B6B11" w:rsidRDefault="00B044ED" w:rsidP="004E02BE">
            <w:pPr>
              <w:pStyle w:val="Tabelazwyky"/>
            </w:pPr>
            <w:r w:rsidRPr="007B6B11">
              <w:t>Obliczenie wysokości podatku akcyzowego</w:t>
            </w:r>
          </w:p>
        </w:tc>
        <w:tc>
          <w:tcPr>
            <w:tcW w:w="840" w:type="dxa"/>
          </w:tcPr>
          <w:p w14:paraId="63193FEF" w14:textId="77777777" w:rsidR="00B044ED" w:rsidRPr="007B6B11" w:rsidRDefault="00B044ED" w:rsidP="004E02BE">
            <w:pPr>
              <w:pStyle w:val="Tabelazwyky"/>
            </w:pPr>
            <w:r w:rsidRPr="007B6B11">
              <w:t>C</w:t>
            </w:r>
          </w:p>
        </w:tc>
        <w:tc>
          <w:tcPr>
            <w:tcW w:w="2087" w:type="dxa"/>
          </w:tcPr>
          <w:p w14:paraId="5AB6B274" w14:textId="77777777" w:rsidR="00B044ED" w:rsidRPr="007B6B11" w:rsidRDefault="00B044ED" w:rsidP="004E02BE">
            <w:pPr>
              <w:pStyle w:val="Tabelazwyky"/>
            </w:pPr>
            <w:r w:rsidRPr="007B6B11">
              <w:t>ZCalculOfAmountOfExciseDutyType</w:t>
            </w:r>
          </w:p>
        </w:tc>
        <w:tc>
          <w:tcPr>
            <w:tcW w:w="1276" w:type="dxa"/>
          </w:tcPr>
          <w:p w14:paraId="2DE8E4EF" w14:textId="77777777" w:rsidR="00B044ED" w:rsidRPr="007B6B11" w:rsidRDefault="00B044ED" w:rsidP="004E02BE">
            <w:pPr>
              <w:pStyle w:val="Tabelazwyky"/>
            </w:pPr>
            <w:r w:rsidRPr="007B6B11">
              <w:t>1..1</w:t>
            </w:r>
          </w:p>
        </w:tc>
      </w:tr>
      <w:tr w:rsidR="00B044ED" w:rsidRPr="007B6B11" w14:paraId="12A80B26" w14:textId="77777777" w:rsidTr="00821C26">
        <w:trPr>
          <w:trHeight w:val="213"/>
        </w:trPr>
        <w:tc>
          <w:tcPr>
            <w:tcW w:w="1788" w:type="dxa"/>
          </w:tcPr>
          <w:p w14:paraId="48E6A37B" w14:textId="77777777" w:rsidR="00B044ED" w:rsidRPr="007B6B11" w:rsidRDefault="00B044ED" w:rsidP="004E02BE">
            <w:pPr>
              <w:pStyle w:val="Tabelazwyky"/>
            </w:pPr>
            <w:r w:rsidRPr="007B6B11">
              <w:t>CleareanceExciseDuty</w:t>
            </w:r>
          </w:p>
        </w:tc>
        <w:tc>
          <w:tcPr>
            <w:tcW w:w="3360" w:type="dxa"/>
          </w:tcPr>
          <w:p w14:paraId="531A6EAA" w14:textId="77777777" w:rsidR="00B044ED" w:rsidRPr="007B6B11" w:rsidRDefault="00B044ED" w:rsidP="004E02BE">
            <w:pPr>
              <w:pStyle w:val="Tabelazwyky"/>
            </w:pPr>
            <w:r w:rsidRPr="007B6B11">
              <w:t>Rozliczenie podatku akcyzowego</w:t>
            </w:r>
          </w:p>
        </w:tc>
        <w:tc>
          <w:tcPr>
            <w:tcW w:w="840" w:type="dxa"/>
          </w:tcPr>
          <w:p w14:paraId="38144673" w14:textId="77777777" w:rsidR="00B044ED" w:rsidRPr="007B6B11" w:rsidRDefault="00B044ED" w:rsidP="004E02BE">
            <w:pPr>
              <w:pStyle w:val="Tabelazwyky"/>
            </w:pPr>
            <w:r w:rsidRPr="007B6B11">
              <w:t>D</w:t>
            </w:r>
          </w:p>
        </w:tc>
        <w:tc>
          <w:tcPr>
            <w:tcW w:w="2087" w:type="dxa"/>
          </w:tcPr>
          <w:p w14:paraId="7CDF89AF" w14:textId="77777777" w:rsidR="00B044ED" w:rsidRPr="007B6B11" w:rsidRDefault="00B044ED" w:rsidP="004E02BE">
            <w:pPr>
              <w:pStyle w:val="Tabelazwyky"/>
            </w:pPr>
            <w:r w:rsidRPr="007B6B11">
              <w:t>CleareanceExciseDutyType</w:t>
            </w:r>
          </w:p>
        </w:tc>
        <w:tc>
          <w:tcPr>
            <w:tcW w:w="1276" w:type="dxa"/>
          </w:tcPr>
          <w:p w14:paraId="26B1EB99" w14:textId="77777777" w:rsidR="00B044ED" w:rsidRPr="007B6B11" w:rsidRDefault="00B044ED" w:rsidP="004E02BE">
            <w:pPr>
              <w:pStyle w:val="Tabelazwyky"/>
            </w:pPr>
            <w:r w:rsidRPr="007B6B11">
              <w:t>1..1</w:t>
            </w:r>
          </w:p>
        </w:tc>
      </w:tr>
      <w:tr w:rsidR="00B044ED" w:rsidRPr="007B6B11" w14:paraId="22115092" w14:textId="77777777" w:rsidTr="00821C26">
        <w:trPr>
          <w:trHeight w:val="213"/>
        </w:trPr>
        <w:tc>
          <w:tcPr>
            <w:tcW w:w="1788" w:type="dxa"/>
          </w:tcPr>
          <w:p w14:paraId="53C07DFB" w14:textId="77777777" w:rsidR="00B044ED" w:rsidRPr="007B6B11" w:rsidRDefault="00B044ED" w:rsidP="004E02BE">
            <w:pPr>
              <w:pStyle w:val="Tabelazwyky"/>
            </w:pPr>
            <w:r w:rsidRPr="007B6B11">
              <w:t>Items</w:t>
            </w:r>
          </w:p>
        </w:tc>
        <w:tc>
          <w:tcPr>
            <w:tcW w:w="3360" w:type="dxa"/>
          </w:tcPr>
          <w:p w14:paraId="1AADE379" w14:textId="77777777" w:rsidR="00B044ED" w:rsidRPr="007B6B11" w:rsidRDefault="00B044ED" w:rsidP="004E02BE">
            <w:pPr>
              <w:pStyle w:val="Tabelazwyky"/>
            </w:pPr>
            <w:r w:rsidRPr="007B6B11">
              <w:t>Obliczenie wysokości podatku akcyzowego od poszczególnych wyrobów</w:t>
            </w:r>
          </w:p>
        </w:tc>
        <w:tc>
          <w:tcPr>
            <w:tcW w:w="840" w:type="dxa"/>
          </w:tcPr>
          <w:p w14:paraId="1BFC51E8" w14:textId="77777777" w:rsidR="00B044ED" w:rsidRPr="007B6B11" w:rsidRDefault="00B044ED" w:rsidP="004E02BE">
            <w:pPr>
              <w:pStyle w:val="Tabelazwyky"/>
            </w:pPr>
            <w:r w:rsidRPr="007B6B11">
              <w:t>F</w:t>
            </w:r>
          </w:p>
        </w:tc>
        <w:tc>
          <w:tcPr>
            <w:tcW w:w="2087" w:type="dxa"/>
          </w:tcPr>
          <w:p w14:paraId="39DEE68E" w14:textId="77777777" w:rsidR="00B044ED" w:rsidRPr="007B6B11" w:rsidRDefault="00B044ED" w:rsidP="004E02BE">
            <w:pPr>
              <w:pStyle w:val="Tabelazwyky"/>
            </w:pPr>
            <w:r w:rsidRPr="007B6B11">
              <w:t>ItemsType</w:t>
            </w:r>
          </w:p>
        </w:tc>
        <w:tc>
          <w:tcPr>
            <w:tcW w:w="1276" w:type="dxa"/>
          </w:tcPr>
          <w:p w14:paraId="373FB50C" w14:textId="77777777" w:rsidR="00B044ED" w:rsidRPr="007B6B11" w:rsidRDefault="00B044ED" w:rsidP="004E02BE">
            <w:pPr>
              <w:pStyle w:val="Tabelazwyky"/>
            </w:pPr>
            <w:r w:rsidRPr="007B6B11">
              <w:t>1..1</w:t>
            </w:r>
          </w:p>
        </w:tc>
      </w:tr>
      <w:tr w:rsidR="00B044ED" w:rsidRPr="007B6B11" w14:paraId="3C3862D0" w14:textId="77777777" w:rsidTr="00821C26">
        <w:trPr>
          <w:trHeight w:val="213"/>
        </w:trPr>
        <w:tc>
          <w:tcPr>
            <w:tcW w:w="1788" w:type="dxa"/>
          </w:tcPr>
          <w:p w14:paraId="0D4CC842" w14:textId="77777777" w:rsidR="00B044ED" w:rsidRPr="007B6B11" w:rsidRDefault="00B044ED" w:rsidP="004E02BE">
            <w:pPr>
              <w:pStyle w:val="Tabelazwyky"/>
            </w:pPr>
            <w:r w:rsidRPr="007B6B11">
              <w:t>DailyPaymentInformation</w:t>
            </w:r>
          </w:p>
        </w:tc>
        <w:tc>
          <w:tcPr>
            <w:tcW w:w="3360" w:type="dxa"/>
          </w:tcPr>
          <w:p w14:paraId="55AB4FEF" w14:textId="77777777" w:rsidR="00B044ED" w:rsidRPr="007B6B11" w:rsidRDefault="00B044ED" w:rsidP="004E02BE">
            <w:pPr>
              <w:pStyle w:val="Tabelazwyky"/>
            </w:pPr>
            <w:r w:rsidRPr="007B6B11">
              <w:t>Informacja o wpłatach dziennych</w:t>
            </w:r>
          </w:p>
        </w:tc>
        <w:tc>
          <w:tcPr>
            <w:tcW w:w="840" w:type="dxa"/>
          </w:tcPr>
          <w:p w14:paraId="28267A5D" w14:textId="77777777" w:rsidR="00B044ED" w:rsidRPr="007B6B11" w:rsidRDefault="00B044ED" w:rsidP="004E02BE">
            <w:pPr>
              <w:pStyle w:val="Tabelazwyky"/>
            </w:pPr>
            <w:r w:rsidRPr="007B6B11">
              <w:t>E</w:t>
            </w:r>
          </w:p>
        </w:tc>
        <w:tc>
          <w:tcPr>
            <w:tcW w:w="2087" w:type="dxa"/>
          </w:tcPr>
          <w:p w14:paraId="673102E5" w14:textId="77777777" w:rsidR="00B044ED" w:rsidRPr="007B6B11" w:rsidRDefault="00B044ED" w:rsidP="004E02BE">
            <w:pPr>
              <w:pStyle w:val="Tabelazwyky"/>
            </w:pPr>
            <w:r w:rsidRPr="007B6B11">
              <w:t xml:space="preserve">DailyPaymentInformationType </w:t>
            </w:r>
          </w:p>
          <w:p w14:paraId="5E490579" w14:textId="77777777" w:rsidR="00B044ED" w:rsidRPr="007B6B11" w:rsidRDefault="00B044ED" w:rsidP="004E02BE">
            <w:pPr>
              <w:pStyle w:val="Tabelazwyky"/>
            </w:pPr>
            <w:r w:rsidRPr="007B6B11">
              <w:t>Patrz reguła R5</w:t>
            </w:r>
          </w:p>
        </w:tc>
        <w:tc>
          <w:tcPr>
            <w:tcW w:w="1276" w:type="dxa"/>
          </w:tcPr>
          <w:p w14:paraId="3263DD95" w14:textId="77777777" w:rsidR="00B044ED" w:rsidRPr="007B6B11" w:rsidRDefault="00B044ED" w:rsidP="004E02BE">
            <w:pPr>
              <w:pStyle w:val="Tabelazwyky"/>
            </w:pPr>
            <w:r w:rsidRPr="007B6B11">
              <w:t>0..1</w:t>
            </w:r>
          </w:p>
        </w:tc>
      </w:tr>
    </w:tbl>
    <w:p w14:paraId="304FA58D" w14:textId="77777777" w:rsidR="006E7D91" w:rsidRPr="007B6B11" w:rsidRDefault="006E7D91" w:rsidP="004E02BE">
      <w:pPr>
        <w:rPr>
          <w:bCs/>
          <w:sz w:val="22"/>
          <w:szCs w:val="20"/>
        </w:rPr>
      </w:pPr>
      <w:bookmarkStart w:id="370" w:name="_Toc97503903"/>
      <w:r w:rsidRPr="007B6B11">
        <w:br w:type="page"/>
      </w:r>
    </w:p>
    <w:p w14:paraId="741AE393" w14:textId="1FE7745E" w:rsidR="006E7D91" w:rsidRPr="007B6B11" w:rsidRDefault="006E7D91" w:rsidP="004E02BE">
      <w:pPr>
        <w:pStyle w:val="Z2PodpisRysunkuTabeli"/>
      </w:pPr>
      <w:bookmarkStart w:id="371" w:name="_Toc183172155"/>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49</w:t>
      </w:r>
      <w:r w:rsidR="00E354C5">
        <w:fldChar w:fldCharType="end"/>
      </w:r>
      <w:r w:rsidRPr="007B6B11">
        <w:t>. Struktura &lt;HeaderType&gt;, nagłówka załącznika AKC-4F.</w:t>
      </w:r>
      <w:bookmarkEnd w:id="370"/>
      <w:bookmarkEnd w:id="371"/>
    </w:p>
    <w:p w14:paraId="561BEAC4" w14:textId="72BC212B" w:rsidR="00B044ED" w:rsidRPr="007B6B11" w:rsidRDefault="00B044ED" w:rsidP="004E02BE">
      <w:r w:rsidRPr="007B6B11">
        <w:rPr>
          <w:noProof/>
        </w:rPr>
        <w:drawing>
          <wp:inline distT="0" distB="0" distL="0" distR="0" wp14:anchorId="386176A3" wp14:editId="0BC4EBBC">
            <wp:extent cx="5704919" cy="5130920"/>
            <wp:effectExtent l="19050" t="19050" r="10160" b="12700"/>
            <wp:docPr id="89" name="Obraz 89" descr="Rysunek przedstawia strukturę  &lt;HeaderType&gt;, nagłówk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Obraz 89" descr="Rysunek przedstawia strukturę  &lt;HeaderType&gt;, nagłówka załącznika AKC-4F."/>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34684" cy="5157691"/>
                    </a:xfrm>
                    <a:prstGeom prst="rect">
                      <a:avLst/>
                    </a:prstGeom>
                    <a:noFill/>
                    <a:ln>
                      <a:solidFill>
                        <a:schemeClr val="tx1"/>
                      </a:solidFill>
                    </a:ln>
                  </pic:spPr>
                </pic:pic>
              </a:graphicData>
            </a:graphic>
          </wp:inline>
        </w:drawing>
      </w:r>
    </w:p>
    <w:p w14:paraId="3A89802F" w14:textId="11998D43" w:rsidR="00B044ED" w:rsidRPr="007B6B11" w:rsidRDefault="00B044ED" w:rsidP="004E02BE">
      <w:pPr>
        <w:pStyle w:val="Z2PodpisRysunkuTabeli"/>
      </w:pPr>
      <w:bookmarkStart w:id="372" w:name="_Toc183172036"/>
      <w:r w:rsidRPr="007B6B11">
        <w:t xml:space="preserve">Tabela </w:t>
      </w:r>
      <w:r w:rsidR="00E354C5">
        <w:fldChar w:fldCharType="begin"/>
      </w:r>
      <w:r w:rsidR="00E354C5">
        <w:instrText xml:space="preserve"> SEQ Tabela \* ARABIC </w:instrText>
      </w:r>
      <w:r w:rsidR="00E354C5">
        <w:fldChar w:fldCharType="separate"/>
      </w:r>
      <w:r w:rsidR="006D48AD">
        <w:rPr>
          <w:noProof/>
        </w:rPr>
        <w:t>68</w:t>
      </w:r>
      <w:r w:rsidR="00E354C5">
        <w:fldChar w:fldCharType="end"/>
      </w:r>
      <w:r w:rsidRPr="007B6B11">
        <w:t>. Struktura &lt; WarehouseType &gt;, Dane o składzie podatkowym i o zarejestrowanym odbiorcy załącznika AKC-4F</w:t>
      </w:r>
      <w:bookmarkEnd w:id="372"/>
    </w:p>
    <w:tbl>
      <w:tblPr>
        <w:tblStyle w:val="Tabela-Siatka"/>
        <w:tblW w:w="9225" w:type="dxa"/>
        <w:tblLook w:val="01E0" w:firstRow="1" w:lastRow="1" w:firstColumn="1" w:lastColumn="1" w:noHBand="0" w:noVBand="0"/>
      </w:tblPr>
      <w:tblGrid>
        <w:gridCol w:w="1788"/>
        <w:gridCol w:w="3360"/>
        <w:gridCol w:w="840"/>
        <w:gridCol w:w="2040"/>
        <w:gridCol w:w="1197"/>
      </w:tblGrid>
      <w:tr w:rsidR="00EC21E6" w:rsidRPr="007B6B11" w14:paraId="642E488C" w14:textId="77777777" w:rsidTr="00072B25">
        <w:trPr>
          <w:trHeight w:val="213"/>
          <w:tblHeader/>
        </w:trPr>
        <w:tc>
          <w:tcPr>
            <w:tcW w:w="1788" w:type="dxa"/>
            <w:shd w:val="clear" w:color="auto" w:fill="D9D9D9" w:themeFill="background1" w:themeFillShade="D9"/>
          </w:tcPr>
          <w:p w14:paraId="4D5DBE42" w14:textId="77777777" w:rsidR="00EC21E6" w:rsidRPr="007B6B11" w:rsidRDefault="00EC21E6" w:rsidP="004E02BE">
            <w:pPr>
              <w:pStyle w:val="naglowektabeli"/>
            </w:pPr>
            <w:r w:rsidRPr="007B6B11">
              <w:t xml:space="preserve">Nazwa </w:t>
            </w:r>
          </w:p>
        </w:tc>
        <w:tc>
          <w:tcPr>
            <w:tcW w:w="3360" w:type="dxa"/>
            <w:shd w:val="clear" w:color="auto" w:fill="D9D9D9" w:themeFill="background1" w:themeFillShade="D9"/>
          </w:tcPr>
          <w:p w14:paraId="2058D9FF" w14:textId="77777777" w:rsidR="00EC21E6" w:rsidRPr="007B6B11" w:rsidRDefault="00EC21E6" w:rsidP="004E02BE">
            <w:pPr>
              <w:pStyle w:val="naglowektabeli"/>
            </w:pPr>
            <w:r w:rsidRPr="007B6B11">
              <w:t>Opis</w:t>
            </w:r>
          </w:p>
        </w:tc>
        <w:tc>
          <w:tcPr>
            <w:tcW w:w="840" w:type="dxa"/>
            <w:shd w:val="clear" w:color="auto" w:fill="D9D9D9" w:themeFill="background1" w:themeFillShade="D9"/>
          </w:tcPr>
          <w:p w14:paraId="0BAFD452" w14:textId="77777777" w:rsidR="00EC21E6" w:rsidRPr="007B6B11" w:rsidRDefault="00EC21E6" w:rsidP="004E02BE">
            <w:pPr>
              <w:pStyle w:val="naglowektabeli"/>
            </w:pPr>
            <w:r w:rsidRPr="007B6B11">
              <w:t>Nr pola</w:t>
            </w:r>
          </w:p>
        </w:tc>
        <w:tc>
          <w:tcPr>
            <w:tcW w:w="2040" w:type="dxa"/>
            <w:shd w:val="clear" w:color="auto" w:fill="D9D9D9" w:themeFill="background1" w:themeFillShade="D9"/>
          </w:tcPr>
          <w:p w14:paraId="7371089B" w14:textId="77777777" w:rsidR="00EC21E6" w:rsidRPr="007B6B11" w:rsidRDefault="00EC21E6" w:rsidP="004E02BE">
            <w:pPr>
              <w:pStyle w:val="naglowektabeli"/>
            </w:pPr>
            <w:r w:rsidRPr="007B6B11">
              <w:t>Typ, reguły</w:t>
            </w:r>
          </w:p>
        </w:tc>
        <w:tc>
          <w:tcPr>
            <w:tcW w:w="1197" w:type="dxa"/>
            <w:shd w:val="clear" w:color="auto" w:fill="D9D9D9" w:themeFill="background1" w:themeFillShade="D9"/>
          </w:tcPr>
          <w:p w14:paraId="526412B3" w14:textId="77777777" w:rsidR="00EC21E6" w:rsidRPr="007B6B11" w:rsidRDefault="00EC21E6" w:rsidP="004E02BE">
            <w:pPr>
              <w:pStyle w:val="naglowektabeli"/>
            </w:pPr>
            <w:r w:rsidRPr="007B6B11">
              <w:t>Liczebność</w:t>
            </w:r>
          </w:p>
        </w:tc>
      </w:tr>
      <w:tr w:rsidR="00EC21E6" w:rsidRPr="007B6B11" w14:paraId="041C998C" w14:textId="77777777" w:rsidTr="00ED6B69">
        <w:trPr>
          <w:trHeight w:val="213"/>
        </w:trPr>
        <w:tc>
          <w:tcPr>
            <w:tcW w:w="1788" w:type="dxa"/>
          </w:tcPr>
          <w:p w14:paraId="5EA215CC" w14:textId="77777777" w:rsidR="00EC21E6" w:rsidRPr="007B6B11" w:rsidRDefault="00EC21E6" w:rsidP="004E02BE">
            <w:pPr>
              <w:pStyle w:val="Tabelazwyky"/>
            </w:pPr>
            <w:r w:rsidRPr="007B6B11">
              <w:t>operatorNo</w:t>
            </w:r>
          </w:p>
        </w:tc>
        <w:tc>
          <w:tcPr>
            <w:tcW w:w="3360" w:type="dxa"/>
          </w:tcPr>
          <w:p w14:paraId="0B2B2561" w14:textId="77777777" w:rsidR="00EC21E6" w:rsidRPr="007B6B11" w:rsidRDefault="00EC21E6" w:rsidP="004E02BE">
            <w:pPr>
              <w:pStyle w:val="Tabelazwyky"/>
            </w:pPr>
            <w:r w:rsidRPr="007B6B11">
              <w:t>Numer akcyzowy składu (wypełnia podatnik prowadzący skład podatkowy).</w:t>
            </w:r>
          </w:p>
        </w:tc>
        <w:tc>
          <w:tcPr>
            <w:tcW w:w="840" w:type="dxa"/>
          </w:tcPr>
          <w:p w14:paraId="1145ADCB" w14:textId="77777777" w:rsidR="00EC21E6" w:rsidRPr="007B6B11" w:rsidRDefault="00EC21E6" w:rsidP="004E02BE">
            <w:pPr>
              <w:pStyle w:val="Tabelazwyky"/>
            </w:pPr>
            <w:r w:rsidRPr="007B6B11">
              <w:t>6</w:t>
            </w:r>
          </w:p>
        </w:tc>
        <w:tc>
          <w:tcPr>
            <w:tcW w:w="2040" w:type="dxa"/>
          </w:tcPr>
          <w:p w14:paraId="3928F706" w14:textId="77777777" w:rsidR="00EC21E6" w:rsidRPr="007B6B11" w:rsidRDefault="00EC21E6" w:rsidP="004E02BE">
            <w:pPr>
              <w:pStyle w:val="Tabelazwyky"/>
            </w:pPr>
            <w:r w:rsidRPr="007B6B11">
              <w:t>string(13)</w:t>
            </w:r>
          </w:p>
          <w:p w14:paraId="73997672" w14:textId="77777777" w:rsidR="00EC21E6" w:rsidRPr="007B6B11" w:rsidRDefault="00EC21E6" w:rsidP="004E02BE">
            <w:pPr>
              <w:pStyle w:val="Tabelazwyky"/>
            </w:pPr>
            <w:r w:rsidRPr="007B6B11">
              <w:t>Patrz reguła R6</w:t>
            </w:r>
          </w:p>
        </w:tc>
        <w:tc>
          <w:tcPr>
            <w:tcW w:w="1197" w:type="dxa"/>
          </w:tcPr>
          <w:p w14:paraId="6161E860" w14:textId="77777777" w:rsidR="00EC21E6" w:rsidRPr="007B6B11" w:rsidRDefault="00EC21E6" w:rsidP="004E02BE">
            <w:pPr>
              <w:pStyle w:val="Tabelazwyky"/>
            </w:pPr>
            <w:r w:rsidRPr="007B6B11">
              <w:t>0..1</w:t>
            </w:r>
          </w:p>
        </w:tc>
      </w:tr>
      <w:tr w:rsidR="00EC21E6" w:rsidRPr="007B6B11" w14:paraId="3159F272" w14:textId="77777777" w:rsidTr="00ED6B69">
        <w:trPr>
          <w:trHeight w:val="213"/>
        </w:trPr>
        <w:tc>
          <w:tcPr>
            <w:tcW w:w="1788" w:type="dxa"/>
          </w:tcPr>
          <w:p w14:paraId="583B4E33" w14:textId="77777777" w:rsidR="00EC21E6" w:rsidRPr="007B6B11" w:rsidRDefault="00EC21E6" w:rsidP="004E02BE">
            <w:pPr>
              <w:pStyle w:val="Tabelazwyky"/>
            </w:pPr>
            <w:r w:rsidRPr="007B6B11">
              <w:t>userNo</w:t>
            </w:r>
          </w:p>
        </w:tc>
        <w:tc>
          <w:tcPr>
            <w:tcW w:w="3360" w:type="dxa"/>
          </w:tcPr>
          <w:p w14:paraId="7633D929" w14:textId="77777777" w:rsidR="00EC21E6" w:rsidRPr="007B6B11" w:rsidRDefault="00EC21E6" w:rsidP="004E02BE">
            <w:pPr>
              <w:pStyle w:val="Tabelazwyky"/>
            </w:pPr>
            <w:r w:rsidRPr="007B6B11">
              <w:t>Numer akcyzowy składu. (wypełnia podatnik korzystający z obcego składu podatkowego.</w:t>
            </w:r>
          </w:p>
        </w:tc>
        <w:tc>
          <w:tcPr>
            <w:tcW w:w="840" w:type="dxa"/>
          </w:tcPr>
          <w:p w14:paraId="3E1EE38B" w14:textId="77777777" w:rsidR="00EC21E6" w:rsidRPr="007B6B11" w:rsidRDefault="00EC21E6" w:rsidP="004E02BE">
            <w:pPr>
              <w:pStyle w:val="Tabelazwyky"/>
            </w:pPr>
            <w:r w:rsidRPr="007B6B11">
              <w:t>7</w:t>
            </w:r>
          </w:p>
        </w:tc>
        <w:tc>
          <w:tcPr>
            <w:tcW w:w="2040" w:type="dxa"/>
          </w:tcPr>
          <w:p w14:paraId="420C29D5" w14:textId="77777777" w:rsidR="00EC21E6" w:rsidRPr="007B6B11" w:rsidRDefault="00EC21E6" w:rsidP="004E02BE">
            <w:pPr>
              <w:pStyle w:val="Tabelazwyky"/>
            </w:pPr>
            <w:r w:rsidRPr="007B6B11">
              <w:t>string(13)</w:t>
            </w:r>
          </w:p>
          <w:p w14:paraId="67AD9E27" w14:textId="77777777" w:rsidR="00EC21E6" w:rsidRPr="007B6B11" w:rsidRDefault="00EC21E6" w:rsidP="004E02BE">
            <w:pPr>
              <w:pStyle w:val="Tabelazwyky"/>
            </w:pPr>
            <w:r w:rsidRPr="007B6B11">
              <w:t>Patrz reguła R7</w:t>
            </w:r>
          </w:p>
        </w:tc>
        <w:tc>
          <w:tcPr>
            <w:tcW w:w="1197" w:type="dxa"/>
          </w:tcPr>
          <w:p w14:paraId="0A992CD7" w14:textId="77777777" w:rsidR="00EC21E6" w:rsidRPr="007B6B11" w:rsidRDefault="00EC21E6" w:rsidP="004E02BE">
            <w:pPr>
              <w:pStyle w:val="Tabelazwyky"/>
            </w:pPr>
            <w:r w:rsidRPr="007B6B11">
              <w:t>0..1</w:t>
            </w:r>
          </w:p>
        </w:tc>
      </w:tr>
      <w:tr w:rsidR="00EC21E6" w:rsidRPr="007B6B11" w14:paraId="4CED8C31" w14:textId="77777777" w:rsidTr="00ED6B69">
        <w:trPr>
          <w:trHeight w:val="213"/>
        </w:trPr>
        <w:tc>
          <w:tcPr>
            <w:tcW w:w="1788" w:type="dxa"/>
          </w:tcPr>
          <w:p w14:paraId="62B6DE0C" w14:textId="77777777" w:rsidR="00EC21E6" w:rsidRPr="007B6B11" w:rsidRDefault="00EC21E6" w:rsidP="004E02BE">
            <w:pPr>
              <w:pStyle w:val="Tabelazwyky"/>
            </w:pPr>
            <w:r w:rsidRPr="007B6B11">
              <w:t>address</w:t>
            </w:r>
          </w:p>
        </w:tc>
        <w:tc>
          <w:tcPr>
            <w:tcW w:w="3360" w:type="dxa"/>
          </w:tcPr>
          <w:p w14:paraId="1C715C03" w14:textId="77777777" w:rsidR="00EC21E6" w:rsidRPr="007B6B11" w:rsidRDefault="00EC21E6" w:rsidP="004E02BE">
            <w:pPr>
              <w:pStyle w:val="Tabelazwyky"/>
            </w:pPr>
            <w:r w:rsidRPr="007B6B11">
              <w:t>Adres składu.</w:t>
            </w:r>
          </w:p>
        </w:tc>
        <w:tc>
          <w:tcPr>
            <w:tcW w:w="840" w:type="dxa"/>
          </w:tcPr>
          <w:p w14:paraId="43E396E9" w14:textId="77777777" w:rsidR="00EC21E6" w:rsidRPr="007B6B11" w:rsidRDefault="00EC21E6" w:rsidP="004E02BE">
            <w:pPr>
              <w:pStyle w:val="Tabelazwyky"/>
            </w:pPr>
            <w:r w:rsidRPr="007B6B11">
              <w:t>8</w:t>
            </w:r>
          </w:p>
        </w:tc>
        <w:tc>
          <w:tcPr>
            <w:tcW w:w="2040" w:type="dxa"/>
          </w:tcPr>
          <w:p w14:paraId="0D214EDA" w14:textId="77777777" w:rsidR="00EC21E6" w:rsidRPr="007B6B11" w:rsidRDefault="00EC21E6" w:rsidP="004E02BE">
            <w:pPr>
              <w:pStyle w:val="Tabelazwyky"/>
            </w:pPr>
            <w:r w:rsidRPr="007B6B11">
              <w:t>string(512)</w:t>
            </w:r>
          </w:p>
        </w:tc>
        <w:tc>
          <w:tcPr>
            <w:tcW w:w="1197" w:type="dxa"/>
          </w:tcPr>
          <w:p w14:paraId="51DAAB61" w14:textId="77777777" w:rsidR="00EC21E6" w:rsidRPr="007B6B11" w:rsidRDefault="00EC21E6" w:rsidP="004E02BE">
            <w:pPr>
              <w:pStyle w:val="Tabelazwyky"/>
            </w:pPr>
            <w:r w:rsidRPr="007B6B11">
              <w:t>0..1</w:t>
            </w:r>
          </w:p>
        </w:tc>
      </w:tr>
      <w:tr w:rsidR="00EC21E6" w:rsidRPr="007B6B11" w14:paraId="47D435AA" w14:textId="77777777" w:rsidTr="00ED6B69">
        <w:trPr>
          <w:trHeight w:val="213"/>
        </w:trPr>
        <w:tc>
          <w:tcPr>
            <w:tcW w:w="1788" w:type="dxa"/>
          </w:tcPr>
          <w:p w14:paraId="5028197A" w14:textId="77777777" w:rsidR="00EC21E6" w:rsidRPr="007B6B11" w:rsidRDefault="00EC21E6" w:rsidP="004E02BE">
            <w:pPr>
              <w:pStyle w:val="Tabelazwyky"/>
            </w:pPr>
            <w:r w:rsidRPr="007B6B11">
              <w:t>consumerNo</w:t>
            </w:r>
          </w:p>
        </w:tc>
        <w:tc>
          <w:tcPr>
            <w:tcW w:w="3360" w:type="dxa"/>
          </w:tcPr>
          <w:p w14:paraId="2D6649D1" w14:textId="77777777" w:rsidR="00EC21E6" w:rsidRPr="007B6B11" w:rsidRDefault="00EC21E6" w:rsidP="004E02BE">
            <w:pPr>
              <w:pStyle w:val="Tabelazwyky"/>
            </w:pPr>
            <w:r w:rsidRPr="007B6B11">
              <w:t xml:space="preserve">Numer akcyzowy zarejestrowanego odbiorcy (wypełnić w przypadku, gdy niniejszy formularz stanowi </w:t>
            </w:r>
            <w:r w:rsidRPr="007B6B11">
              <w:lastRenderedPageBreak/>
              <w:t>załącznik do formularza głównego AKC-4zo)</w:t>
            </w:r>
          </w:p>
        </w:tc>
        <w:tc>
          <w:tcPr>
            <w:tcW w:w="840" w:type="dxa"/>
          </w:tcPr>
          <w:p w14:paraId="482AB15D" w14:textId="77777777" w:rsidR="00EC21E6" w:rsidRPr="007B6B11" w:rsidRDefault="00EC21E6" w:rsidP="004E02BE">
            <w:pPr>
              <w:pStyle w:val="Tabelazwyky"/>
            </w:pPr>
            <w:r w:rsidRPr="007B6B11">
              <w:lastRenderedPageBreak/>
              <w:t>9</w:t>
            </w:r>
          </w:p>
        </w:tc>
        <w:tc>
          <w:tcPr>
            <w:tcW w:w="2040" w:type="dxa"/>
          </w:tcPr>
          <w:p w14:paraId="28E31FD8" w14:textId="77777777" w:rsidR="00EC21E6" w:rsidRPr="007B6B11" w:rsidRDefault="00EC21E6" w:rsidP="004E02BE">
            <w:pPr>
              <w:pStyle w:val="Tabelazwyky"/>
            </w:pPr>
            <w:r w:rsidRPr="007B6B11">
              <w:t>string(13)</w:t>
            </w:r>
          </w:p>
          <w:p w14:paraId="2C4959E4" w14:textId="77777777" w:rsidR="00EC21E6" w:rsidRPr="007B6B11" w:rsidRDefault="00EC21E6" w:rsidP="004E02BE">
            <w:pPr>
              <w:pStyle w:val="Tabelazwyky"/>
            </w:pPr>
            <w:r w:rsidRPr="007B6B11">
              <w:t>Patrz reguła R8</w:t>
            </w:r>
          </w:p>
        </w:tc>
        <w:tc>
          <w:tcPr>
            <w:tcW w:w="1197" w:type="dxa"/>
          </w:tcPr>
          <w:p w14:paraId="150A510E" w14:textId="77777777" w:rsidR="00EC21E6" w:rsidRPr="007B6B11" w:rsidRDefault="00EC21E6" w:rsidP="004E02BE">
            <w:pPr>
              <w:pStyle w:val="Tabelazwyky"/>
            </w:pPr>
            <w:r w:rsidRPr="007B6B11">
              <w:t>0..1</w:t>
            </w:r>
          </w:p>
        </w:tc>
      </w:tr>
      <w:tr w:rsidR="00EC21E6" w:rsidRPr="007B6B11" w14:paraId="45EA9F47" w14:textId="77777777" w:rsidTr="00ED6B69">
        <w:trPr>
          <w:trHeight w:val="213"/>
        </w:trPr>
        <w:tc>
          <w:tcPr>
            <w:tcW w:w="1788" w:type="dxa"/>
          </w:tcPr>
          <w:p w14:paraId="331BA1B6" w14:textId="77777777" w:rsidR="00EC21E6" w:rsidRPr="007B6B11" w:rsidRDefault="00EC21E6" w:rsidP="004E02BE">
            <w:pPr>
              <w:pStyle w:val="Tabelazwyky"/>
            </w:pPr>
            <w:r w:rsidRPr="007B6B11">
              <w:t>oneTime</w:t>
            </w:r>
          </w:p>
        </w:tc>
        <w:tc>
          <w:tcPr>
            <w:tcW w:w="3360" w:type="dxa"/>
          </w:tcPr>
          <w:p w14:paraId="46178C9F" w14:textId="77777777" w:rsidR="00EC21E6" w:rsidRPr="007B6B11" w:rsidRDefault="00EC21E6" w:rsidP="004E02BE">
            <w:pPr>
              <w:pStyle w:val="Tabelazwyky"/>
            </w:pPr>
            <w:r w:rsidRPr="007B6B11">
              <w:t>Jednorazowe</w:t>
            </w:r>
          </w:p>
        </w:tc>
        <w:tc>
          <w:tcPr>
            <w:tcW w:w="840" w:type="dxa"/>
          </w:tcPr>
          <w:p w14:paraId="107A90DF" w14:textId="77777777" w:rsidR="00EC21E6" w:rsidRPr="007B6B11" w:rsidRDefault="00EC21E6" w:rsidP="004E02BE">
            <w:pPr>
              <w:pStyle w:val="Tabelazwyky"/>
            </w:pPr>
            <w:r w:rsidRPr="007B6B11">
              <w:t>-</w:t>
            </w:r>
          </w:p>
        </w:tc>
        <w:tc>
          <w:tcPr>
            <w:tcW w:w="2040" w:type="dxa"/>
          </w:tcPr>
          <w:p w14:paraId="49147E13" w14:textId="77777777" w:rsidR="00EC21E6" w:rsidRPr="007B6B11" w:rsidRDefault="00EC21E6" w:rsidP="004E02BE">
            <w:pPr>
              <w:pStyle w:val="Tabelazwyky"/>
            </w:pPr>
            <w:r w:rsidRPr="007B6B11">
              <w:t>boolean</w:t>
            </w:r>
          </w:p>
        </w:tc>
        <w:tc>
          <w:tcPr>
            <w:tcW w:w="1197" w:type="dxa"/>
          </w:tcPr>
          <w:p w14:paraId="3235682F" w14:textId="77777777" w:rsidR="00EC21E6" w:rsidRPr="007B6B11" w:rsidRDefault="00EC21E6" w:rsidP="004E02BE">
            <w:pPr>
              <w:pStyle w:val="Tabelazwyky"/>
            </w:pPr>
            <w:r w:rsidRPr="007B6B11">
              <w:t>0..1</w:t>
            </w:r>
          </w:p>
        </w:tc>
      </w:tr>
    </w:tbl>
    <w:p w14:paraId="1F2F9CBA" w14:textId="7DCFEB86" w:rsidR="006E7D91" w:rsidRPr="007B6B11" w:rsidRDefault="006E7D91" w:rsidP="004E02BE">
      <w:pPr>
        <w:pStyle w:val="Z2PodpisRysunkuTabeli"/>
      </w:pPr>
      <w:bookmarkStart w:id="373" w:name="_Toc97503904"/>
      <w:bookmarkStart w:id="374" w:name="_Toc183172156"/>
      <w:r w:rsidRPr="007B6B11">
        <w:t xml:space="preserve">Rysunek </w:t>
      </w:r>
      <w:r w:rsidR="00E354C5">
        <w:fldChar w:fldCharType="begin"/>
      </w:r>
      <w:r w:rsidR="00E354C5">
        <w:instrText xml:space="preserve"> SEQ Rysunek \* ARABIC </w:instrText>
      </w:r>
      <w:r w:rsidR="00E354C5">
        <w:fldChar w:fldCharType="separate"/>
      </w:r>
      <w:r w:rsidR="006D48AD">
        <w:rPr>
          <w:noProof/>
        </w:rPr>
        <w:t>50</w:t>
      </w:r>
      <w:r w:rsidR="00E354C5">
        <w:fldChar w:fldCharType="end"/>
      </w:r>
      <w:r w:rsidRPr="007B6B11">
        <w:t>. Struktura elementu &lt;</w:t>
      </w:r>
      <w:r w:rsidRPr="007B6B11">
        <w:rPr>
          <w:b/>
        </w:rPr>
        <w:t xml:space="preserve"> WarehouseType</w:t>
      </w:r>
      <w:r w:rsidRPr="007B6B11">
        <w:t xml:space="preserve"> &gt;. Dane o składzie podatkowym i o zarejestrowanym odbiorcy dla załącznika AKC-4F.</w:t>
      </w:r>
      <w:bookmarkEnd w:id="373"/>
      <w:bookmarkEnd w:id="374"/>
    </w:p>
    <w:p w14:paraId="30450963" w14:textId="6C648294" w:rsidR="00EC21E6" w:rsidRPr="007B6B11" w:rsidRDefault="00EC21E6" w:rsidP="004E02BE">
      <w:pPr>
        <w:rPr>
          <w:sz w:val="18"/>
          <w:szCs w:val="18"/>
        </w:rPr>
      </w:pPr>
      <w:r w:rsidRPr="007B6B11">
        <w:rPr>
          <w:noProof/>
        </w:rPr>
        <w:drawing>
          <wp:inline distT="0" distB="0" distL="0" distR="0" wp14:anchorId="66F250AA" wp14:editId="00FC23CB">
            <wp:extent cx="3668127" cy="1407968"/>
            <wp:effectExtent l="19050" t="19050" r="27940" b="20955"/>
            <wp:docPr id="90" name="Obraz 90" descr="Rysunek przedstawia strukturę  elementu &lt; WarehouseType &gt;. Dane o składzie podatkowym i o zarejestrowanym odbiorcy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Obraz 90" descr="Rysunek przedstawia strukturę  elementu &lt; WarehouseType &gt;. Dane o składzie podatkowym i o zarejestrowanym odbiorcy dla załącznika AKC-4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24272" cy="1429519"/>
                    </a:xfrm>
                    <a:prstGeom prst="rect">
                      <a:avLst/>
                    </a:prstGeom>
                    <a:noFill/>
                    <a:ln w="6350" cmpd="sng">
                      <a:solidFill>
                        <a:srgbClr val="000000"/>
                      </a:solidFill>
                      <a:miter lim="800000"/>
                      <a:headEnd/>
                      <a:tailEnd/>
                    </a:ln>
                    <a:effectLst/>
                  </pic:spPr>
                </pic:pic>
              </a:graphicData>
            </a:graphic>
          </wp:inline>
        </w:drawing>
      </w:r>
    </w:p>
    <w:p w14:paraId="2A839ECE" w14:textId="28119C67" w:rsidR="00EC21E6" w:rsidRPr="007B6B11" w:rsidRDefault="00EC21E6" w:rsidP="004E02BE">
      <w:pPr>
        <w:pStyle w:val="Z2PodpisRysunkuTabeli"/>
      </w:pPr>
      <w:bookmarkStart w:id="375" w:name="_Toc183172037"/>
      <w:r w:rsidRPr="007B6B11">
        <w:t xml:space="preserve">Tabela </w:t>
      </w:r>
      <w:r w:rsidR="00E354C5">
        <w:fldChar w:fldCharType="begin"/>
      </w:r>
      <w:r w:rsidR="00E354C5">
        <w:instrText xml:space="preserve"> SEQ Tabela \* ARABIC </w:instrText>
      </w:r>
      <w:r w:rsidR="00E354C5">
        <w:fldChar w:fldCharType="separate"/>
      </w:r>
      <w:r w:rsidR="006D48AD">
        <w:rPr>
          <w:noProof/>
        </w:rPr>
        <w:t>69</w:t>
      </w:r>
      <w:r w:rsidR="00E354C5">
        <w:fldChar w:fldCharType="end"/>
      </w:r>
      <w:r w:rsidRPr="007B6B11">
        <w:t>. Struktura elementu &lt; CalculOfAmountOfExciseDutyType&gt; - Obliczenie wysokości podatku akcyzowego dla załącznika AKC-4F.</w:t>
      </w:r>
      <w:bookmarkEnd w:id="375"/>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EC21E6" w:rsidRPr="007B6B11" w14:paraId="523055BE" w14:textId="77777777" w:rsidTr="00072B25">
        <w:trPr>
          <w:trHeight w:val="213"/>
          <w:tblHeader/>
        </w:trPr>
        <w:tc>
          <w:tcPr>
            <w:tcW w:w="1838" w:type="dxa"/>
            <w:shd w:val="clear" w:color="auto" w:fill="D9D9D9" w:themeFill="background1" w:themeFillShade="D9"/>
          </w:tcPr>
          <w:p w14:paraId="66892D2E" w14:textId="77777777" w:rsidR="00EC21E6" w:rsidRPr="007B6B11" w:rsidRDefault="00EC21E6" w:rsidP="004E02BE">
            <w:pPr>
              <w:pStyle w:val="naglowektabeli"/>
            </w:pPr>
            <w:r w:rsidRPr="007B6B11">
              <w:t xml:space="preserve">Nazwa </w:t>
            </w:r>
          </w:p>
        </w:tc>
        <w:tc>
          <w:tcPr>
            <w:tcW w:w="3260" w:type="dxa"/>
            <w:shd w:val="clear" w:color="auto" w:fill="D9D9D9" w:themeFill="background1" w:themeFillShade="D9"/>
          </w:tcPr>
          <w:p w14:paraId="3797379F" w14:textId="77777777" w:rsidR="00EC21E6" w:rsidRPr="007B6B11" w:rsidRDefault="00EC21E6" w:rsidP="004E02BE">
            <w:pPr>
              <w:pStyle w:val="naglowektabeli"/>
            </w:pPr>
            <w:r w:rsidRPr="007B6B11">
              <w:t>Opis</w:t>
            </w:r>
          </w:p>
        </w:tc>
        <w:tc>
          <w:tcPr>
            <w:tcW w:w="851" w:type="dxa"/>
            <w:shd w:val="clear" w:color="auto" w:fill="D9D9D9" w:themeFill="background1" w:themeFillShade="D9"/>
          </w:tcPr>
          <w:p w14:paraId="3F3D968B" w14:textId="77777777" w:rsidR="00EC21E6" w:rsidRPr="007B6B11" w:rsidRDefault="00EC21E6" w:rsidP="004E02BE">
            <w:pPr>
              <w:pStyle w:val="naglowektabeli"/>
            </w:pPr>
            <w:r w:rsidRPr="007B6B11">
              <w:t>Nr pola</w:t>
            </w:r>
          </w:p>
        </w:tc>
        <w:tc>
          <w:tcPr>
            <w:tcW w:w="2126" w:type="dxa"/>
            <w:shd w:val="clear" w:color="auto" w:fill="D9D9D9" w:themeFill="background1" w:themeFillShade="D9"/>
          </w:tcPr>
          <w:p w14:paraId="38C52CC9" w14:textId="77777777" w:rsidR="00EC21E6" w:rsidRPr="007B6B11" w:rsidRDefault="00EC21E6" w:rsidP="004E02BE">
            <w:pPr>
              <w:pStyle w:val="naglowektabeli"/>
            </w:pPr>
            <w:r w:rsidRPr="007B6B11">
              <w:t>Typ, reguły</w:t>
            </w:r>
          </w:p>
        </w:tc>
        <w:tc>
          <w:tcPr>
            <w:tcW w:w="1276" w:type="dxa"/>
            <w:shd w:val="clear" w:color="auto" w:fill="D9D9D9" w:themeFill="background1" w:themeFillShade="D9"/>
          </w:tcPr>
          <w:p w14:paraId="7F53F022" w14:textId="77777777" w:rsidR="00EC21E6" w:rsidRPr="007B6B11" w:rsidRDefault="00EC21E6" w:rsidP="004E02BE">
            <w:pPr>
              <w:pStyle w:val="naglowektabeli"/>
            </w:pPr>
            <w:r w:rsidRPr="007B6B11">
              <w:t>Liczebność</w:t>
            </w:r>
          </w:p>
        </w:tc>
      </w:tr>
      <w:tr w:rsidR="00EC21E6" w:rsidRPr="007B6B11" w14:paraId="192595AD" w14:textId="77777777" w:rsidTr="00821C26">
        <w:trPr>
          <w:trHeight w:val="213"/>
        </w:trPr>
        <w:tc>
          <w:tcPr>
            <w:tcW w:w="1838" w:type="dxa"/>
          </w:tcPr>
          <w:p w14:paraId="23562A93" w14:textId="77777777" w:rsidR="00EC21E6" w:rsidRPr="007B6B11" w:rsidRDefault="00EC21E6" w:rsidP="004E02BE">
            <w:pPr>
              <w:pStyle w:val="Tabelazwyky"/>
            </w:pPr>
            <w:r w:rsidRPr="007B6B11">
              <w:t>totalAmountOfTax</w:t>
            </w:r>
          </w:p>
        </w:tc>
        <w:tc>
          <w:tcPr>
            <w:tcW w:w="3260" w:type="dxa"/>
          </w:tcPr>
          <w:p w14:paraId="3BAC06FE" w14:textId="77777777" w:rsidR="00EC21E6" w:rsidRPr="007B6B11" w:rsidRDefault="00EC21E6" w:rsidP="004E02BE">
            <w:pPr>
              <w:pStyle w:val="Tabelazwyky"/>
            </w:pPr>
            <w:r w:rsidRPr="007B6B11">
              <w:t xml:space="preserve">Razem obliczony podatek. </w:t>
            </w:r>
          </w:p>
          <w:p w14:paraId="519523F3" w14:textId="77777777" w:rsidR="00EC21E6" w:rsidRPr="007B6B11" w:rsidRDefault="00EC21E6" w:rsidP="004E02BE">
            <w:pPr>
              <w:pStyle w:val="Tabelazwyky"/>
            </w:pPr>
            <w:r w:rsidRPr="007B6B11">
              <w:t>Suma kwot z poz. 277 formularzy AKC-4/A.</w:t>
            </w:r>
          </w:p>
        </w:tc>
        <w:tc>
          <w:tcPr>
            <w:tcW w:w="851" w:type="dxa"/>
          </w:tcPr>
          <w:p w14:paraId="61910DC6" w14:textId="77777777" w:rsidR="00EC21E6" w:rsidRPr="007B6B11" w:rsidRDefault="00EC21E6" w:rsidP="004E02BE">
            <w:pPr>
              <w:pStyle w:val="Tabelazwyky"/>
            </w:pPr>
            <w:r w:rsidRPr="007B6B11">
              <w:t>10</w:t>
            </w:r>
          </w:p>
        </w:tc>
        <w:tc>
          <w:tcPr>
            <w:tcW w:w="2126" w:type="dxa"/>
          </w:tcPr>
          <w:p w14:paraId="14CA3F5F" w14:textId="77777777" w:rsidR="00EC21E6" w:rsidRPr="007B6B11" w:rsidRDefault="00EC21E6" w:rsidP="004E02BE">
            <w:pPr>
              <w:pStyle w:val="Tabelazwyky"/>
            </w:pPr>
            <w:r w:rsidRPr="007B6B11">
              <w:t>ZAmountP</w:t>
            </w:r>
          </w:p>
        </w:tc>
        <w:tc>
          <w:tcPr>
            <w:tcW w:w="1276" w:type="dxa"/>
          </w:tcPr>
          <w:p w14:paraId="2DEDDC34" w14:textId="77777777" w:rsidR="00EC21E6" w:rsidRPr="007B6B11" w:rsidRDefault="00EC21E6" w:rsidP="004E02BE">
            <w:pPr>
              <w:pStyle w:val="Tabelazwyky"/>
            </w:pPr>
            <w:r w:rsidRPr="007B6B11">
              <w:t>1..1</w:t>
            </w:r>
          </w:p>
        </w:tc>
      </w:tr>
      <w:tr w:rsidR="00EC21E6" w:rsidRPr="007B6B11" w14:paraId="1696A4B4" w14:textId="77777777" w:rsidTr="00821C26">
        <w:trPr>
          <w:trHeight w:val="213"/>
        </w:trPr>
        <w:tc>
          <w:tcPr>
            <w:tcW w:w="1838" w:type="dxa"/>
          </w:tcPr>
          <w:p w14:paraId="51EBDF12" w14:textId="77777777" w:rsidR="00EC21E6" w:rsidRPr="007B6B11" w:rsidRDefault="00EC21E6" w:rsidP="004E02BE">
            <w:pPr>
              <w:pStyle w:val="Tabelazwyky"/>
            </w:pPr>
            <w:r w:rsidRPr="007B6B11">
              <w:t>exemption</w:t>
            </w:r>
          </w:p>
        </w:tc>
        <w:tc>
          <w:tcPr>
            <w:tcW w:w="3260" w:type="dxa"/>
          </w:tcPr>
          <w:p w14:paraId="60D98B7B" w14:textId="77777777" w:rsidR="00EC21E6" w:rsidRPr="007B6B11" w:rsidRDefault="00EC21E6" w:rsidP="004E02BE">
            <w:pPr>
              <w:pStyle w:val="Tabelazwyky"/>
            </w:pPr>
            <w:r w:rsidRPr="007B6B11">
              <w:t>Zwolnienia</w:t>
            </w:r>
          </w:p>
        </w:tc>
        <w:tc>
          <w:tcPr>
            <w:tcW w:w="851" w:type="dxa"/>
          </w:tcPr>
          <w:p w14:paraId="14C8D4A3" w14:textId="77777777" w:rsidR="00EC21E6" w:rsidRPr="007B6B11" w:rsidRDefault="00EC21E6" w:rsidP="004E02BE">
            <w:pPr>
              <w:pStyle w:val="Tabelazwyky"/>
            </w:pPr>
            <w:r w:rsidRPr="007B6B11">
              <w:t>11</w:t>
            </w:r>
          </w:p>
        </w:tc>
        <w:tc>
          <w:tcPr>
            <w:tcW w:w="2126" w:type="dxa"/>
          </w:tcPr>
          <w:p w14:paraId="77923AB7" w14:textId="77777777" w:rsidR="00EC21E6" w:rsidRPr="007B6B11" w:rsidRDefault="00EC21E6" w:rsidP="004E02BE">
            <w:pPr>
              <w:pStyle w:val="Tabelazwyky"/>
            </w:pPr>
            <w:r w:rsidRPr="007B6B11">
              <w:t>ZAmountP</w:t>
            </w:r>
          </w:p>
        </w:tc>
        <w:tc>
          <w:tcPr>
            <w:tcW w:w="1276" w:type="dxa"/>
          </w:tcPr>
          <w:p w14:paraId="3FE385F3" w14:textId="77777777" w:rsidR="00EC21E6" w:rsidRPr="007B6B11" w:rsidRDefault="00EC21E6" w:rsidP="004E02BE">
            <w:pPr>
              <w:pStyle w:val="Tabelazwyky"/>
            </w:pPr>
            <w:r w:rsidRPr="007B6B11">
              <w:t>0..1</w:t>
            </w:r>
          </w:p>
        </w:tc>
      </w:tr>
      <w:tr w:rsidR="00EC21E6" w:rsidRPr="007B6B11" w14:paraId="1B22184E" w14:textId="77777777" w:rsidTr="00821C26">
        <w:trPr>
          <w:trHeight w:val="213"/>
        </w:trPr>
        <w:tc>
          <w:tcPr>
            <w:tcW w:w="1838" w:type="dxa"/>
          </w:tcPr>
          <w:p w14:paraId="2C3956AC" w14:textId="77777777" w:rsidR="00EC21E6" w:rsidRPr="007B6B11" w:rsidRDefault="00EC21E6" w:rsidP="004E02BE">
            <w:pPr>
              <w:pStyle w:val="Tabelazwyky"/>
            </w:pPr>
            <w:r w:rsidRPr="007B6B11">
              <w:t>reductions</w:t>
            </w:r>
          </w:p>
        </w:tc>
        <w:tc>
          <w:tcPr>
            <w:tcW w:w="3260" w:type="dxa"/>
          </w:tcPr>
          <w:p w14:paraId="2EBED0B0" w14:textId="77777777" w:rsidR="00EC21E6" w:rsidRPr="007B6B11" w:rsidRDefault="00EC21E6" w:rsidP="004E02BE">
            <w:pPr>
              <w:pStyle w:val="Tabelazwyky"/>
            </w:pPr>
            <w:r w:rsidRPr="007B6B11">
              <w:t>Obniżenia</w:t>
            </w:r>
          </w:p>
        </w:tc>
        <w:tc>
          <w:tcPr>
            <w:tcW w:w="851" w:type="dxa"/>
          </w:tcPr>
          <w:p w14:paraId="6958BF5C" w14:textId="77777777" w:rsidR="00EC21E6" w:rsidRPr="007B6B11" w:rsidRDefault="00EC21E6" w:rsidP="004E02BE">
            <w:pPr>
              <w:pStyle w:val="Tabelazwyky"/>
            </w:pPr>
            <w:r w:rsidRPr="007B6B11">
              <w:t>12</w:t>
            </w:r>
          </w:p>
        </w:tc>
        <w:tc>
          <w:tcPr>
            <w:tcW w:w="2126" w:type="dxa"/>
          </w:tcPr>
          <w:p w14:paraId="0CB21AF2" w14:textId="77777777" w:rsidR="00EC21E6" w:rsidRPr="007B6B11" w:rsidRDefault="00EC21E6" w:rsidP="004E02BE">
            <w:pPr>
              <w:pStyle w:val="Tabelazwyky"/>
            </w:pPr>
            <w:r w:rsidRPr="007B6B11">
              <w:t>ZAmountP</w:t>
            </w:r>
          </w:p>
        </w:tc>
        <w:tc>
          <w:tcPr>
            <w:tcW w:w="1276" w:type="dxa"/>
          </w:tcPr>
          <w:p w14:paraId="27C06652" w14:textId="77777777" w:rsidR="00EC21E6" w:rsidRPr="007B6B11" w:rsidRDefault="00EC21E6" w:rsidP="004E02BE">
            <w:pPr>
              <w:pStyle w:val="Tabelazwyky"/>
            </w:pPr>
            <w:r w:rsidRPr="007B6B11">
              <w:t>0..1</w:t>
            </w:r>
          </w:p>
        </w:tc>
      </w:tr>
      <w:tr w:rsidR="00EC21E6" w:rsidRPr="007B6B11" w14:paraId="7AFF19BF" w14:textId="77777777" w:rsidTr="00821C26">
        <w:trPr>
          <w:trHeight w:val="213"/>
        </w:trPr>
        <w:tc>
          <w:tcPr>
            <w:tcW w:w="1838" w:type="dxa"/>
          </w:tcPr>
          <w:p w14:paraId="060B2AE0" w14:textId="77777777" w:rsidR="00EC21E6" w:rsidRPr="007B6B11" w:rsidRDefault="00EC21E6" w:rsidP="004E02BE">
            <w:pPr>
              <w:pStyle w:val="Tabelazwyky"/>
            </w:pPr>
            <w:r w:rsidRPr="007B6B11">
              <w:t>totalExemptionOfReductions</w:t>
            </w:r>
          </w:p>
        </w:tc>
        <w:tc>
          <w:tcPr>
            <w:tcW w:w="3260" w:type="dxa"/>
          </w:tcPr>
          <w:p w14:paraId="7578923D" w14:textId="77777777" w:rsidR="00EC21E6" w:rsidRPr="007B6B11" w:rsidRDefault="00EC21E6" w:rsidP="004E02BE">
            <w:pPr>
              <w:pStyle w:val="Tabelazwyky"/>
            </w:pPr>
            <w:r w:rsidRPr="007B6B11">
              <w:t>Razem Zwolnienia i obniżenia.</w:t>
            </w:r>
          </w:p>
          <w:p w14:paraId="2D8F1736" w14:textId="77777777" w:rsidR="00EC21E6" w:rsidRPr="007B6B11" w:rsidRDefault="00EC21E6" w:rsidP="004E02BE">
            <w:pPr>
              <w:pStyle w:val="Tabelazwyky"/>
            </w:pPr>
            <w:r w:rsidRPr="007B6B11">
              <w:t xml:space="preserve"> Suma kwot z poz. 11 i 12 nie może przekroczyć kwoty z poz. 10.</w:t>
            </w:r>
          </w:p>
        </w:tc>
        <w:tc>
          <w:tcPr>
            <w:tcW w:w="851" w:type="dxa"/>
          </w:tcPr>
          <w:p w14:paraId="657A3F91" w14:textId="77777777" w:rsidR="00EC21E6" w:rsidRPr="007B6B11" w:rsidRDefault="00EC21E6" w:rsidP="004E02BE">
            <w:pPr>
              <w:pStyle w:val="Tabelazwyky"/>
            </w:pPr>
            <w:r w:rsidRPr="007B6B11">
              <w:t>13</w:t>
            </w:r>
          </w:p>
        </w:tc>
        <w:tc>
          <w:tcPr>
            <w:tcW w:w="2126" w:type="dxa"/>
          </w:tcPr>
          <w:p w14:paraId="1DE58C6C" w14:textId="77777777" w:rsidR="00EC21E6" w:rsidRPr="007B6B11" w:rsidRDefault="00EC21E6" w:rsidP="004E02BE">
            <w:pPr>
              <w:pStyle w:val="Tabelazwyky"/>
            </w:pPr>
            <w:r w:rsidRPr="007B6B11">
              <w:t>ZAmountP</w:t>
            </w:r>
          </w:p>
          <w:p w14:paraId="0A48D08C" w14:textId="77777777" w:rsidR="00EC21E6" w:rsidRPr="007B6B11" w:rsidRDefault="00EC21E6" w:rsidP="004E02BE">
            <w:pPr>
              <w:pStyle w:val="Tabelazwyky"/>
            </w:pPr>
            <w:r w:rsidRPr="007B6B11">
              <w:t>Patrz reguła R9</w:t>
            </w:r>
          </w:p>
        </w:tc>
        <w:tc>
          <w:tcPr>
            <w:tcW w:w="1276" w:type="dxa"/>
          </w:tcPr>
          <w:p w14:paraId="26753F03" w14:textId="77777777" w:rsidR="00EC21E6" w:rsidRPr="007B6B11" w:rsidRDefault="00EC21E6" w:rsidP="004E02BE">
            <w:pPr>
              <w:pStyle w:val="Tabelazwyky"/>
            </w:pPr>
            <w:r w:rsidRPr="007B6B11">
              <w:t>0..1</w:t>
            </w:r>
          </w:p>
        </w:tc>
      </w:tr>
      <w:tr w:rsidR="00EC21E6" w:rsidRPr="007B6B11" w14:paraId="62C2D575" w14:textId="77777777" w:rsidTr="00821C26">
        <w:trPr>
          <w:trHeight w:val="213"/>
        </w:trPr>
        <w:tc>
          <w:tcPr>
            <w:tcW w:w="1838" w:type="dxa"/>
          </w:tcPr>
          <w:p w14:paraId="278BB56A" w14:textId="77777777" w:rsidR="00EC21E6" w:rsidRPr="007B6B11" w:rsidRDefault="00EC21E6" w:rsidP="004E02BE">
            <w:pPr>
              <w:pStyle w:val="Tabelazwyky"/>
            </w:pPr>
            <w:r w:rsidRPr="007B6B11">
              <w:t>totalOfTax</w:t>
            </w:r>
          </w:p>
        </w:tc>
        <w:tc>
          <w:tcPr>
            <w:tcW w:w="3260" w:type="dxa"/>
          </w:tcPr>
          <w:p w14:paraId="35BB7541" w14:textId="77777777" w:rsidR="00EC21E6" w:rsidRPr="007B6B11" w:rsidRDefault="00EC21E6" w:rsidP="004E02BE">
            <w:pPr>
              <w:pStyle w:val="Tabelazwyky"/>
            </w:pPr>
            <w:r w:rsidRPr="007B6B11">
              <w:t xml:space="preserve">Ogółem podatek. </w:t>
            </w:r>
          </w:p>
          <w:p w14:paraId="738E1EF8" w14:textId="77777777" w:rsidR="00EC21E6" w:rsidRPr="007B6B11" w:rsidRDefault="00EC21E6" w:rsidP="004E02BE">
            <w:pPr>
              <w:pStyle w:val="Tabelazwyky"/>
            </w:pPr>
            <w:r w:rsidRPr="007B6B11">
              <w:t>Od kwoty z poz. 10 należy odjąć kwotę z poz. 13.</w:t>
            </w:r>
          </w:p>
        </w:tc>
        <w:tc>
          <w:tcPr>
            <w:tcW w:w="851" w:type="dxa"/>
          </w:tcPr>
          <w:p w14:paraId="2E470090" w14:textId="77777777" w:rsidR="00EC21E6" w:rsidRPr="007B6B11" w:rsidRDefault="00EC21E6" w:rsidP="004E02BE">
            <w:pPr>
              <w:pStyle w:val="Tabelazwyky"/>
            </w:pPr>
            <w:r w:rsidRPr="007B6B11">
              <w:t>14</w:t>
            </w:r>
          </w:p>
        </w:tc>
        <w:tc>
          <w:tcPr>
            <w:tcW w:w="2126" w:type="dxa"/>
          </w:tcPr>
          <w:p w14:paraId="74ED6083" w14:textId="77777777" w:rsidR="00EC21E6" w:rsidRPr="007B6B11" w:rsidRDefault="00EC21E6" w:rsidP="004E02BE">
            <w:pPr>
              <w:pStyle w:val="Tabelazwyky"/>
            </w:pPr>
            <w:r w:rsidRPr="007B6B11">
              <w:t>ZAmountP</w:t>
            </w:r>
          </w:p>
          <w:p w14:paraId="519C7760" w14:textId="77777777" w:rsidR="00EC21E6" w:rsidRPr="007B6B11" w:rsidRDefault="00EC21E6" w:rsidP="004E02BE">
            <w:pPr>
              <w:pStyle w:val="Tabelazwyky"/>
            </w:pPr>
            <w:r w:rsidRPr="007B6B11">
              <w:t>Patrz reguła R10</w:t>
            </w:r>
          </w:p>
        </w:tc>
        <w:tc>
          <w:tcPr>
            <w:tcW w:w="1276" w:type="dxa"/>
          </w:tcPr>
          <w:p w14:paraId="7A9C8C64" w14:textId="77777777" w:rsidR="00EC21E6" w:rsidRPr="007B6B11" w:rsidRDefault="00EC21E6" w:rsidP="004E02BE">
            <w:pPr>
              <w:pStyle w:val="Tabelazwyky"/>
            </w:pPr>
            <w:r w:rsidRPr="007B6B11">
              <w:t>1..1</w:t>
            </w:r>
          </w:p>
        </w:tc>
      </w:tr>
    </w:tbl>
    <w:p w14:paraId="263ABEB7" w14:textId="5115E7AD" w:rsidR="006E7D91" w:rsidRPr="007B6B11" w:rsidRDefault="006E7D91" w:rsidP="004E02BE">
      <w:pPr>
        <w:pStyle w:val="Z2PodpisRysunkuTabeli"/>
      </w:pPr>
      <w:bookmarkStart w:id="376" w:name="_Toc97503905"/>
      <w:bookmarkStart w:id="377" w:name="_Toc183172157"/>
      <w:r w:rsidRPr="007B6B11">
        <w:t xml:space="preserve">Rysunek </w:t>
      </w:r>
      <w:r w:rsidR="00E354C5">
        <w:fldChar w:fldCharType="begin"/>
      </w:r>
      <w:r w:rsidR="00E354C5">
        <w:instrText xml:space="preserve"> SEQ Rysunek \* ARABIC </w:instrText>
      </w:r>
      <w:r w:rsidR="00E354C5">
        <w:fldChar w:fldCharType="separate"/>
      </w:r>
      <w:r w:rsidR="006D48AD">
        <w:rPr>
          <w:noProof/>
        </w:rPr>
        <w:t>51</w:t>
      </w:r>
      <w:r w:rsidR="00E354C5">
        <w:fldChar w:fldCharType="end"/>
      </w:r>
      <w:r w:rsidRPr="007B6B11">
        <w:t>. Struktura elementu &lt;</w:t>
      </w:r>
      <w:r w:rsidRPr="007B6B11">
        <w:rPr>
          <w:b/>
        </w:rPr>
        <w:t xml:space="preserve"> CalculOfAmountOfExciseDutyType&gt; -</w:t>
      </w:r>
      <w:r w:rsidRPr="007B6B11">
        <w:t xml:space="preserve"> Obliczenie wysokości podatku akcyzowego dla załącznika AKC-4F.</w:t>
      </w:r>
      <w:bookmarkEnd w:id="376"/>
      <w:bookmarkEnd w:id="377"/>
    </w:p>
    <w:p w14:paraId="1FAF0D78" w14:textId="325BF002" w:rsidR="00EC21E6" w:rsidRPr="007B6B11" w:rsidRDefault="00EC21E6" w:rsidP="004E02BE">
      <w:pPr>
        <w:rPr>
          <w:sz w:val="18"/>
          <w:szCs w:val="18"/>
        </w:rPr>
      </w:pPr>
      <w:r w:rsidRPr="007B6B11">
        <w:rPr>
          <w:noProof/>
        </w:rPr>
        <w:drawing>
          <wp:inline distT="0" distB="0" distL="0" distR="0" wp14:anchorId="0C13427D" wp14:editId="66A43759">
            <wp:extent cx="4166235" cy="1386205"/>
            <wp:effectExtent l="19050" t="19050" r="24765" b="23495"/>
            <wp:docPr id="91" name="Obraz 91" descr="Rysunek przedstawia strukturę  elementu &lt; CalculOfAmountOfExciseDutyType&gt; - Obliczenie wysokości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Obraz 91" descr="Rysunek przedstawia strukturę  elementu &lt; CalculOfAmountOfExciseDutyType&gt; - Obliczenie wysokości podatku akcyzowego dla załącznika AKC-4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77947687" w14:textId="1B710448" w:rsidR="000F6B82" w:rsidRPr="007B6B11" w:rsidRDefault="000F6B82" w:rsidP="004E02BE">
      <w:pPr>
        <w:pStyle w:val="Z2PodpisRysunkuTabeli"/>
      </w:pPr>
      <w:bookmarkStart w:id="378" w:name="_Toc183172038"/>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70</w:t>
      </w:r>
      <w:r w:rsidR="00E354C5">
        <w:fldChar w:fldCharType="end"/>
      </w:r>
      <w:r w:rsidRPr="007B6B11">
        <w:t>. Struktura elementu &lt; CleareanceExciseDutyType &gt; -Rozliczenie podatku akcyzowego dla załącznika AKC-4F.</w:t>
      </w:r>
      <w:bookmarkEnd w:id="37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265EB" w:rsidRPr="007B6B11" w14:paraId="7B2142FA" w14:textId="77777777" w:rsidTr="00072B25">
        <w:trPr>
          <w:trHeight w:val="213"/>
          <w:tblHeader/>
        </w:trPr>
        <w:tc>
          <w:tcPr>
            <w:tcW w:w="1788" w:type="dxa"/>
            <w:shd w:val="clear" w:color="auto" w:fill="D9D9D9" w:themeFill="background1" w:themeFillShade="D9"/>
          </w:tcPr>
          <w:p w14:paraId="43A35394" w14:textId="77777777" w:rsidR="000265EB" w:rsidRPr="007B6B11" w:rsidRDefault="000265EB" w:rsidP="004E02BE">
            <w:pPr>
              <w:pStyle w:val="naglowektabeli"/>
            </w:pPr>
            <w:r w:rsidRPr="007B6B11">
              <w:t xml:space="preserve">Nazwa </w:t>
            </w:r>
          </w:p>
        </w:tc>
        <w:tc>
          <w:tcPr>
            <w:tcW w:w="3360" w:type="dxa"/>
            <w:shd w:val="clear" w:color="auto" w:fill="D9D9D9" w:themeFill="background1" w:themeFillShade="D9"/>
          </w:tcPr>
          <w:p w14:paraId="6BCA36D8" w14:textId="77777777" w:rsidR="000265EB" w:rsidRPr="007B6B11" w:rsidRDefault="000265EB" w:rsidP="004E02BE">
            <w:pPr>
              <w:pStyle w:val="naglowektabeli"/>
            </w:pPr>
            <w:r w:rsidRPr="007B6B11">
              <w:t>Opis</w:t>
            </w:r>
          </w:p>
        </w:tc>
        <w:tc>
          <w:tcPr>
            <w:tcW w:w="840" w:type="dxa"/>
            <w:shd w:val="clear" w:color="auto" w:fill="D9D9D9" w:themeFill="background1" w:themeFillShade="D9"/>
          </w:tcPr>
          <w:p w14:paraId="47A6F3C1" w14:textId="77777777" w:rsidR="000265EB" w:rsidRPr="007B6B11" w:rsidRDefault="000265EB" w:rsidP="004E02BE">
            <w:pPr>
              <w:pStyle w:val="naglowektabeli"/>
            </w:pPr>
            <w:r w:rsidRPr="007B6B11">
              <w:t>Nr pola</w:t>
            </w:r>
          </w:p>
        </w:tc>
        <w:tc>
          <w:tcPr>
            <w:tcW w:w="2095" w:type="dxa"/>
            <w:shd w:val="clear" w:color="auto" w:fill="D9D9D9" w:themeFill="background1" w:themeFillShade="D9"/>
          </w:tcPr>
          <w:p w14:paraId="6AE2138B" w14:textId="77777777" w:rsidR="000265EB" w:rsidRPr="007B6B11" w:rsidRDefault="000265EB" w:rsidP="004E02BE">
            <w:pPr>
              <w:pStyle w:val="naglowektabeli"/>
            </w:pPr>
            <w:r w:rsidRPr="007B6B11">
              <w:t>Typ, reguły</w:t>
            </w:r>
          </w:p>
        </w:tc>
        <w:tc>
          <w:tcPr>
            <w:tcW w:w="1197" w:type="dxa"/>
            <w:shd w:val="clear" w:color="auto" w:fill="D9D9D9" w:themeFill="background1" w:themeFillShade="D9"/>
          </w:tcPr>
          <w:p w14:paraId="7E14B2EE" w14:textId="77777777" w:rsidR="000265EB" w:rsidRPr="007B6B11" w:rsidRDefault="000265EB" w:rsidP="004E02BE">
            <w:pPr>
              <w:pStyle w:val="naglowektabeli"/>
            </w:pPr>
            <w:r w:rsidRPr="007B6B11">
              <w:t>Liczebność</w:t>
            </w:r>
          </w:p>
        </w:tc>
      </w:tr>
      <w:tr w:rsidR="000265EB" w:rsidRPr="007B6B11" w14:paraId="6FA61652" w14:textId="77777777" w:rsidTr="000F6B82">
        <w:trPr>
          <w:trHeight w:val="213"/>
        </w:trPr>
        <w:tc>
          <w:tcPr>
            <w:tcW w:w="1788" w:type="dxa"/>
          </w:tcPr>
          <w:p w14:paraId="46136E07" w14:textId="77777777" w:rsidR="000265EB" w:rsidRPr="007B6B11" w:rsidRDefault="000265EB" w:rsidP="004E02BE">
            <w:pPr>
              <w:pStyle w:val="Tabelazwyky"/>
            </w:pPr>
            <w:r w:rsidRPr="007B6B11">
              <w:t>amountOfExciseStamps</w:t>
            </w:r>
          </w:p>
        </w:tc>
        <w:tc>
          <w:tcPr>
            <w:tcW w:w="3360" w:type="dxa"/>
          </w:tcPr>
          <w:p w14:paraId="7270CA19" w14:textId="77777777" w:rsidR="000265EB" w:rsidRPr="007B6B11" w:rsidRDefault="000265EB" w:rsidP="004E02BE">
            <w:pPr>
              <w:pStyle w:val="Tabelazwyky"/>
            </w:pPr>
            <w:r w:rsidRPr="007B6B11">
              <w:t>Kwota stanowiąca wartość podatkowych znaków akcyzy</w:t>
            </w:r>
          </w:p>
        </w:tc>
        <w:tc>
          <w:tcPr>
            <w:tcW w:w="840" w:type="dxa"/>
          </w:tcPr>
          <w:p w14:paraId="6C060CD4" w14:textId="740FDF31" w:rsidR="000265EB" w:rsidRPr="007B6B11" w:rsidRDefault="007C08DD" w:rsidP="004E02BE">
            <w:pPr>
              <w:pStyle w:val="Tabelazwyky"/>
            </w:pPr>
            <w:r w:rsidRPr="007B6B11">
              <w:t>1</w:t>
            </w:r>
            <w:r w:rsidR="00ED3A15" w:rsidRPr="007B6B11">
              <w:t>5</w:t>
            </w:r>
          </w:p>
        </w:tc>
        <w:tc>
          <w:tcPr>
            <w:tcW w:w="2095" w:type="dxa"/>
          </w:tcPr>
          <w:p w14:paraId="3F2702A6" w14:textId="2FA58698" w:rsidR="000265EB" w:rsidRPr="007B6B11" w:rsidRDefault="000265EB" w:rsidP="004E02BE">
            <w:pPr>
              <w:pStyle w:val="Tabelazwyky"/>
            </w:pPr>
            <w:r w:rsidRPr="007B6B11">
              <w:t>ZAmount</w:t>
            </w:r>
            <w:r w:rsidR="00ED3A15" w:rsidRPr="007B6B11">
              <w:t>P</w:t>
            </w:r>
          </w:p>
        </w:tc>
        <w:tc>
          <w:tcPr>
            <w:tcW w:w="1197" w:type="dxa"/>
          </w:tcPr>
          <w:p w14:paraId="569D67DB" w14:textId="77777777" w:rsidR="000265EB" w:rsidRPr="007B6B11" w:rsidRDefault="00165AFA" w:rsidP="004E02BE">
            <w:pPr>
              <w:pStyle w:val="Tabelazwyky"/>
            </w:pPr>
            <w:r w:rsidRPr="007B6B11">
              <w:t>1</w:t>
            </w:r>
            <w:r w:rsidR="000265EB" w:rsidRPr="007B6B11">
              <w:t>..1</w:t>
            </w:r>
          </w:p>
        </w:tc>
      </w:tr>
      <w:tr w:rsidR="000265EB" w:rsidRPr="007B6B11" w14:paraId="4B894FE8" w14:textId="77777777" w:rsidTr="000F6B82">
        <w:trPr>
          <w:trHeight w:val="213"/>
        </w:trPr>
        <w:tc>
          <w:tcPr>
            <w:tcW w:w="1788" w:type="dxa"/>
          </w:tcPr>
          <w:p w14:paraId="51B338DB" w14:textId="77777777" w:rsidR="000265EB" w:rsidRPr="007B6B11" w:rsidRDefault="000265EB" w:rsidP="004E02BE">
            <w:pPr>
              <w:pStyle w:val="Tabelazwyky"/>
            </w:pPr>
            <w:r w:rsidRPr="007B6B11">
              <w:t>amountOfPrePayment</w:t>
            </w:r>
          </w:p>
        </w:tc>
        <w:tc>
          <w:tcPr>
            <w:tcW w:w="3360" w:type="dxa"/>
          </w:tcPr>
          <w:p w14:paraId="6AF368C1" w14:textId="60BC5B4F" w:rsidR="00ED3A15" w:rsidRPr="007B6B11" w:rsidRDefault="00ED3A15" w:rsidP="004E02BE">
            <w:pPr>
              <w:pStyle w:val="Tabelazwyky"/>
            </w:pPr>
            <w:r w:rsidRPr="007B6B11">
              <w:t>Przedp</w:t>
            </w:r>
            <w:r w:rsidR="003B23E6" w:rsidRPr="007B6B11">
              <w:t>ł</w:t>
            </w:r>
            <w:r w:rsidRPr="007B6B11">
              <w:t xml:space="preserve">ata podatku akcyzowego. </w:t>
            </w:r>
          </w:p>
          <w:p w14:paraId="63990724" w14:textId="6FB342BD" w:rsidR="000265EB" w:rsidRPr="007B6B11" w:rsidRDefault="00ED3A15" w:rsidP="004E02BE">
            <w:pPr>
              <w:pStyle w:val="Tabelazwyky"/>
            </w:pPr>
            <w:r w:rsidRPr="007B6B11">
              <w:t>Suma kwot z pozycji 22 i 23 deklaracji AKC-PA (F) złożonej za miesiąc, którego niniejsza deklaracja dotyczy.</w:t>
            </w:r>
          </w:p>
        </w:tc>
        <w:tc>
          <w:tcPr>
            <w:tcW w:w="840" w:type="dxa"/>
          </w:tcPr>
          <w:p w14:paraId="00B3EB44" w14:textId="4E062AF4" w:rsidR="000265EB" w:rsidRPr="007B6B11" w:rsidRDefault="00FE6259" w:rsidP="004E02BE">
            <w:pPr>
              <w:pStyle w:val="Tabelazwyky"/>
            </w:pPr>
            <w:r w:rsidRPr="007B6B11">
              <w:t>1</w:t>
            </w:r>
            <w:r w:rsidR="00ED3A15" w:rsidRPr="007B6B11">
              <w:t>6</w:t>
            </w:r>
          </w:p>
        </w:tc>
        <w:tc>
          <w:tcPr>
            <w:tcW w:w="2095" w:type="dxa"/>
          </w:tcPr>
          <w:p w14:paraId="1155347F" w14:textId="0884DDB1" w:rsidR="000265EB" w:rsidRPr="007B6B11" w:rsidRDefault="005E4292" w:rsidP="004E02BE">
            <w:pPr>
              <w:pStyle w:val="Tabelazwyky"/>
            </w:pPr>
            <w:r w:rsidRPr="007B6B11">
              <w:t>ZAmount</w:t>
            </w:r>
            <w:r w:rsidR="003B23E6" w:rsidRPr="007B6B11">
              <w:t>P</w:t>
            </w:r>
          </w:p>
          <w:p w14:paraId="0CCBA6BC" w14:textId="410A07CF" w:rsidR="000265EB" w:rsidRPr="007B6B11" w:rsidRDefault="00147848" w:rsidP="004E02BE">
            <w:pPr>
              <w:pStyle w:val="Tabelazwyky"/>
            </w:pPr>
            <w:r w:rsidRPr="007B6B11">
              <w:t xml:space="preserve">Patrz reguła </w:t>
            </w:r>
            <w:r w:rsidR="00564D46" w:rsidRPr="007B6B11">
              <w:t xml:space="preserve"> R11</w:t>
            </w:r>
          </w:p>
        </w:tc>
        <w:tc>
          <w:tcPr>
            <w:tcW w:w="1197" w:type="dxa"/>
          </w:tcPr>
          <w:p w14:paraId="7BC83AEB" w14:textId="77777777" w:rsidR="000265EB" w:rsidRPr="007B6B11" w:rsidRDefault="00165AFA" w:rsidP="004E02BE">
            <w:pPr>
              <w:pStyle w:val="Tabelazwyky"/>
            </w:pPr>
            <w:r w:rsidRPr="007B6B11">
              <w:t>1</w:t>
            </w:r>
            <w:r w:rsidR="000265EB" w:rsidRPr="007B6B11">
              <w:t>..1</w:t>
            </w:r>
          </w:p>
        </w:tc>
      </w:tr>
      <w:tr w:rsidR="000265EB" w:rsidRPr="007B6B11" w14:paraId="029E878C" w14:textId="77777777" w:rsidTr="000F6B82">
        <w:trPr>
          <w:trHeight w:val="213"/>
        </w:trPr>
        <w:tc>
          <w:tcPr>
            <w:tcW w:w="1788" w:type="dxa"/>
          </w:tcPr>
          <w:p w14:paraId="6DCB432E" w14:textId="77777777" w:rsidR="000265EB" w:rsidRPr="007B6B11" w:rsidRDefault="000265EB" w:rsidP="004E02BE">
            <w:pPr>
              <w:pStyle w:val="Tabelazwyky"/>
            </w:pPr>
            <w:r w:rsidRPr="007B6B11">
              <w:t>taxChargeable</w:t>
            </w:r>
          </w:p>
        </w:tc>
        <w:tc>
          <w:tcPr>
            <w:tcW w:w="3360" w:type="dxa"/>
          </w:tcPr>
          <w:p w14:paraId="789371C2" w14:textId="77777777" w:rsidR="003B23E6" w:rsidRPr="007B6B11" w:rsidRDefault="003B23E6" w:rsidP="004E02BE">
            <w:pPr>
              <w:pStyle w:val="Tabelazwyky"/>
            </w:pPr>
            <w:r w:rsidRPr="007B6B11">
              <w:t xml:space="preserve">Podatek należny. </w:t>
            </w:r>
          </w:p>
          <w:p w14:paraId="29DD3BFD" w14:textId="025139D8" w:rsidR="000265EB" w:rsidRPr="007B6B11" w:rsidRDefault="003B23E6" w:rsidP="004E02BE">
            <w:pPr>
              <w:pStyle w:val="Tabelazwyky"/>
            </w:pPr>
            <w:r w:rsidRPr="007B6B11">
              <w:t>Od kwoty z poz. 14 należy odjąć sume kwot z poz. 15 i 16; jeżeli różnica jest liczbą ujemną, należy wpisać 0.</w:t>
            </w:r>
          </w:p>
        </w:tc>
        <w:tc>
          <w:tcPr>
            <w:tcW w:w="840" w:type="dxa"/>
          </w:tcPr>
          <w:p w14:paraId="2753318D" w14:textId="7B0522AE" w:rsidR="000265EB" w:rsidRPr="007B6B11" w:rsidRDefault="00FE6259" w:rsidP="004E02BE">
            <w:pPr>
              <w:pStyle w:val="Tabelazwyky"/>
            </w:pPr>
            <w:r w:rsidRPr="007B6B11">
              <w:t>1</w:t>
            </w:r>
            <w:r w:rsidR="003B23E6" w:rsidRPr="007B6B11">
              <w:t>7</w:t>
            </w:r>
          </w:p>
        </w:tc>
        <w:tc>
          <w:tcPr>
            <w:tcW w:w="2095" w:type="dxa"/>
          </w:tcPr>
          <w:p w14:paraId="3DA0C37E" w14:textId="77777777" w:rsidR="000265EB" w:rsidRPr="007B6B11" w:rsidRDefault="005E4292" w:rsidP="004E02BE">
            <w:pPr>
              <w:pStyle w:val="Tabelazwyky"/>
            </w:pPr>
            <w:r w:rsidRPr="007B6B11">
              <w:t>ZAmountP</w:t>
            </w:r>
          </w:p>
          <w:p w14:paraId="5B78875F" w14:textId="38DA74C1" w:rsidR="000265EB" w:rsidRPr="007B6B11" w:rsidRDefault="00147848" w:rsidP="004E02BE">
            <w:pPr>
              <w:pStyle w:val="Tabelazwyky"/>
            </w:pPr>
            <w:r w:rsidRPr="007B6B11">
              <w:t xml:space="preserve">Patrz reguła </w:t>
            </w:r>
          </w:p>
        </w:tc>
        <w:tc>
          <w:tcPr>
            <w:tcW w:w="1197" w:type="dxa"/>
          </w:tcPr>
          <w:p w14:paraId="39EE361B" w14:textId="77777777" w:rsidR="000265EB" w:rsidRPr="007B6B11" w:rsidRDefault="000265EB" w:rsidP="004E02BE">
            <w:pPr>
              <w:pStyle w:val="Tabelazwyky"/>
            </w:pPr>
            <w:r w:rsidRPr="007B6B11">
              <w:t>1..1</w:t>
            </w:r>
          </w:p>
        </w:tc>
      </w:tr>
      <w:tr w:rsidR="000265EB" w:rsidRPr="007B6B11" w14:paraId="16A29A4F" w14:textId="77777777" w:rsidTr="000F6B82">
        <w:trPr>
          <w:trHeight w:val="213"/>
        </w:trPr>
        <w:tc>
          <w:tcPr>
            <w:tcW w:w="1788" w:type="dxa"/>
          </w:tcPr>
          <w:p w14:paraId="16C2C241" w14:textId="77777777" w:rsidR="000265EB" w:rsidRPr="007B6B11" w:rsidRDefault="000265EB" w:rsidP="004E02BE">
            <w:pPr>
              <w:pStyle w:val="Tabelazwyky"/>
            </w:pPr>
            <w:r w:rsidRPr="007B6B11">
              <w:t>surplusExcessPayment</w:t>
            </w:r>
          </w:p>
        </w:tc>
        <w:tc>
          <w:tcPr>
            <w:tcW w:w="3360" w:type="dxa"/>
          </w:tcPr>
          <w:p w14:paraId="4C9868B9" w14:textId="77777777" w:rsidR="003B23E6" w:rsidRPr="007B6B11" w:rsidRDefault="003B23E6" w:rsidP="004E02BE">
            <w:pPr>
              <w:pStyle w:val="Tabelazwyky"/>
            </w:pPr>
            <w:r w:rsidRPr="007B6B11">
              <w:t xml:space="preserve">Nadwyżka (Nadwyżka przedpłaty – w przypadku produkcji poza składem podatkowym). </w:t>
            </w:r>
          </w:p>
          <w:p w14:paraId="48A2FA87" w14:textId="2CAB6394" w:rsidR="000265EB" w:rsidRPr="007B6B11" w:rsidRDefault="003B23E6" w:rsidP="004E02BE">
            <w:pPr>
              <w:pStyle w:val="Tabelazwyky"/>
            </w:pPr>
            <w:r w:rsidRPr="007B6B11">
              <w:t>Od sumy kwot z poz. 14 i 15 należy odjąć kwot z poz. 13; jeżeli różnica jest liczbą ujemną, należy wpisać 0.</w:t>
            </w:r>
          </w:p>
        </w:tc>
        <w:tc>
          <w:tcPr>
            <w:tcW w:w="840" w:type="dxa"/>
          </w:tcPr>
          <w:p w14:paraId="2F71DF64" w14:textId="1DFA5B3D" w:rsidR="000265EB" w:rsidRPr="007B6B11" w:rsidRDefault="00FE6259" w:rsidP="004E02BE">
            <w:pPr>
              <w:pStyle w:val="Tabelazwyky"/>
            </w:pPr>
            <w:r w:rsidRPr="007B6B11">
              <w:t>1</w:t>
            </w:r>
            <w:r w:rsidR="003B23E6" w:rsidRPr="007B6B11">
              <w:t>8</w:t>
            </w:r>
          </w:p>
        </w:tc>
        <w:tc>
          <w:tcPr>
            <w:tcW w:w="2095" w:type="dxa"/>
          </w:tcPr>
          <w:p w14:paraId="3E93CAB5" w14:textId="77777777" w:rsidR="000265EB" w:rsidRPr="007B6B11" w:rsidRDefault="005E4292" w:rsidP="004E02BE">
            <w:pPr>
              <w:pStyle w:val="Tabelazwyky"/>
            </w:pPr>
            <w:r w:rsidRPr="007B6B11">
              <w:t>ZAmountP</w:t>
            </w:r>
          </w:p>
          <w:p w14:paraId="46D45141" w14:textId="2FBDE0D0" w:rsidR="000265EB" w:rsidRPr="007B6B11" w:rsidRDefault="00147848" w:rsidP="004E02BE">
            <w:pPr>
              <w:pStyle w:val="Tabelazwyky"/>
            </w:pPr>
            <w:r w:rsidRPr="007B6B11">
              <w:t xml:space="preserve">Patrz reguła </w:t>
            </w:r>
            <w:r w:rsidR="00564D46" w:rsidRPr="007B6B11">
              <w:t>R13</w:t>
            </w:r>
          </w:p>
        </w:tc>
        <w:tc>
          <w:tcPr>
            <w:tcW w:w="1197" w:type="dxa"/>
          </w:tcPr>
          <w:p w14:paraId="5A3DF9BC" w14:textId="77777777" w:rsidR="000265EB" w:rsidRPr="007B6B11" w:rsidRDefault="000265EB" w:rsidP="004E02BE">
            <w:pPr>
              <w:pStyle w:val="Tabelazwyky"/>
            </w:pPr>
            <w:r w:rsidRPr="007B6B11">
              <w:t>1..1</w:t>
            </w:r>
          </w:p>
        </w:tc>
      </w:tr>
    </w:tbl>
    <w:p w14:paraId="38BB768A" w14:textId="7AD9779D" w:rsidR="006E7D91" w:rsidRPr="007B6B11" w:rsidRDefault="006E7D91" w:rsidP="004E02BE">
      <w:pPr>
        <w:pStyle w:val="Z2PodpisRysunkuTabeli"/>
      </w:pPr>
      <w:bookmarkStart w:id="379" w:name="_Toc97503906"/>
      <w:bookmarkStart w:id="380" w:name="_Toc183172158"/>
      <w:r w:rsidRPr="007B6B11">
        <w:t xml:space="preserve">Rysunek </w:t>
      </w:r>
      <w:r w:rsidR="00E354C5">
        <w:fldChar w:fldCharType="begin"/>
      </w:r>
      <w:r w:rsidR="00E354C5">
        <w:instrText xml:space="preserve"> SEQ Rysunek \* ARABIC </w:instrText>
      </w:r>
      <w:r w:rsidR="00E354C5">
        <w:fldChar w:fldCharType="separate"/>
      </w:r>
      <w:r w:rsidR="006D48AD">
        <w:rPr>
          <w:noProof/>
        </w:rPr>
        <w:t>52</w:t>
      </w:r>
      <w:r w:rsidR="00E354C5">
        <w:fldChar w:fldCharType="end"/>
      </w:r>
      <w:r w:rsidRPr="007B6B11">
        <w:t>. Struktura elementu &lt;</w:t>
      </w:r>
      <w:r w:rsidRPr="007B6B11">
        <w:rPr>
          <w:b/>
        </w:rPr>
        <w:t xml:space="preserve"> CleareanceExciseDutyType</w:t>
      </w:r>
      <w:r w:rsidRPr="007B6B11">
        <w:t xml:space="preserve"> &gt; -Rozliczenie podatku akcyzowego dla załącznika AKC-4F.</w:t>
      </w:r>
      <w:bookmarkEnd w:id="379"/>
      <w:bookmarkEnd w:id="380"/>
    </w:p>
    <w:p w14:paraId="2347E495" w14:textId="27B7B1CB" w:rsidR="000F6B82" w:rsidRPr="007B6B11" w:rsidRDefault="000F6B82" w:rsidP="004E02BE">
      <w:pPr>
        <w:rPr>
          <w:sz w:val="18"/>
          <w:szCs w:val="18"/>
        </w:rPr>
      </w:pPr>
      <w:r w:rsidRPr="007B6B11">
        <w:rPr>
          <w:noProof/>
        </w:rPr>
        <w:drawing>
          <wp:inline distT="0" distB="0" distL="0" distR="0" wp14:anchorId="4D2C7942" wp14:editId="7C31F8D9">
            <wp:extent cx="3886200" cy="1194435"/>
            <wp:effectExtent l="19050" t="19050" r="19050" b="24765"/>
            <wp:docPr id="92" name="Obraz 92" descr="Rysunek przedstawia strukturę  elementu &lt; CleareanceExciseDutyType &gt; -Rozliczenie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Obraz 92" descr="Rysunek przedstawia strukturę  elementu &lt; CleareanceExciseDutyType &gt; -Rozliczenie podatku akcyzowego dla załącznika AKC-4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2724B1E6" w14:textId="05CCA705" w:rsidR="000F6B82" w:rsidRPr="007B6B11" w:rsidRDefault="000F6B82" w:rsidP="004E02BE">
      <w:pPr>
        <w:pStyle w:val="Z2PodpisRysunkuTabeli"/>
      </w:pPr>
      <w:bookmarkStart w:id="381" w:name="_Toc183172039"/>
      <w:r w:rsidRPr="007B6B11">
        <w:t xml:space="preserve">Tabela </w:t>
      </w:r>
      <w:r w:rsidR="00E354C5">
        <w:fldChar w:fldCharType="begin"/>
      </w:r>
      <w:r w:rsidR="00E354C5">
        <w:instrText xml:space="preserve"> SEQ Tabela \* ARABIC </w:instrText>
      </w:r>
      <w:r w:rsidR="00E354C5">
        <w:fldChar w:fldCharType="separate"/>
      </w:r>
      <w:r w:rsidR="006D48AD">
        <w:rPr>
          <w:noProof/>
        </w:rPr>
        <w:t>71</w:t>
      </w:r>
      <w:r w:rsidR="00E354C5">
        <w:fldChar w:fldCharType="end"/>
      </w:r>
      <w:r w:rsidRPr="007B6B11">
        <w:t>. Struktura &lt;ItemsType&gt;, Obliczenie wysokości podatku akcyzowego od poszczególnych wyrobów (podsumowanie pozycji) załącznika AKC-4F</w:t>
      </w:r>
      <w:bookmarkEnd w:id="38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16B1" w:rsidRPr="007B6B11" w14:paraId="67DF92E4" w14:textId="77777777" w:rsidTr="006E7D91">
        <w:trPr>
          <w:trHeight w:val="213"/>
          <w:tblHeader/>
        </w:trPr>
        <w:tc>
          <w:tcPr>
            <w:tcW w:w="1788" w:type="dxa"/>
            <w:shd w:val="clear" w:color="auto" w:fill="D9D9D9" w:themeFill="background1" w:themeFillShade="D9"/>
          </w:tcPr>
          <w:p w14:paraId="7DC6C4A4" w14:textId="77777777" w:rsidR="005D16B1" w:rsidRPr="007B6B11" w:rsidRDefault="005D16B1" w:rsidP="004E02BE">
            <w:pPr>
              <w:pStyle w:val="naglowektabeli"/>
            </w:pPr>
            <w:r w:rsidRPr="007B6B11">
              <w:t xml:space="preserve">Nazwa </w:t>
            </w:r>
          </w:p>
        </w:tc>
        <w:tc>
          <w:tcPr>
            <w:tcW w:w="3360" w:type="dxa"/>
            <w:shd w:val="clear" w:color="auto" w:fill="D9D9D9" w:themeFill="background1" w:themeFillShade="D9"/>
          </w:tcPr>
          <w:p w14:paraId="4D72CB60" w14:textId="77777777" w:rsidR="005D16B1" w:rsidRPr="007B6B11" w:rsidRDefault="005D16B1" w:rsidP="004E02BE">
            <w:pPr>
              <w:pStyle w:val="naglowektabeli"/>
            </w:pPr>
            <w:r w:rsidRPr="007B6B11">
              <w:t>Opis</w:t>
            </w:r>
          </w:p>
        </w:tc>
        <w:tc>
          <w:tcPr>
            <w:tcW w:w="840" w:type="dxa"/>
            <w:shd w:val="clear" w:color="auto" w:fill="D9D9D9" w:themeFill="background1" w:themeFillShade="D9"/>
          </w:tcPr>
          <w:p w14:paraId="47F10F32" w14:textId="77777777" w:rsidR="005D16B1" w:rsidRPr="007B6B11" w:rsidRDefault="000E5D43" w:rsidP="004E02BE">
            <w:pPr>
              <w:pStyle w:val="naglowektabeli"/>
            </w:pPr>
            <w:r w:rsidRPr="007B6B11">
              <w:t>Nr pola</w:t>
            </w:r>
          </w:p>
        </w:tc>
        <w:tc>
          <w:tcPr>
            <w:tcW w:w="2095" w:type="dxa"/>
            <w:shd w:val="clear" w:color="auto" w:fill="D9D9D9" w:themeFill="background1" w:themeFillShade="D9"/>
          </w:tcPr>
          <w:p w14:paraId="05E0CB88" w14:textId="77777777" w:rsidR="005D16B1" w:rsidRPr="007B6B11" w:rsidRDefault="005D16B1" w:rsidP="004E02BE">
            <w:pPr>
              <w:pStyle w:val="naglowektabeli"/>
            </w:pPr>
            <w:r w:rsidRPr="007B6B11">
              <w:t>Typ, reguły</w:t>
            </w:r>
          </w:p>
        </w:tc>
        <w:tc>
          <w:tcPr>
            <w:tcW w:w="1197" w:type="dxa"/>
            <w:shd w:val="clear" w:color="auto" w:fill="D9D9D9" w:themeFill="background1" w:themeFillShade="D9"/>
          </w:tcPr>
          <w:p w14:paraId="1BECD622" w14:textId="77777777" w:rsidR="005D16B1" w:rsidRPr="007B6B11" w:rsidRDefault="005D16B1" w:rsidP="004E02BE">
            <w:pPr>
              <w:pStyle w:val="naglowektabeli"/>
            </w:pPr>
            <w:r w:rsidRPr="007B6B11">
              <w:t>Liczebność</w:t>
            </w:r>
          </w:p>
        </w:tc>
      </w:tr>
      <w:tr w:rsidR="005D16B1" w:rsidRPr="007B6B11" w14:paraId="289690A4" w14:textId="77777777" w:rsidTr="000F6B82">
        <w:trPr>
          <w:trHeight w:val="213"/>
        </w:trPr>
        <w:tc>
          <w:tcPr>
            <w:tcW w:w="1788" w:type="dxa"/>
          </w:tcPr>
          <w:p w14:paraId="07132C0B" w14:textId="77777777" w:rsidR="005D16B1" w:rsidRPr="007B6B11" w:rsidRDefault="005D16B1" w:rsidP="004E02BE">
            <w:pPr>
              <w:pStyle w:val="Tabelazwyky"/>
            </w:pPr>
            <w:r w:rsidRPr="007B6B11">
              <w:t>exportValueOfGoods</w:t>
            </w:r>
          </w:p>
        </w:tc>
        <w:tc>
          <w:tcPr>
            <w:tcW w:w="3360" w:type="dxa"/>
          </w:tcPr>
          <w:p w14:paraId="058D551A" w14:textId="77777777" w:rsidR="005D16B1" w:rsidRPr="007B6B11" w:rsidRDefault="00165AFA" w:rsidP="004E02BE">
            <w:pPr>
              <w:pStyle w:val="Tabelazwyky"/>
            </w:pPr>
            <w:r w:rsidRPr="007B6B11">
              <w:t>Sprzedaż na eksport: Wartość wg maksymalnej ceny detalicznej</w:t>
            </w:r>
          </w:p>
        </w:tc>
        <w:tc>
          <w:tcPr>
            <w:tcW w:w="840" w:type="dxa"/>
          </w:tcPr>
          <w:p w14:paraId="1A067547" w14:textId="3287A99C" w:rsidR="005D16B1" w:rsidRPr="007B6B11" w:rsidRDefault="001F186E" w:rsidP="004E02BE">
            <w:pPr>
              <w:pStyle w:val="Tabelazwyky"/>
            </w:pPr>
            <w:r w:rsidRPr="007B6B11">
              <w:t>261</w:t>
            </w:r>
          </w:p>
        </w:tc>
        <w:tc>
          <w:tcPr>
            <w:tcW w:w="2095" w:type="dxa"/>
          </w:tcPr>
          <w:p w14:paraId="04CDEC6E" w14:textId="77777777" w:rsidR="005D16B1" w:rsidRPr="007B6B11" w:rsidRDefault="005D16B1" w:rsidP="004E02BE">
            <w:pPr>
              <w:pStyle w:val="Tabelazwyky"/>
            </w:pPr>
            <w:r w:rsidRPr="007B6B11">
              <w:t>ZAmountC</w:t>
            </w:r>
          </w:p>
        </w:tc>
        <w:tc>
          <w:tcPr>
            <w:tcW w:w="1197" w:type="dxa"/>
          </w:tcPr>
          <w:p w14:paraId="6AF3DDF3" w14:textId="77777777" w:rsidR="005D16B1" w:rsidRPr="007B6B11" w:rsidRDefault="005D16B1" w:rsidP="004E02BE">
            <w:pPr>
              <w:pStyle w:val="Tabelazwyky"/>
            </w:pPr>
            <w:r w:rsidRPr="007B6B11">
              <w:t>0..1</w:t>
            </w:r>
          </w:p>
        </w:tc>
      </w:tr>
      <w:tr w:rsidR="005D16B1" w:rsidRPr="007B6B11" w14:paraId="45AA4702" w14:textId="77777777" w:rsidTr="000F6B82">
        <w:trPr>
          <w:trHeight w:val="213"/>
        </w:trPr>
        <w:tc>
          <w:tcPr>
            <w:tcW w:w="1788" w:type="dxa"/>
          </w:tcPr>
          <w:p w14:paraId="3337A3A5" w14:textId="77777777" w:rsidR="005D16B1" w:rsidRPr="007B6B11" w:rsidRDefault="005D16B1" w:rsidP="004E02BE">
            <w:pPr>
              <w:pStyle w:val="Tabelazwyky"/>
            </w:pPr>
            <w:r w:rsidRPr="007B6B11">
              <w:t>exportNumberOfGoods</w:t>
            </w:r>
          </w:p>
        </w:tc>
        <w:tc>
          <w:tcPr>
            <w:tcW w:w="3360" w:type="dxa"/>
          </w:tcPr>
          <w:p w14:paraId="788DB007" w14:textId="4354DDC5" w:rsidR="005D16B1" w:rsidRPr="007B6B11" w:rsidRDefault="001F186E" w:rsidP="004E02BE">
            <w:pPr>
              <w:pStyle w:val="Tabelazwyky"/>
            </w:pPr>
            <w:r w:rsidRPr="007B6B11">
              <w:t>Sprzedaż na eksport: Ilość wyrobów w tysiącach sztuk (z dokładnością do trzech miejsc po przecinku), w kg (z dokładnością do dwóch miejsc po przecinku).</w:t>
            </w:r>
          </w:p>
        </w:tc>
        <w:tc>
          <w:tcPr>
            <w:tcW w:w="840" w:type="dxa"/>
          </w:tcPr>
          <w:p w14:paraId="6EA6FA7F" w14:textId="150FDA33" w:rsidR="005D16B1" w:rsidRPr="007B6B11" w:rsidRDefault="00315499" w:rsidP="004E02BE">
            <w:pPr>
              <w:pStyle w:val="Tabelazwyky"/>
            </w:pPr>
            <w:r w:rsidRPr="007B6B11">
              <w:t>2</w:t>
            </w:r>
            <w:r w:rsidR="001F186E" w:rsidRPr="007B6B11">
              <w:t>62</w:t>
            </w:r>
          </w:p>
        </w:tc>
        <w:tc>
          <w:tcPr>
            <w:tcW w:w="2095" w:type="dxa"/>
          </w:tcPr>
          <w:p w14:paraId="57B50632" w14:textId="77777777" w:rsidR="005D16B1" w:rsidRPr="007B6B11" w:rsidRDefault="005D16B1" w:rsidP="004E02BE">
            <w:pPr>
              <w:pStyle w:val="Tabelazwyky"/>
            </w:pPr>
            <w:r w:rsidRPr="007B6B11">
              <w:t>ZAmount</w:t>
            </w:r>
            <w:r w:rsidR="0018594C" w:rsidRPr="007B6B11">
              <w:t>E</w:t>
            </w:r>
          </w:p>
          <w:p w14:paraId="16E4C104" w14:textId="2038AC2E" w:rsidR="00F0243C" w:rsidRPr="007B6B11" w:rsidRDefault="00F0243C" w:rsidP="004E02BE">
            <w:pPr>
              <w:pStyle w:val="Tabelazwyky"/>
            </w:pPr>
          </w:p>
        </w:tc>
        <w:tc>
          <w:tcPr>
            <w:tcW w:w="1197" w:type="dxa"/>
          </w:tcPr>
          <w:p w14:paraId="60CD7910" w14:textId="77777777" w:rsidR="005D16B1" w:rsidRPr="007B6B11" w:rsidRDefault="005D16B1" w:rsidP="004E02BE">
            <w:pPr>
              <w:pStyle w:val="Tabelazwyky"/>
            </w:pPr>
            <w:r w:rsidRPr="007B6B11">
              <w:t>0..1</w:t>
            </w:r>
          </w:p>
        </w:tc>
      </w:tr>
      <w:tr w:rsidR="000E7EDF" w:rsidRPr="007B6B11" w14:paraId="7DD8C265" w14:textId="77777777" w:rsidTr="000F6B82">
        <w:trPr>
          <w:trHeight w:val="213"/>
        </w:trPr>
        <w:tc>
          <w:tcPr>
            <w:tcW w:w="1788" w:type="dxa"/>
          </w:tcPr>
          <w:p w14:paraId="3072FCA8" w14:textId="77777777" w:rsidR="000E7EDF" w:rsidRPr="007B6B11" w:rsidRDefault="000E7EDF" w:rsidP="004E02BE">
            <w:pPr>
              <w:pStyle w:val="Tabelazwyky"/>
            </w:pPr>
            <w:r w:rsidRPr="007B6B11">
              <w:lastRenderedPageBreak/>
              <w:t>exportTaxRatePercentage</w:t>
            </w:r>
          </w:p>
        </w:tc>
        <w:tc>
          <w:tcPr>
            <w:tcW w:w="3360" w:type="dxa"/>
          </w:tcPr>
          <w:p w14:paraId="46538635" w14:textId="604191FB" w:rsidR="000E7EDF" w:rsidRPr="007B6B11" w:rsidRDefault="001F186E" w:rsidP="004E02BE">
            <w:pPr>
              <w:pStyle w:val="Tabelazwyky"/>
            </w:pPr>
            <w:r w:rsidRPr="007B6B11">
              <w:t>Sprzedaż na eksport: Stawka podatku - stawka procentowa.</w:t>
            </w:r>
            <w:r w:rsidR="00FC19DC" w:rsidRPr="007B6B11">
              <w:t>: Stawka podatku wyrażona ułamkiem dziesiętnym z dokładnością do 4 miejsc po przecinku.</w:t>
            </w:r>
          </w:p>
        </w:tc>
        <w:tc>
          <w:tcPr>
            <w:tcW w:w="840" w:type="dxa"/>
          </w:tcPr>
          <w:p w14:paraId="0D507C8B" w14:textId="771C9FB9" w:rsidR="000E7EDF" w:rsidRPr="007B6B11" w:rsidRDefault="000E7EDF" w:rsidP="004E02BE">
            <w:pPr>
              <w:pStyle w:val="Tabelazwyky"/>
            </w:pPr>
            <w:r w:rsidRPr="007B6B11">
              <w:t>2</w:t>
            </w:r>
            <w:r w:rsidR="001F186E" w:rsidRPr="007B6B11">
              <w:t>63</w:t>
            </w:r>
            <w:r w:rsidRPr="007B6B11">
              <w:t>a</w:t>
            </w:r>
          </w:p>
        </w:tc>
        <w:tc>
          <w:tcPr>
            <w:tcW w:w="2095" w:type="dxa"/>
          </w:tcPr>
          <w:p w14:paraId="63C69971" w14:textId="77777777" w:rsidR="000E7EDF" w:rsidRPr="007B6B11" w:rsidRDefault="000E7EDF" w:rsidP="004E02BE">
            <w:pPr>
              <w:pStyle w:val="Tabelazwyky"/>
            </w:pPr>
            <w:r w:rsidRPr="007B6B11">
              <w:t>ZPercentage</w:t>
            </w:r>
          </w:p>
        </w:tc>
        <w:tc>
          <w:tcPr>
            <w:tcW w:w="1197" w:type="dxa"/>
          </w:tcPr>
          <w:p w14:paraId="54F95FB0" w14:textId="77777777" w:rsidR="000E7EDF" w:rsidRPr="007B6B11" w:rsidRDefault="000E7EDF" w:rsidP="004E02BE">
            <w:pPr>
              <w:pStyle w:val="Tabelazwyky"/>
            </w:pPr>
            <w:r w:rsidRPr="007B6B11">
              <w:t>0..1</w:t>
            </w:r>
          </w:p>
        </w:tc>
      </w:tr>
      <w:tr w:rsidR="005D16B1" w:rsidRPr="007B6B11" w14:paraId="4FC3B1D6" w14:textId="77777777" w:rsidTr="000F6B82">
        <w:trPr>
          <w:trHeight w:val="213"/>
        </w:trPr>
        <w:tc>
          <w:tcPr>
            <w:tcW w:w="1788" w:type="dxa"/>
          </w:tcPr>
          <w:p w14:paraId="7FA68643" w14:textId="77777777" w:rsidR="005D16B1" w:rsidRPr="007B6B11" w:rsidRDefault="005D16B1" w:rsidP="004E02BE">
            <w:pPr>
              <w:pStyle w:val="Tabelazwyky"/>
            </w:pPr>
            <w:r w:rsidRPr="007B6B11">
              <w:t>exportTaxRate</w:t>
            </w:r>
          </w:p>
        </w:tc>
        <w:tc>
          <w:tcPr>
            <w:tcW w:w="3360" w:type="dxa"/>
          </w:tcPr>
          <w:p w14:paraId="3279B5FF" w14:textId="77777777" w:rsidR="005D16B1" w:rsidRPr="007B6B11" w:rsidRDefault="00FC19DC" w:rsidP="004E02BE">
            <w:pPr>
              <w:pStyle w:val="Tabelazwyky"/>
            </w:pPr>
            <w:r w:rsidRPr="007B6B11">
              <w:t>Sprzedaż na eksport: Stawka podatku wyrażona kwotowo.</w:t>
            </w:r>
          </w:p>
        </w:tc>
        <w:tc>
          <w:tcPr>
            <w:tcW w:w="840" w:type="dxa"/>
          </w:tcPr>
          <w:p w14:paraId="0247C2A5" w14:textId="6AE88D9D" w:rsidR="005D16B1" w:rsidRPr="007B6B11" w:rsidRDefault="00315499" w:rsidP="004E02BE">
            <w:pPr>
              <w:pStyle w:val="Tabelazwyky"/>
            </w:pPr>
            <w:r w:rsidRPr="007B6B11">
              <w:t>2</w:t>
            </w:r>
            <w:r w:rsidR="001F186E" w:rsidRPr="007B6B11">
              <w:t>63</w:t>
            </w:r>
            <w:r w:rsidRPr="007B6B11">
              <w:t>b</w:t>
            </w:r>
          </w:p>
        </w:tc>
        <w:tc>
          <w:tcPr>
            <w:tcW w:w="2095" w:type="dxa"/>
          </w:tcPr>
          <w:p w14:paraId="1602E09A" w14:textId="77777777" w:rsidR="005D16B1" w:rsidRPr="007B6B11" w:rsidRDefault="005D16B1" w:rsidP="004E02BE">
            <w:pPr>
              <w:pStyle w:val="Tabelazwyky"/>
            </w:pPr>
            <w:r w:rsidRPr="007B6B11">
              <w:t>ZAmountC</w:t>
            </w:r>
          </w:p>
        </w:tc>
        <w:tc>
          <w:tcPr>
            <w:tcW w:w="1197" w:type="dxa"/>
          </w:tcPr>
          <w:p w14:paraId="076F3151" w14:textId="77777777" w:rsidR="005D16B1" w:rsidRPr="007B6B11" w:rsidRDefault="005D16B1" w:rsidP="004E02BE">
            <w:pPr>
              <w:pStyle w:val="Tabelazwyky"/>
            </w:pPr>
            <w:r w:rsidRPr="007B6B11">
              <w:t>0..1</w:t>
            </w:r>
          </w:p>
        </w:tc>
      </w:tr>
      <w:tr w:rsidR="005D16B1" w:rsidRPr="007B6B11" w14:paraId="13305689" w14:textId="77777777" w:rsidTr="000F6B82">
        <w:trPr>
          <w:trHeight w:val="213"/>
        </w:trPr>
        <w:tc>
          <w:tcPr>
            <w:tcW w:w="1788" w:type="dxa"/>
          </w:tcPr>
          <w:p w14:paraId="218A4E8A" w14:textId="77777777" w:rsidR="005D16B1" w:rsidRPr="007B6B11" w:rsidRDefault="005D16B1" w:rsidP="004E02BE">
            <w:pPr>
              <w:pStyle w:val="Tabelazwyky"/>
            </w:pPr>
            <w:r w:rsidRPr="007B6B11">
              <w:t>exportTotalAmountOfTax</w:t>
            </w:r>
          </w:p>
        </w:tc>
        <w:tc>
          <w:tcPr>
            <w:tcW w:w="3360" w:type="dxa"/>
          </w:tcPr>
          <w:p w14:paraId="51F3B7E8" w14:textId="77777777" w:rsidR="005D16B1" w:rsidRPr="007B6B11" w:rsidRDefault="00FC19DC" w:rsidP="004E02BE">
            <w:pPr>
              <w:pStyle w:val="Tabelazwyky"/>
            </w:pPr>
            <w:r w:rsidRPr="007B6B11">
              <w:t>Sprzedaż na eksport: Łączna kwota podatku w zł</w:t>
            </w:r>
          </w:p>
        </w:tc>
        <w:tc>
          <w:tcPr>
            <w:tcW w:w="840" w:type="dxa"/>
          </w:tcPr>
          <w:p w14:paraId="0DE32CD4" w14:textId="2EEABBDE" w:rsidR="005D16B1" w:rsidRPr="007B6B11" w:rsidRDefault="00315499" w:rsidP="004E02BE">
            <w:pPr>
              <w:pStyle w:val="Tabelazwyky"/>
            </w:pPr>
            <w:r w:rsidRPr="007B6B11">
              <w:t>2</w:t>
            </w:r>
            <w:r w:rsidR="001F186E" w:rsidRPr="007B6B11">
              <w:t>64</w:t>
            </w:r>
          </w:p>
        </w:tc>
        <w:tc>
          <w:tcPr>
            <w:tcW w:w="2095" w:type="dxa"/>
          </w:tcPr>
          <w:p w14:paraId="71FBA257" w14:textId="77777777" w:rsidR="005D16B1" w:rsidRPr="007B6B11" w:rsidRDefault="005D16B1" w:rsidP="004E02BE">
            <w:pPr>
              <w:pStyle w:val="Tabelazwyky"/>
            </w:pPr>
            <w:r w:rsidRPr="007B6B11">
              <w:t>ZAmount</w:t>
            </w:r>
            <w:r w:rsidR="0018376D" w:rsidRPr="007B6B11">
              <w:t>P</w:t>
            </w:r>
          </w:p>
          <w:p w14:paraId="5F3B89EB" w14:textId="39321264" w:rsidR="00F0243C" w:rsidRPr="007B6B11" w:rsidRDefault="00F0243C" w:rsidP="004E02BE">
            <w:pPr>
              <w:pStyle w:val="Tabelazwyky"/>
            </w:pPr>
          </w:p>
        </w:tc>
        <w:tc>
          <w:tcPr>
            <w:tcW w:w="1197" w:type="dxa"/>
          </w:tcPr>
          <w:p w14:paraId="0A26F276" w14:textId="77777777" w:rsidR="005D16B1" w:rsidRPr="007B6B11" w:rsidRDefault="005D16B1" w:rsidP="004E02BE">
            <w:pPr>
              <w:pStyle w:val="Tabelazwyky"/>
            </w:pPr>
            <w:r w:rsidRPr="007B6B11">
              <w:t>0..1</w:t>
            </w:r>
          </w:p>
        </w:tc>
      </w:tr>
      <w:tr w:rsidR="005D16B1" w:rsidRPr="007B6B11" w14:paraId="78C9762A" w14:textId="77777777" w:rsidTr="000F6B82">
        <w:trPr>
          <w:trHeight w:val="213"/>
        </w:trPr>
        <w:tc>
          <w:tcPr>
            <w:tcW w:w="1788" w:type="dxa"/>
          </w:tcPr>
          <w:p w14:paraId="40748C0D" w14:textId="77777777" w:rsidR="005D16B1" w:rsidRPr="007B6B11" w:rsidRDefault="005D16B1" w:rsidP="004E02BE">
            <w:pPr>
              <w:pStyle w:val="Tabelazwyky"/>
            </w:pPr>
            <w:r w:rsidRPr="007B6B11">
              <w:t>totalValueofGoods</w:t>
            </w:r>
          </w:p>
        </w:tc>
        <w:tc>
          <w:tcPr>
            <w:tcW w:w="3360" w:type="dxa"/>
          </w:tcPr>
          <w:p w14:paraId="522DB719" w14:textId="77777777" w:rsidR="005D16B1" w:rsidRPr="007B6B11" w:rsidRDefault="00FC19DC" w:rsidP="004E02BE">
            <w:pPr>
              <w:pStyle w:val="Tabelazwyky"/>
            </w:pPr>
            <w:r w:rsidRPr="007B6B11">
              <w:t>Razem: „Wartość wg maksymalnej ceny detalicznej</w:t>
            </w:r>
          </w:p>
        </w:tc>
        <w:tc>
          <w:tcPr>
            <w:tcW w:w="840" w:type="dxa"/>
          </w:tcPr>
          <w:p w14:paraId="3ED614E5" w14:textId="75D77EA7" w:rsidR="005D16B1" w:rsidRPr="007B6B11" w:rsidRDefault="00315499" w:rsidP="004E02BE">
            <w:pPr>
              <w:pStyle w:val="Tabelazwyky"/>
            </w:pPr>
            <w:r w:rsidRPr="007B6B11">
              <w:t>2</w:t>
            </w:r>
            <w:r w:rsidR="001F186E" w:rsidRPr="007B6B11">
              <w:t>65</w:t>
            </w:r>
          </w:p>
        </w:tc>
        <w:tc>
          <w:tcPr>
            <w:tcW w:w="2095" w:type="dxa"/>
          </w:tcPr>
          <w:p w14:paraId="35EC74BA" w14:textId="229CA329" w:rsidR="005D16B1" w:rsidRPr="007B6B11" w:rsidRDefault="00B22907" w:rsidP="004E02BE">
            <w:pPr>
              <w:pStyle w:val="Tabelazwyky"/>
            </w:pPr>
            <w:r w:rsidRPr="007B6B11">
              <w:t>ZAmount</w:t>
            </w:r>
            <w:r w:rsidR="0018376D" w:rsidRPr="007B6B11">
              <w:t>P</w:t>
            </w:r>
          </w:p>
          <w:p w14:paraId="4B46CDC0" w14:textId="481D4EDF" w:rsidR="005D16B1" w:rsidRPr="007B6B11" w:rsidRDefault="005D16B1" w:rsidP="004E02BE">
            <w:pPr>
              <w:pStyle w:val="Tabelazwyky"/>
            </w:pPr>
          </w:p>
        </w:tc>
        <w:tc>
          <w:tcPr>
            <w:tcW w:w="1197" w:type="dxa"/>
          </w:tcPr>
          <w:p w14:paraId="765011D8" w14:textId="035A6BEA" w:rsidR="005D16B1" w:rsidRPr="007B6B11" w:rsidRDefault="00042288" w:rsidP="004E02BE">
            <w:pPr>
              <w:pStyle w:val="Tabelazwyky"/>
            </w:pPr>
            <w:r w:rsidRPr="007B6B11">
              <w:t>1</w:t>
            </w:r>
            <w:r w:rsidR="005D16B1" w:rsidRPr="007B6B11">
              <w:t>..1</w:t>
            </w:r>
          </w:p>
        </w:tc>
      </w:tr>
      <w:tr w:rsidR="005D16B1" w:rsidRPr="007B6B11" w14:paraId="005FDBC7" w14:textId="77777777" w:rsidTr="000F6B82">
        <w:trPr>
          <w:trHeight w:val="213"/>
        </w:trPr>
        <w:tc>
          <w:tcPr>
            <w:tcW w:w="1788" w:type="dxa"/>
          </w:tcPr>
          <w:p w14:paraId="63C71C45" w14:textId="77777777" w:rsidR="005D16B1" w:rsidRPr="007B6B11" w:rsidRDefault="005D16B1" w:rsidP="004E02BE">
            <w:pPr>
              <w:pStyle w:val="Tabelazwyky"/>
            </w:pPr>
            <w:r w:rsidRPr="007B6B11">
              <w:t>totalAmountOfTax</w:t>
            </w:r>
          </w:p>
        </w:tc>
        <w:tc>
          <w:tcPr>
            <w:tcW w:w="3360" w:type="dxa"/>
          </w:tcPr>
          <w:p w14:paraId="68947C60" w14:textId="0C91EF06" w:rsidR="005D16B1" w:rsidRPr="007B6B11" w:rsidRDefault="00FC19DC" w:rsidP="004E02BE">
            <w:pPr>
              <w:pStyle w:val="Tabelazwyky"/>
            </w:pPr>
            <w:r w:rsidRPr="007B6B11">
              <w:t>Razem: „Łączn</w:t>
            </w:r>
            <w:r w:rsidR="0018376D" w:rsidRPr="007B6B11">
              <w:t>y</w:t>
            </w:r>
            <w:r w:rsidRPr="007B6B11">
              <w:t xml:space="preserve"> </w:t>
            </w:r>
            <w:r w:rsidR="0018376D" w:rsidRPr="007B6B11">
              <w:t>podatek akcyzowy</w:t>
            </w:r>
            <w:r w:rsidRPr="007B6B11">
              <w:t xml:space="preserve"> w zł”</w:t>
            </w:r>
          </w:p>
        </w:tc>
        <w:tc>
          <w:tcPr>
            <w:tcW w:w="840" w:type="dxa"/>
          </w:tcPr>
          <w:p w14:paraId="23744BA3" w14:textId="3B162764" w:rsidR="005D16B1" w:rsidRPr="007B6B11" w:rsidRDefault="00315499" w:rsidP="004E02BE">
            <w:pPr>
              <w:pStyle w:val="Tabelazwyky"/>
            </w:pPr>
            <w:r w:rsidRPr="007B6B11">
              <w:t>2</w:t>
            </w:r>
            <w:r w:rsidR="001F186E" w:rsidRPr="007B6B11">
              <w:t>66</w:t>
            </w:r>
          </w:p>
        </w:tc>
        <w:tc>
          <w:tcPr>
            <w:tcW w:w="2095" w:type="dxa"/>
          </w:tcPr>
          <w:p w14:paraId="3F86811C" w14:textId="3094E4CA" w:rsidR="005D16B1" w:rsidRPr="007B6B11" w:rsidRDefault="00B22907" w:rsidP="004E02BE">
            <w:pPr>
              <w:pStyle w:val="Tabelazwyky"/>
            </w:pPr>
            <w:r w:rsidRPr="007B6B11">
              <w:t>ZAmount</w:t>
            </w:r>
            <w:r w:rsidR="0018376D" w:rsidRPr="007B6B11">
              <w:t>P</w:t>
            </w:r>
          </w:p>
          <w:p w14:paraId="2613E14C" w14:textId="22665718" w:rsidR="005D16B1" w:rsidRPr="007B6B11" w:rsidRDefault="00147848" w:rsidP="004E02BE">
            <w:pPr>
              <w:pStyle w:val="Tabelazwyky"/>
            </w:pPr>
            <w:r w:rsidRPr="007B6B11">
              <w:t xml:space="preserve">Patrz reguła </w:t>
            </w:r>
            <w:r w:rsidR="00564D46" w:rsidRPr="007B6B11">
              <w:t>R15</w:t>
            </w:r>
          </w:p>
          <w:p w14:paraId="63B6D715" w14:textId="77777777" w:rsidR="005D16B1" w:rsidRPr="007B6B11" w:rsidRDefault="005D16B1" w:rsidP="004E02BE">
            <w:pPr>
              <w:pStyle w:val="Tabelazwyky"/>
            </w:pPr>
          </w:p>
        </w:tc>
        <w:tc>
          <w:tcPr>
            <w:tcW w:w="1197" w:type="dxa"/>
          </w:tcPr>
          <w:p w14:paraId="78661C7D" w14:textId="4C12AC42" w:rsidR="005D16B1" w:rsidRPr="007B6B11" w:rsidRDefault="00042288" w:rsidP="004E02BE">
            <w:pPr>
              <w:pStyle w:val="Tabelazwyky"/>
            </w:pPr>
            <w:r w:rsidRPr="007B6B11">
              <w:t>1</w:t>
            </w:r>
            <w:r w:rsidR="005D16B1" w:rsidRPr="007B6B11">
              <w:t>..1</w:t>
            </w:r>
          </w:p>
        </w:tc>
      </w:tr>
      <w:tr w:rsidR="0018376D" w:rsidRPr="007B6B11" w14:paraId="5CCAC7D3" w14:textId="77777777" w:rsidTr="000F6B82">
        <w:trPr>
          <w:trHeight w:val="213"/>
        </w:trPr>
        <w:tc>
          <w:tcPr>
            <w:tcW w:w="1788" w:type="dxa"/>
          </w:tcPr>
          <w:p w14:paraId="787F1836" w14:textId="77777777" w:rsidR="0018376D" w:rsidRPr="007B6B11" w:rsidRDefault="0018376D" w:rsidP="004E02BE">
            <w:pPr>
              <w:pStyle w:val="Tabelazwyky"/>
            </w:pPr>
            <w:r w:rsidRPr="007B6B11">
              <w:t>Item</w:t>
            </w:r>
          </w:p>
        </w:tc>
        <w:tc>
          <w:tcPr>
            <w:tcW w:w="3360" w:type="dxa"/>
          </w:tcPr>
          <w:p w14:paraId="3ED0D54B" w14:textId="77777777" w:rsidR="0018376D" w:rsidRPr="007B6B11" w:rsidRDefault="0018376D" w:rsidP="004E02BE">
            <w:pPr>
              <w:pStyle w:val="Tabelazwyky"/>
            </w:pPr>
            <w:r w:rsidRPr="007B6B11">
              <w:t>Obliczenie wysokości podatku akcyzowego od poszczególnych wyrobów</w:t>
            </w:r>
          </w:p>
        </w:tc>
        <w:tc>
          <w:tcPr>
            <w:tcW w:w="840" w:type="dxa"/>
          </w:tcPr>
          <w:p w14:paraId="6C9361E7" w14:textId="77777777" w:rsidR="0018376D" w:rsidRPr="007B6B11" w:rsidRDefault="0018376D" w:rsidP="004E02BE">
            <w:pPr>
              <w:pStyle w:val="Tabelazwyky"/>
            </w:pPr>
            <w:r w:rsidRPr="007B6B11">
              <w:t>F</w:t>
            </w:r>
          </w:p>
        </w:tc>
        <w:tc>
          <w:tcPr>
            <w:tcW w:w="2095" w:type="dxa"/>
          </w:tcPr>
          <w:p w14:paraId="6D1FDBF1" w14:textId="1EA2D252" w:rsidR="0018376D" w:rsidRPr="007B6B11" w:rsidRDefault="0018376D" w:rsidP="004E02BE">
            <w:pPr>
              <w:pStyle w:val="Tabelazwyky"/>
            </w:pPr>
            <w:r w:rsidRPr="007B6B11">
              <w:t>ItemType</w:t>
            </w:r>
          </w:p>
        </w:tc>
        <w:tc>
          <w:tcPr>
            <w:tcW w:w="1197" w:type="dxa"/>
          </w:tcPr>
          <w:p w14:paraId="7A45A4A8" w14:textId="03BD0979" w:rsidR="0018376D" w:rsidRPr="007B6B11" w:rsidRDefault="0018376D" w:rsidP="004E02BE">
            <w:pPr>
              <w:pStyle w:val="Tabelazwyky"/>
            </w:pPr>
            <w:r w:rsidRPr="007B6B11">
              <w:t>0..99</w:t>
            </w:r>
          </w:p>
        </w:tc>
      </w:tr>
    </w:tbl>
    <w:p w14:paraId="459BC515" w14:textId="77777777" w:rsidR="00637A1C" w:rsidRDefault="00637A1C">
      <w:pPr>
        <w:spacing w:before="0" w:after="0" w:line="240" w:lineRule="auto"/>
        <w:rPr>
          <w:bCs/>
          <w:sz w:val="22"/>
          <w:szCs w:val="20"/>
        </w:rPr>
      </w:pPr>
      <w:bookmarkStart w:id="382" w:name="_Toc97503907"/>
      <w:r>
        <w:br w:type="page"/>
      </w:r>
    </w:p>
    <w:p w14:paraId="3295B48E" w14:textId="1B02EF1B" w:rsidR="006E7D91" w:rsidRPr="007B6B11" w:rsidRDefault="006E7D91" w:rsidP="004E02BE">
      <w:pPr>
        <w:pStyle w:val="Z2PodpisRysunkuTabeli"/>
      </w:pPr>
      <w:bookmarkStart w:id="383" w:name="_Toc183172159"/>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53</w:t>
      </w:r>
      <w:r w:rsidR="00E354C5">
        <w:fldChar w:fldCharType="end"/>
      </w:r>
      <w:r w:rsidRPr="007B6B11">
        <w:t>. Struktura &lt;ItemsType&gt;, Obliczenie wysokości podatku akcyzowego od poszczególnych wyrobów (podsumowanie pozycji) załącznika AKC-4F.</w:t>
      </w:r>
      <w:bookmarkEnd w:id="382"/>
      <w:bookmarkEnd w:id="383"/>
    </w:p>
    <w:p w14:paraId="0C797E2B" w14:textId="57120110" w:rsidR="00012162" w:rsidRPr="007B6B11" w:rsidRDefault="00012162" w:rsidP="004E02BE">
      <w:r w:rsidRPr="007B6B11">
        <w:rPr>
          <w:noProof/>
        </w:rPr>
        <w:drawing>
          <wp:inline distT="0" distB="0" distL="0" distR="0" wp14:anchorId="352E2C27" wp14:editId="70E09046">
            <wp:extent cx="5749925" cy="3990340"/>
            <wp:effectExtent l="19050" t="19050" r="22225" b="10160"/>
            <wp:docPr id="93" name="Obraz 93" descr="Rysunek przedstawia strukturę  &lt;ItemsType&gt;, Obliczenie wysokości podatku akcyzowego od poszczególnych wyrobów (podsumowani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Obraz 93" descr="Rysunek przedstawia strukturę  &lt;ItemsType&gt;, Obliczenie wysokości podatku akcyzowego od poszczególnych wyrobów (podsumowanie pozycji) załącznika AKC-4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49925" cy="3990340"/>
                    </a:xfrm>
                    <a:prstGeom prst="rect">
                      <a:avLst/>
                    </a:prstGeom>
                    <a:noFill/>
                    <a:ln>
                      <a:solidFill>
                        <a:schemeClr val="tx1"/>
                      </a:solidFill>
                    </a:ln>
                  </pic:spPr>
                </pic:pic>
              </a:graphicData>
            </a:graphic>
          </wp:inline>
        </w:drawing>
      </w:r>
    </w:p>
    <w:p w14:paraId="11CF9F63" w14:textId="761EF418" w:rsidR="00012162" w:rsidRPr="007B6B11" w:rsidRDefault="00012162" w:rsidP="004E02BE">
      <w:pPr>
        <w:pStyle w:val="Z2PodpisRysunkuTabeli"/>
      </w:pPr>
      <w:bookmarkStart w:id="384" w:name="_Toc183172040"/>
      <w:r w:rsidRPr="007B6B11">
        <w:t xml:space="preserve">Tabela </w:t>
      </w:r>
      <w:r w:rsidR="00E354C5">
        <w:fldChar w:fldCharType="begin"/>
      </w:r>
      <w:r w:rsidR="00E354C5">
        <w:instrText xml:space="preserve"> SEQ Tabela \* ARABIC </w:instrText>
      </w:r>
      <w:r w:rsidR="00E354C5">
        <w:fldChar w:fldCharType="separate"/>
      </w:r>
      <w:r w:rsidR="006D48AD">
        <w:rPr>
          <w:noProof/>
        </w:rPr>
        <w:t>72</w:t>
      </w:r>
      <w:r w:rsidR="00E354C5">
        <w:fldChar w:fldCharType="end"/>
      </w:r>
      <w:r w:rsidRPr="007B6B11">
        <w:t>. Struktura &lt;ItemType&gt;, Obliczenie wysokości podatku akcyzowego od poszczególnych wyrobów (składowe pozycji) załącznika AKC-4</w:t>
      </w:r>
      <w:r w:rsidR="00536FB8" w:rsidRPr="007B6B11">
        <w:t>F</w:t>
      </w:r>
      <w:r w:rsidRPr="007B6B11">
        <w:t>.</w:t>
      </w:r>
      <w:bookmarkEnd w:id="38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16B1" w:rsidRPr="007B6B11" w14:paraId="62597E9B" w14:textId="77777777" w:rsidTr="006E7D91">
        <w:trPr>
          <w:trHeight w:val="213"/>
          <w:tblHeader/>
        </w:trPr>
        <w:tc>
          <w:tcPr>
            <w:tcW w:w="1788" w:type="dxa"/>
            <w:shd w:val="clear" w:color="auto" w:fill="D9D9D9" w:themeFill="background1" w:themeFillShade="D9"/>
          </w:tcPr>
          <w:p w14:paraId="25B18D5C" w14:textId="77777777" w:rsidR="005D16B1" w:rsidRPr="007B6B11" w:rsidRDefault="005D16B1" w:rsidP="004E02BE">
            <w:pPr>
              <w:pStyle w:val="naglowektabeli"/>
            </w:pPr>
            <w:r w:rsidRPr="007B6B11">
              <w:t xml:space="preserve">Nazwa </w:t>
            </w:r>
          </w:p>
        </w:tc>
        <w:tc>
          <w:tcPr>
            <w:tcW w:w="3360" w:type="dxa"/>
            <w:shd w:val="clear" w:color="auto" w:fill="D9D9D9" w:themeFill="background1" w:themeFillShade="D9"/>
          </w:tcPr>
          <w:p w14:paraId="2788C0B0" w14:textId="77777777" w:rsidR="005D16B1" w:rsidRPr="007B6B11" w:rsidRDefault="005D16B1" w:rsidP="004E02BE">
            <w:pPr>
              <w:pStyle w:val="naglowektabeli"/>
            </w:pPr>
            <w:r w:rsidRPr="007B6B11">
              <w:t>Opis</w:t>
            </w:r>
          </w:p>
        </w:tc>
        <w:tc>
          <w:tcPr>
            <w:tcW w:w="840" w:type="dxa"/>
            <w:shd w:val="clear" w:color="auto" w:fill="D9D9D9" w:themeFill="background1" w:themeFillShade="D9"/>
          </w:tcPr>
          <w:p w14:paraId="4454F79B" w14:textId="77777777" w:rsidR="005D16B1" w:rsidRPr="007B6B11" w:rsidRDefault="000E5D43" w:rsidP="004E02BE">
            <w:pPr>
              <w:pStyle w:val="naglowektabeli"/>
            </w:pPr>
            <w:r w:rsidRPr="007B6B11">
              <w:t>Nr pola</w:t>
            </w:r>
          </w:p>
        </w:tc>
        <w:tc>
          <w:tcPr>
            <w:tcW w:w="2095" w:type="dxa"/>
            <w:shd w:val="clear" w:color="auto" w:fill="D9D9D9" w:themeFill="background1" w:themeFillShade="D9"/>
          </w:tcPr>
          <w:p w14:paraId="0AABBCB8" w14:textId="77777777" w:rsidR="005D16B1" w:rsidRPr="007B6B11" w:rsidRDefault="005D16B1" w:rsidP="004E02BE">
            <w:pPr>
              <w:pStyle w:val="naglowektabeli"/>
            </w:pPr>
            <w:r w:rsidRPr="007B6B11">
              <w:t>Typ, reguły</w:t>
            </w:r>
          </w:p>
        </w:tc>
        <w:tc>
          <w:tcPr>
            <w:tcW w:w="1197" w:type="dxa"/>
            <w:shd w:val="clear" w:color="auto" w:fill="D9D9D9" w:themeFill="background1" w:themeFillShade="D9"/>
          </w:tcPr>
          <w:p w14:paraId="7973964A" w14:textId="77777777" w:rsidR="005D16B1" w:rsidRPr="007B6B11" w:rsidRDefault="005D16B1" w:rsidP="004E02BE">
            <w:pPr>
              <w:pStyle w:val="naglowektabeli"/>
            </w:pPr>
            <w:r w:rsidRPr="007B6B11">
              <w:t>Liczebność</w:t>
            </w:r>
          </w:p>
        </w:tc>
      </w:tr>
      <w:tr w:rsidR="005D16B1" w:rsidRPr="007B6B11" w14:paraId="18378C0A" w14:textId="77777777" w:rsidTr="00116F0C">
        <w:trPr>
          <w:trHeight w:val="213"/>
        </w:trPr>
        <w:tc>
          <w:tcPr>
            <w:tcW w:w="1788" w:type="dxa"/>
          </w:tcPr>
          <w:p w14:paraId="1E5AE58A" w14:textId="77777777" w:rsidR="005D16B1" w:rsidRPr="007B6B11" w:rsidRDefault="005D16B1" w:rsidP="004E02BE">
            <w:pPr>
              <w:pStyle w:val="Tabelazwyky"/>
            </w:pPr>
            <w:r w:rsidRPr="007B6B11">
              <w:t>id</w:t>
            </w:r>
          </w:p>
        </w:tc>
        <w:tc>
          <w:tcPr>
            <w:tcW w:w="3360" w:type="dxa"/>
          </w:tcPr>
          <w:p w14:paraId="2024A1D2" w14:textId="77777777" w:rsidR="005D16B1" w:rsidRPr="007B6B11" w:rsidRDefault="005D16B1" w:rsidP="004E02BE">
            <w:pPr>
              <w:pStyle w:val="Tabelazwyky"/>
            </w:pPr>
            <w:r w:rsidRPr="007B6B11">
              <w:t>Liczba porządkowa.</w:t>
            </w:r>
          </w:p>
        </w:tc>
        <w:tc>
          <w:tcPr>
            <w:tcW w:w="840" w:type="dxa"/>
          </w:tcPr>
          <w:p w14:paraId="3860C217" w14:textId="77777777" w:rsidR="005D16B1" w:rsidRPr="007B6B11" w:rsidRDefault="0064514A" w:rsidP="004E02BE">
            <w:pPr>
              <w:pStyle w:val="Tabelazwyky"/>
            </w:pPr>
            <w:r w:rsidRPr="007B6B11">
              <w:t>F.a</w:t>
            </w:r>
          </w:p>
        </w:tc>
        <w:tc>
          <w:tcPr>
            <w:tcW w:w="2095" w:type="dxa"/>
          </w:tcPr>
          <w:p w14:paraId="7302CD29" w14:textId="77777777" w:rsidR="005D16B1" w:rsidRPr="007B6B11" w:rsidRDefault="00C615BA" w:rsidP="004E02BE">
            <w:pPr>
              <w:pStyle w:val="Tabelazwyky"/>
            </w:pPr>
            <w:r w:rsidRPr="007B6B11">
              <w:t>ZNumeric</w:t>
            </w:r>
          </w:p>
        </w:tc>
        <w:tc>
          <w:tcPr>
            <w:tcW w:w="1197" w:type="dxa"/>
          </w:tcPr>
          <w:p w14:paraId="4D8591CF" w14:textId="77777777" w:rsidR="005D16B1" w:rsidRPr="007B6B11" w:rsidRDefault="007C08DD" w:rsidP="004E02BE">
            <w:pPr>
              <w:pStyle w:val="Tabelazwyky"/>
            </w:pPr>
            <w:r w:rsidRPr="007B6B11">
              <w:t>1</w:t>
            </w:r>
            <w:r w:rsidR="005D16B1" w:rsidRPr="007B6B11">
              <w:t>..1</w:t>
            </w:r>
          </w:p>
        </w:tc>
      </w:tr>
      <w:tr w:rsidR="005D16B1" w:rsidRPr="007B6B11" w14:paraId="19B5C03B" w14:textId="77777777" w:rsidTr="00116F0C">
        <w:trPr>
          <w:trHeight w:val="213"/>
        </w:trPr>
        <w:tc>
          <w:tcPr>
            <w:tcW w:w="1788" w:type="dxa"/>
          </w:tcPr>
          <w:p w14:paraId="26042D4E" w14:textId="77777777" w:rsidR="005D16B1" w:rsidRPr="007B6B11" w:rsidRDefault="005D16B1" w:rsidP="004E02BE">
            <w:pPr>
              <w:pStyle w:val="Tabelazwyky"/>
            </w:pPr>
            <w:r w:rsidRPr="007B6B11">
              <w:t>groupOfGoodsName</w:t>
            </w:r>
          </w:p>
        </w:tc>
        <w:tc>
          <w:tcPr>
            <w:tcW w:w="3360" w:type="dxa"/>
          </w:tcPr>
          <w:p w14:paraId="094AE2BB" w14:textId="77777777" w:rsidR="005D16B1" w:rsidRPr="007B6B11" w:rsidRDefault="005D16B1" w:rsidP="004E02BE">
            <w:pPr>
              <w:pStyle w:val="Tabelazwyky"/>
            </w:pPr>
            <w:r w:rsidRPr="007B6B11">
              <w:t>Nazwa grupy wyrobów, dla których ustalono odrębne stawki podatkowe</w:t>
            </w:r>
          </w:p>
        </w:tc>
        <w:tc>
          <w:tcPr>
            <w:tcW w:w="840" w:type="dxa"/>
          </w:tcPr>
          <w:p w14:paraId="18E8C7CC" w14:textId="77777777" w:rsidR="005D16B1" w:rsidRPr="007B6B11" w:rsidRDefault="0064514A" w:rsidP="004E02BE">
            <w:pPr>
              <w:pStyle w:val="Tabelazwyky"/>
            </w:pPr>
            <w:r w:rsidRPr="007B6B11">
              <w:t>F.b</w:t>
            </w:r>
          </w:p>
        </w:tc>
        <w:tc>
          <w:tcPr>
            <w:tcW w:w="2095" w:type="dxa"/>
          </w:tcPr>
          <w:p w14:paraId="3545A8DD" w14:textId="77777777" w:rsidR="005D16B1" w:rsidRPr="007B6B11" w:rsidRDefault="00C615BA" w:rsidP="004E02BE">
            <w:pPr>
              <w:pStyle w:val="Tabelazwyky"/>
            </w:pPr>
            <w:r w:rsidRPr="007B6B11">
              <w:t>ZCharacter</w:t>
            </w:r>
          </w:p>
          <w:p w14:paraId="4C6BF243" w14:textId="4B27EACA" w:rsidR="005D16B1" w:rsidRPr="007B6B11" w:rsidRDefault="00147848" w:rsidP="004E02BE">
            <w:pPr>
              <w:pStyle w:val="Tabelazwyky"/>
            </w:pPr>
            <w:r w:rsidRPr="007B6B11">
              <w:t xml:space="preserve">Patrz reguła </w:t>
            </w:r>
            <w:r w:rsidR="00564D46" w:rsidRPr="007B6B11">
              <w:t>R16</w:t>
            </w:r>
          </w:p>
        </w:tc>
        <w:tc>
          <w:tcPr>
            <w:tcW w:w="1197" w:type="dxa"/>
          </w:tcPr>
          <w:p w14:paraId="6439D538" w14:textId="77777777" w:rsidR="005D16B1" w:rsidRPr="007B6B11" w:rsidRDefault="007C08DD" w:rsidP="004E02BE">
            <w:pPr>
              <w:pStyle w:val="Tabelazwyky"/>
            </w:pPr>
            <w:r w:rsidRPr="007B6B11">
              <w:t>1</w:t>
            </w:r>
            <w:r w:rsidR="005D16B1" w:rsidRPr="007B6B11">
              <w:t>..1</w:t>
            </w:r>
          </w:p>
        </w:tc>
      </w:tr>
      <w:tr w:rsidR="005D16B1" w:rsidRPr="007B6B11" w14:paraId="7BB85A8C" w14:textId="77777777" w:rsidTr="00116F0C">
        <w:trPr>
          <w:trHeight w:val="213"/>
        </w:trPr>
        <w:tc>
          <w:tcPr>
            <w:tcW w:w="1788" w:type="dxa"/>
          </w:tcPr>
          <w:p w14:paraId="6C9C46B6" w14:textId="77777777" w:rsidR="005D16B1" w:rsidRPr="007B6B11" w:rsidRDefault="005D16B1" w:rsidP="004E02BE">
            <w:pPr>
              <w:pStyle w:val="Tabelazwyky"/>
            </w:pPr>
            <w:r w:rsidRPr="007B6B11">
              <w:t>shortages</w:t>
            </w:r>
          </w:p>
        </w:tc>
        <w:tc>
          <w:tcPr>
            <w:tcW w:w="3360" w:type="dxa"/>
          </w:tcPr>
          <w:p w14:paraId="5B18F670" w14:textId="77777777" w:rsidR="005D16B1" w:rsidRPr="007B6B11" w:rsidRDefault="005D16B1" w:rsidP="004E02BE">
            <w:pPr>
              <w:pStyle w:val="Tabelazwyky"/>
            </w:pPr>
            <w:r w:rsidRPr="007B6B11">
              <w:t>Możliwość oznaczenia w przypadku wykazywania ubytków wyrobów akcyzowych (przekraczających normy dopuszczalnych ubytków) lub całkowitego zniszczenia wyrobów.</w:t>
            </w:r>
          </w:p>
          <w:p w14:paraId="4251A58F" w14:textId="159E2126" w:rsidR="00116F0C" w:rsidRPr="007B6B11" w:rsidRDefault="00116F0C" w:rsidP="004E02BE">
            <w:pPr>
              <w:pStyle w:val="Tabelazwyky"/>
            </w:pPr>
            <w:r w:rsidRPr="007B6B11">
              <w:t>odpowiednio: dopuszczalne wartości "ubytki" lub "całkowite zniszczenie".</w:t>
            </w:r>
          </w:p>
        </w:tc>
        <w:tc>
          <w:tcPr>
            <w:tcW w:w="840" w:type="dxa"/>
          </w:tcPr>
          <w:p w14:paraId="51493916" w14:textId="77777777" w:rsidR="005D16B1" w:rsidRPr="007B6B11" w:rsidRDefault="0064514A" w:rsidP="004E02BE">
            <w:pPr>
              <w:pStyle w:val="Tabelazwyky"/>
            </w:pPr>
            <w:r w:rsidRPr="007B6B11">
              <w:t>-</w:t>
            </w:r>
          </w:p>
        </w:tc>
        <w:tc>
          <w:tcPr>
            <w:tcW w:w="2095" w:type="dxa"/>
          </w:tcPr>
          <w:p w14:paraId="011FEE8B" w14:textId="77777777" w:rsidR="005D16B1" w:rsidRPr="007B6B11" w:rsidRDefault="001E7397" w:rsidP="004E02BE">
            <w:pPr>
              <w:pStyle w:val="Tabelazwyky"/>
            </w:pPr>
            <w:r w:rsidRPr="007B6B11">
              <w:t>ZShortages</w:t>
            </w:r>
          </w:p>
          <w:p w14:paraId="410EED0A" w14:textId="556734A1" w:rsidR="005D16B1" w:rsidRPr="007B6B11" w:rsidRDefault="00147848" w:rsidP="004E02BE">
            <w:pPr>
              <w:pStyle w:val="Tabelazwyky"/>
            </w:pPr>
            <w:r w:rsidRPr="007B6B11">
              <w:t xml:space="preserve">Patrz reguła </w:t>
            </w:r>
            <w:r w:rsidR="00564D46" w:rsidRPr="007B6B11">
              <w:t>R17</w:t>
            </w:r>
          </w:p>
        </w:tc>
        <w:tc>
          <w:tcPr>
            <w:tcW w:w="1197" w:type="dxa"/>
          </w:tcPr>
          <w:p w14:paraId="74A8685B" w14:textId="77777777" w:rsidR="005D16B1" w:rsidRPr="007B6B11" w:rsidRDefault="005D16B1" w:rsidP="004E02BE">
            <w:pPr>
              <w:pStyle w:val="Tabelazwyky"/>
            </w:pPr>
            <w:r w:rsidRPr="007B6B11">
              <w:t>0..1</w:t>
            </w:r>
          </w:p>
        </w:tc>
      </w:tr>
      <w:tr w:rsidR="005D16B1" w:rsidRPr="007B6B11" w14:paraId="2D21142C" w14:textId="77777777" w:rsidTr="00116F0C">
        <w:trPr>
          <w:trHeight w:val="213"/>
        </w:trPr>
        <w:tc>
          <w:tcPr>
            <w:tcW w:w="1788" w:type="dxa"/>
          </w:tcPr>
          <w:p w14:paraId="6A76B7D9" w14:textId="77777777" w:rsidR="005D16B1" w:rsidRPr="007B6B11" w:rsidRDefault="005D16B1" w:rsidP="004E02BE">
            <w:pPr>
              <w:pStyle w:val="Tabelazwyky"/>
            </w:pPr>
            <w:r w:rsidRPr="007B6B11">
              <w:t>codeCN</w:t>
            </w:r>
          </w:p>
        </w:tc>
        <w:tc>
          <w:tcPr>
            <w:tcW w:w="3360" w:type="dxa"/>
          </w:tcPr>
          <w:p w14:paraId="6777FDEF" w14:textId="77777777" w:rsidR="005D16B1" w:rsidRPr="007B6B11" w:rsidRDefault="00FC19DC" w:rsidP="004E02BE">
            <w:pPr>
              <w:pStyle w:val="Tabelazwyky"/>
            </w:pPr>
            <w:r w:rsidRPr="007B6B11">
              <w:t>Ośmiocyfrowy kod CN.</w:t>
            </w:r>
          </w:p>
        </w:tc>
        <w:tc>
          <w:tcPr>
            <w:tcW w:w="840" w:type="dxa"/>
          </w:tcPr>
          <w:p w14:paraId="0155AE91" w14:textId="77777777" w:rsidR="005D16B1" w:rsidRPr="007B6B11" w:rsidRDefault="0064514A" w:rsidP="004E02BE">
            <w:pPr>
              <w:pStyle w:val="Tabelazwyky"/>
            </w:pPr>
            <w:r w:rsidRPr="007B6B11">
              <w:t>F.c</w:t>
            </w:r>
          </w:p>
        </w:tc>
        <w:tc>
          <w:tcPr>
            <w:tcW w:w="2095" w:type="dxa"/>
          </w:tcPr>
          <w:p w14:paraId="329E7E1A" w14:textId="735AD7E1" w:rsidR="005D16B1" w:rsidRPr="007B6B11" w:rsidRDefault="004C0A94" w:rsidP="004E02BE">
            <w:pPr>
              <w:pStyle w:val="Tabelazwyky"/>
            </w:pPr>
            <w:r w:rsidRPr="007B6B11">
              <w:t>ZCodeCN</w:t>
            </w:r>
          </w:p>
        </w:tc>
        <w:tc>
          <w:tcPr>
            <w:tcW w:w="1197" w:type="dxa"/>
          </w:tcPr>
          <w:p w14:paraId="0558722E" w14:textId="77777777" w:rsidR="005D16B1" w:rsidRPr="007B6B11" w:rsidRDefault="007C08DD" w:rsidP="004E02BE">
            <w:pPr>
              <w:pStyle w:val="Tabelazwyky"/>
            </w:pPr>
            <w:r w:rsidRPr="007B6B11">
              <w:t>1</w:t>
            </w:r>
            <w:r w:rsidR="005D16B1" w:rsidRPr="007B6B11">
              <w:t>..1</w:t>
            </w:r>
          </w:p>
        </w:tc>
      </w:tr>
      <w:tr w:rsidR="00116F0C" w:rsidRPr="007B6B11" w14:paraId="1A58EBA1" w14:textId="77777777" w:rsidTr="00116F0C">
        <w:trPr>
          <w:trHeight w:val="213"/>
        </w:trPr>
        <w:tc>
          <w:tcPr>
            <w:tcW w:w="1788" w:type="dxa"/>
          </w:tcPr>
          <w:p w14:paraId="24FEA7C8" w14:textId="77777777" w:rsidR="00116F0C" w:rsidRPr="007B6B11" w:rsidRDefault="00116F0C" w:rsidP="004E02BE">
            <w:pPr>
              <w:pStyle w:val="Tabelazwyky"/>
            </w:pPr>
            <w:r w:rsidRPr="007B6B11">
              <w:t>valueOfGoods</w:t>
            </w:r>
          </w:p>
        </w:tc>
        <w:tc>
          <w:tcPr>
            <w:tcW w:w="3360" w:type="dxa"/>
          </w:tcPr>
          <w:p w14:paraId="587762F8" w14:textId="77777777" w:rsidR="00116F0C" w:rsidRPr="007B6B11" w:rsidRDefault="00116F0C" w:rsidP="004E02BE">
            <w:pPr>
              <w:pStyle w:val="Tabelazwyky"/>
            </w:pPr>
            <w:r w:rsidRPr="007B6B11">
              <w:t>Wartość wg maksymalnej ceny detalicznej.</w:t>
            </w:r>
          </w:p>
        </w:tc>
        <w:tc>
          <w:tcPr>
            <w:tcW w:w="840" w:type="dxa"/>
          </w:tcPr>
          <w:p w14:paraId="771CB096" w14:textId="77777777" w:rsidR="00116F0C" w:rsidRPr="007B6B11" w:rsidRDefault="00116F0C" w:rsidP="004E02BE">
            <w:pPr>
              <w:pStyle w:val="Tabelazwyky"/>
            </w:pPr>
            <w:r w:rsidRPr="007B6B11">
              <w:t>F.d</w:t>
            </w:r>
          </w:p>
        </w:tc>
        <w:tc>
          <w:tcPr>
            <w:tcW w:w="2095" w:type="dxa"/>
          </w:tcPr>
          <w:p w14:paraId="22AF6B4C" w14:textId="77777777" w:rsidR="00116F0C" w:rsidRPr="007B6B11" w:rsidRDefault="00116F0C" w:rsidP="004E02BE">
            <w:pPr>
              <w:pStyle w:val="Tabelazwyky"/>
            </w:pPr>
            <w:r w:rsidRPr="007B6B11">
              <w:t>ZAmountC</w:t>
            </w:r>
          </w:p>
        </w:tc>
        <w:tc>
          <w:tcPr>
            <w:tcW w:w="1197" w:type="dxa"/>
          </w:tcPr>
          <w:p w14:paraId="3EB3FF60" w14:textId="77777777" w:rsidR="00116F0C" w:rsidRPr="007B6B11" w:rsidRDefault="00116F0C" w:rsidP="004E02BE">
            <w:pPr>
              <w:pStyle w:val="Tabelazwyky"/>
            </w:pPr>
            <w:r w:rsidRPr="007B6B11">
              <w:t>0..1</w:t>
            </w:r>
          </w:p>
        </w:tc>
      </w:tr>
      <w:tr w:rsidR="005D16B1" w:rsidRPr="007B6B11" w14:paraId="2C376401" w14:textId="77777777" w:rsidTr="00116F0C">
        <w:trPr>
          <w:trHeight w:val="213"/>
        </w:trPr>
        <w:tc>
          <w:tcPr>
            <w:tcW w:w="1788" w:type="dxa"/>
          </w:tcPr>
          <w:p w14:paraId="690F9E12" w14:textId="77777777" w:rsidR="005D16B1" w:rsidRPr="007B6B11" w:rsidRDefault="005D16B1" w:rsidP="004E02BE">
            <w:pPr>
              <w:pStyle w:val="Tabelazwyky"/>
            </w:pPr>
            <w:r w:rsidRPr="007B6B11">
              <w:lastRenderedPageBreak/>
              <w:t>numberOfGoods</w:t>
            </w:r>
          </w:p>
        </w:tc>
        <w:tc>
          <w:tcPr>
            <w:tcW w:w="3360" w:type="dxa"/>
          </w:tcPr>
          <w:p w14:paraId="172FFA53" w14:textId="77777777" w:rsidR="005D16B1" w:rsidRPr="007B6B11" w:rsidRDefault="00FC19DC" w:rsidP="004E02BE">
            <w:pPr>
              <w:pStyle w:val="Tabelazwyky"/>
            </w:pPr>
            <w:r w:rsidRPr="007B6B11">
              <w:t>Ilość wyrobów w tysiącach sztuk (z dokładnością do trzech miejsc po przecinku, w kg (z dokładnością do dwóch miejsc po przecinku).</w:t>
            </w:r>
          </w:p>
        </w:tc>
        <w:tc>
          <w:tcPr>
            <w:tcW w:w="840" w:type="dxa"/>
          </w:tcPr>
          <w:p w14:paraId="26A2F734" w14:textId="77777777" w:rsidR="005D16B1" w:rsidRPr="007B6B11" w:rsidRDefault="0064514A" w:rsidP="004E02BE">
            <w:pPr>
              <w:pStyle w:val="Tabelazwyky"/>
            </w:pPr>
            <w:r w:rsidRPr="007B6B11">
              <w:t>F.e</w:t>
            </w:r>
          </w:p>
        </w:tc>
        <w:tc>
          <w:tcPr>
            <w:tcW w:w="2095" w:type="dxa"/>
          </w:tcPr>
          <w:p w14:paraId="54F25071" w14:textId="77777777" w:rsidR="005D16B1" w:rsidRPr="007B6B11" w:rsidRDefault="005D16B1" w:rsidP="004E02BE">
            <w:pPr>
              <w:pStyle w:val="Tabelazwyky"/>
            </w:pPr>
            <w:r w:rsidRPr="007B6B11">
              <w:t>ZAmountE</w:t>
            </w:r>
          </w:p>
        </w:tc>
        <w:tc>
          <w:tcPr>
            <w:tcW w:w="1197" w:type="dxa"/>
          </w:tcPr>
          <w:p w14:paraId="6F04F4FC" w14:textId="77777777" w:rsidR="005D16B1" w:rsidRPr="007B6B11" w:rsidRDefault="005D16B1" w:rsidP="004E02BE">
            <w:pPr>
              <w:pStyle w:val="Tabelazwyky"/>
            </w:pPr>
            <w:r w:rsidRPr="007B6B11">
              <w:t>0..1</w:t>
            </w:r>
          </w:p>
        </w:tc>
      </w:tr>
      <w:tr w:rsidR="005D16B1" w:rsidRPr="007B6B11" w14:paraId="5B6C755A" w14:textId="77777777" w:rsidTr="00116F0C">
        <w:trPr>
          <w:trHeight w:val="213"/>
        </w:trPr>
        <w:tc>
          <w:tcPr>
            <w:tcW w:w="1788" w:type="dxa"/>
          </w:tcPr>
          <w:p w14:paraId="0584EA29" w14:textId="77777777" w:rsidR="005D16B1" w:rsidRPr="007B6B11" w:rsidRDefault="005D16B1" w:rsidP="004E02BE">
            <w:pPr>
              <w:pStyle w:val="Tabelazwyky"/>
            </w:pPr>
            <w:r w:rsidRPr="007B6B11">
              <w:t>taxMin</w:t>
            </w:r>
          </w:p>
        </w:tc>
        <w:tc>
          <w:tcPr>
            <w:tcW w:w="3360" w:type="dxa"/>
          </w:tcPr>
          <w:p w14:paraId="5717CF34" w14:textId="77777777" w:rsidR="005D16B1" w:rsidRPr="007B6B11" w:rsidRDefault="00FC19DC" w:rsidP="004E02BE">
            <w:pPr>
              <w:pStyle w:val="Tabelazwyky"/>
            </w:pPr>
            <w:r w:rsidRPr="007B6B11">
              <w:t>Stawka podatkowa minimalna dla wyrobów</w:t>
            </w:r>
            <w:r w:rsidRPr="007B6B11">
              <w:tab/>
              <w:t>tytoniowych.</w:t>
            </w:r>
          </w:p>
        </w:tc>
        <w:tc>
          <w:tcPr>
            <w:tcW w:w="840" w:type="dxa"/>
          </w:tcPr>
          <w:p w14:paraId="4774F374" w14:textId="77777777" w:rsidR="005D16B1" w:rsidRPr="007B6B11" w:rsidRDefault="0064514A" w:rsidP="004E02BE">
            <w:pPr>
              <w:pStyle w:val="Tabelazwyky"/>
            </w:pPr>
            <w:r w:rsidRPr="007B6B11">
              <w:t>-</w:t>
            </w:r>
          </w:p>
        </w:tc>
        <w:tc>
          <w:tcPr>
            <w:tcW w:w="2095" w:type="dxa"/>
          </w:tcPr>
          <w:p w14:paraId="6CAC82C1" w14:textId="77777777" w:rsidR="005D16B1" w:rsidRPr="007B6B11" w:rsidRDefault="005D16B1" w:rsidP="004E02BE">
            <w:pPr>
              <w:pStyle w:val="Tabelazwyky"/>
            </w:pPr>
            <w:r w:rsidRPr="007B6B11">
              <w:t>decimal(</w:t>
            </w:r>
            <w:r w:rsidR="005C4C55" w:rsidRPr="007B6B11">
              <w:t>6</w:t>
            </w:r>
            <w:r w:rsidRPr="007B6B11">
              <w:t>, 2)</w:t>
            </w:r>
          </w:p>
        </w:tc>
        <w:tc>
          <w:tcPr>
            <w:tcW w:w="1197" w:type="dxa"/>
          </w:tcPr>
          <w:p w14:paraId="3121093F" w14:textId="77777777" w:rsidR="005D16B1" w:rsidRPr="007B6B11" w:rsidRDefault="00BD225C" w:rsidP="004E02BE">
            <w:pPr>
              <w:pStyle w:val="Tabelazwyky"/>
            </w:pPr>
            <w:r w:rsidRPr="007B6B11">
              <w:t>0</w:t>
            </w:r>
            <w:r w:rsidR="005D16B1" w:rsidRPr="007B6B11">
              <w:t>..1</w:t>
            </w:r>
          </w:p>
        </w:tc>
      </w:tr>
      <w:tr w:rsidR="00116F0C" w:rsidRPr="007B6B11" w14:paraId="2321EA25" w14:textId="77777777" w:rsidTr="00ED6B69">
        <w:trPr>
          <w:trHeight w:val="213"/>
        </w:trPr>
        <w:tc>
          <w:tcPr>
            <w:tcW w:w="1788" w:type="dxa"/>
          </w:tcPr>
          <w:p w14:paraId="39834711" w14:textId="2D908A70" w:rsidR="00116F0C" w:rsidRPr="007B6B11" w:rsidRDefault="00116F0C" w:rsidP="004E02BE">
            <w:pPr>
              <w:pStyle w:val="Tabelazwyky"/>
            </w:pPr>
            <w:r w:rsidRPr="007B6B11">
              <w:t>tax</w:t>
            </w:r>
            <w:r w:rsidR="006D0750" w:rsidRPr="007B6B11">
              <w:t>Min</w:t>
            </w:r>
            <w:r w:rsidRPr="007B6B11">
              <w:t>FromIsztar</w:t>
            </w:r>
          </w:p>
        </w:tc>
        <w:tc>
          <w:tcPr>
            <w:tcW w:w="3360" w:type="dxa"/>
          </w:tcPr>
          <w:p w14:paraId="7C4A1956" w14:textId="12186E4E" w:rsidR="00116F0C" w:rsidRPr="007B6B11" w:rsidRDefault="00116F0C" w:rsidP="004E02BE">
            <w:pPr>
              <w:pStyle w:val="Tabelazwyky"/>
            </w:pPr>
            <w:r w:rsidRPr="007B6B11">
              <w:t xml:space="preserve">Czy stawka </w:t>
            </w:r>
            <w:r w:rsidR="006D0750" w:rsidRPr="007B6B11">
              <w:t>podatkowa minimalna dla wyrobów</w:t>
            </w:r>
            <w:r w:rsidR="006D0750" w:rsidRPr="007B6B11">
              <w:tab/>
              <w:t xml:space="preserve">tytoniowych </w:t>
            </w:r>
            <w:r w:rsidRPr="007B6B11">
              <w:t>w polu taxRate jest pobrana z Systemu ISZTAR.</w:t>
            </w:r>
          </w:p>
        </w:tc>
        <w:tc>
          <w:tcPr>
            <w:tcW w:w="840" w:type="dxa"/>
          </w:tcPr>
          <w:p w14:paraId="41BAE0FE" w14:textId="77777777" w:rsidR="00116F0C" w:rsidRPr="007B6B11" w:rsidRDefault="00116F0C" w:rsidP="004E02BE">
            <w:pPr>
              <w:pStyle w:val="Tabelazwyky"/>
            </w:pPr>
            <w:r w:rsidRPr="007B6B11">
              <w:t>-</w:t>
            </w:r>
          </w:p>
        </w:tc>
        <w:tc>
          <w:tcPr>
            <w:tcW w:w="2095" w:type="dxa"/>
          </w:tcPr>
          <w:p w14:paraId="395647B7" w14:textId="77777777" w:rsidR="00116F0C" w:rsidRPr="007B6B11" w:rsidRDefault="00116F0C" w:rsidP="004E02BE">
            <w:pPr>
              <w:pStyle w:val="Tabelazwyky"/>
            </w:pPr>
            <w:r w:rsidRPr="007B6B11">
              <w:t>boolean</w:t>
            </w:r>
          </w:p>
        </w:tc>
        <w:tc>
          <w:tcPr>
            <w:tcW w:w="1197" w:type="dxa"/>
          </w:tcPr>
          <w:p w14:paraId="3E0A1059" w14:textId="77777777" w:rsidR="00116F0C" w:rsidRPr="007B6B11" w:rsidRDefault="00116F0C" w:rsidP="004E02BE">
            <w:pPr>
              <w:pStyle w:val="Tabelazwyky"/>
            </w:pPr>
            <w:r w:rsidRPr="007B6B11">
              <w:t>0..1</w:t>
            </w:r>
          </w:p>
        </w:tc>
      </w:tr>
      <w:tr w:rsidR="005D16B1" w:rsidRPr="007B6B11" w14:paraId="7A538764" w14:textId="77777777" w:rsidTr="00116F0C">
        <w:trPr>
          <w:trHeight w:val="213"/>
        </w:trPr>
        <w:tc>
          <w:tcPr>
            <w:tcW w:w="1788" w:type="dxa"/>
          </w:tcPr>
          <w:p w14:paraId="6ADED1C3" w14:textId="77777777" w:rsidR="005D16B1" w:rsidRPr="007B6B11" w:rsidRDefault="005D16B1" w:rsidP="004E02BE">
            <w:pPr>
              <w:pStyle w:val="Tabelazwyky"/>
            </w:pPr>
            <w:r w:rsidRPr="007B6B11">
              <w:t>taxRatePercentage</w:t>
            </w:r>
          </w:p>
        </w:tc>
        <w:tc>
          <w:tcPr>
            <w:tcW w:w="3360" w:type="dxa"/>
          </w:tcPr>
          <w:p w14:paraId="01221E67" w14:textId="12ABAF64" w:rsidR="005D16B1" w:rsidRPr="007B6B11" w:rsidRDefault="000E7EDF" w:rsidP="004E02BE">
            <w:pPr>
              <w:pStyle w:val="Tabelazwyky"/>
            </w:pPr>
            <w:r w:rsidRPr="007B6B11">
              <w:t xml:space="preserve">Stawka podatku </w:t>
            </w:r>
            <w:r w:rsidR="006D0750" w:rsidRPr="007B6B11">
              <w:t xml:space="preserve">procentowa </w:t>
            </w:r>
            <w:r w:rsidRPr="007B6B11">
              <w:t>wyrażona ułamkiem dziesiętnym z dokładnością do 4 miejsc po przecinku</w:t>
            </w:r>
          </w:p>
        </w:tc>
        <w:tc>
          <w:tcPr>
            <w:tcW w:w="840" w:type="dxa"/>
          </w:tcPr>
          <w:p w14:paraId="14F512F0" w14:textId="77777777" w:rsidR="005D16B1" w:rsidRPr="007B6B11" w:rsidRDefault="009977D2" w:rsidP="004E02BE">
            <w:pPr>
              <w:pStyle w:val="Tabelazwyky"/>
            </w:pPr>
            <w:r w:rsidRPr="007B6B11">
              <w:t>F.f.a</w:t>
            </w:r>
          </w:p>
        </w:tc>
        <w:tc>
          <w:tcPr>
            <w:tcW w:w="2095" w:type="dxa"/>
          </w:tcPr>
          <w:p w14:paraId="18E4398A" w14:textId="77777777" w:rsidR="005D16B1" w:rsidRPr="007B6B11" w:rsidRDefault="005D16B1" w:rsidP="004E02BE">
            <w:pPr>
              <w:pStyle w:val="Tabelazwyky"/>
            </w:pPr>
            <w:r w:rsidRPr="007B6B11">
              <w:t>Z</w:t>
            </w:r>
            <w:r w:rsidR="008E6853" w:rsidRPr="007B6B11">
              <w:t>Percentage</w:t>
            </w:r>
          </w:p>
        </w:tc>
        <w:tc>
          <w:tcPr>
            <w:tcW w:w="1197" w:type="dxa"/>
          </w:tcPr>
          <w:p w14:paraId="06801287" w14:textId="77777777" w:rsidR="005D16B1" w:rsidRPr="007B6B11" w:rsidRDefault="005D16B1" w:rsidP="004E02BE">
            <w:pPr>
              <w:pStyle w:val="Tabelazwyky"/>
            </w:pPr>
            <w:r w:rsidRPr="007B6B11">
              <w:t>0..1</w:t>
            </w:r>
          </w:p>
        </w:tc>
      </w:tr>
      <w:tr w:rsidR="0015424C" w:rsidRPr="007B6B11" w14:paraId="05D36F27" w14:textId="77777777" w:rsidTr="00116F0C">
        <w:trPr>
          <w:trHeight w:val="213"/>
        </w:trPr>
        <w:tc>
          <w:tcPr>
            <w:tcW w:w="1788" w:type="dxa"/>
          </w:tcPr>
          <w:p w14:paraId="717DEE50" w14:textId="77777777" w:rsidR="0015424C" w:rsidRPr="007B6B11" w:rsidRDefault="0015424C" w:rsidP="004E02BE">
            <w:pPr>
              <w:pStyle w:val="Tabelazwyky"/>
            </w:pPr>
            <w:r w:rsidRPr="007B6B11">
              <w:t>taxRatePercentageFromIsztar</w:t>
            </w:r>
          </w:p>
        </w:tc>
        <w:tc>
          <w:tcPr>
            <w:tcW w:w="3360" w:type="dxa"/>
          </w:tcPr>
          <w:p w14:paraId="072C79B6" w14:textId="77777777" w:rsidR="0015424C" w:rsidRPr="007B6B11" w:rsidRDefault="0015424C" w:rsidP="004E02BE">
            <w:pPr>
              <w:pStyle w:val="Tabelazwyky"/>
            </w:pPr>
            <w:r w:rsidRPr="007B6B11">
              <w:t>Czy stawka podatku akcyzowego w polu taxRatePercentage jest pobrana z Systemu ISZTAR.</w:t>
            </w:r>
          </w:p>
        </w:tc>
        <w:tc>
          <w:tcPr>
            <w:tcW w:w="840" w:type="dxa"/>
          </w:tcPr>
          <w:p w14:paraId="5045FE54" w14:textId="77777777" w:rsidR="0015424C" w:rsidRPr="007B6B11" w:rsidRDefault="0015424C" w:rsidP="004E02BE">
            <w:pPr>
              <w:pStyle w:val="Tabelazwyky"/>
            </w:pPr>
            <w:r w:rsidRPr="007B6B11">
              <w:t>-</w:t>
            </w:r>
          </w:p>
        </w:tc>
        <w:tc>
          <w:tcPr>
            <w:tcW w:w="2095" w:type="dxa"/>
          </w:tcPr>
          <w:p w14:paraId="283AB3BC" w14:textId="77777777" w:rsidR="0015424C" w:rsidRPr="007B6B11" w:rsidRDefault="0015424C" w:rsidP="004E02BE">
            <w:pPr>
              <w:pStyle w:val="Tabelazwyky"/>
            </w:pPr>
            <w:r w:rsidRPr="007B6B11">
              <w:t>boolean</w:t>
            </w:r>
          </w:p>
        </w:tc>
        <w:tc>
          <w:tcPr>
            <w:tcW w:w="1197" w:type="dxa"/>
          </w:tcPr>
          <w:p w14:paraId="6F0DF741" w14:textId="77777777" w:rsidR="0015424C" w:rsidRPr="007B6B11" w:rsidRDefault="0015424C" w:rsidP="004E02BE">
            <w:pPr>
              <w:pStyle w:val="Tabelazwyky"/>
            </w:pPr>
            <w:r w:rsidRPr="007B6B11">
              <w:t>0..1</w:t>
            </w:r>
          </w:p>
        </w:tc>
      </w:tr>
      <w:tr w:rsidR="0015424C" w:rsidRPr="007B6B11" w14:paraId="1B54F2C8" w14:textId="77777777" w:rsidTr="00116F0C">
        <w:trPr>
          <w:trHeight w:val="213"/>
        </w:trPr>
        <w:tc>
          <w:tcPr>
            <w:tcW w:w="1788" w:type="dxa"/>
          </w:tcPr>
          <w:p w14:paraId="1B5BEC6F" w14:textId="77777777" w:rsidR="0015424C" w:rsidRPr="007B6B11" w:rsidRDefault="0015424C" w:rsidP="004E02BE">
            <w:pPr>
              <w:pStyle w:val="Tabelazwyky"/>
            </w:pPr>
            <w:r w:rsidRPr="007B6B11">
              <w:t>taxRate</w:t>
            </w:r>
          </w:p>
        </w:tc>
        <w:tc>
          <w:tcPr>
            <w:tcW w:w="3360" w:type="dxa"/>
          </w:tcPr>
          <w:p w14:paraId="308A19D2" w14:textId="77777777" w:rsidR="0015424C" w:rsidRPr="007B6B11" w:rsidRDefault="00FC19DC" w:rsidP="004E02BE">
            <w:pPr>
              <w:pStyle w:val="Tabelazwyky"/>
            </w:pPr>
            <w:r w:rsidRPr="007B6B11">
              <w:t>Stawka podatku. Stawka wyrażona kwotowa.</w:t>
            </w:r>
          </w:p>
        </w:tc>
        <w:tc>
          <w:tcPr>
            <w:tcW w:w="840" w:type="dxa"/>
          </w:tcPr>
          <w:p w14:paraId="3D0D494F" w14:textId="77777777" w:rsidR="0015424C" w:rsidRPr="007B6B11" w:rsidRDefault="0015424C" w:rsidP="004E02BE">
            <w:pPr>
              <w:pStyle w:val="Tabelazwyky"/>
            </w:pPr>
            <w:r w:rsidRPr="007B6B11">
              <w:t>F.f.b</w:t>
            </w:r>
          </w:p>
        </w:tc>
        <w:tc>
          <w:tcPr>
            <w:tcW w:w="2095" w:type="dxa"/>
          </w:tcPr>
          <w:p w14:paraId="41C22222" w14:textId="77777777" w:rsidR="0015424C" w:rsidRPr="007B6B11" w:rsidRDefault="0015424C" w:rsidP="004E02BE">
            <w:pPr>
              <w:pStyle w:val="Tabelazwyky"/>
            </w:pPr>
            <w:r w:rsidRPr="007B6B11">
              <w:t>ZAmountC</w:t>
            </w:r>
          </w:p>
          <w:p w14:paraId="4FA4424D" w14:textId="77777777" w:rsidR="0015424C" w:rsidRPr="007B6B11" w:rsidRDefault="0015424C" w:rsidP="004E02BE">
            <w:pPr>
              <w:pStyle w:val="Tabelazwyky"/>
            </w:pPr>
          </w:p>
        </w:tc>
        <w:tc>
          <w:tcPr>
            <w:tcW w:w="1197" w:type="dxa"/>
          </w:tcPr>
          <w:p w14:paraId="6B90568B" w14:textId="77777777" w:rsidR="0015424C" w:rsidRPr="007B6B11" w:rsidRDefault="0015424C" w:rsidP="004E02BE">
            <w:pPr>
              <w:pStyle w:val="Tabelazwyky"/>
            </w:pPr>
            <w:r w:rsidRPr="007B6B11">
              <w:t>0..1</w:t>
            </w:r>
          </w:p>
        </w:tc>
      </w:tr>
      <w:tr w:rsidR="00A4390D" w:rsidRPr="007B6B11" w14:paraId="4930CCD5" w14:textId="77777777" w:rsidTr="00116F0C">
        <w:trPr>
          <w:trHeight w:val="213"/>
        </w:trPr>
        <w:tc>
          <w:tcPr>
            <w:tcW w:w="1788" w:type="dxa"/>
          </w:tcPr>
          <w:p w14:paraId="24F2A5DE" w14:textId="77777777" w:rsidR="00A4390D" w:rsidRPr="007B6B11" w:rsidRDefault="00A4390D" w:rsidP="004E02BE">
            <w:pPr>
              <w:pStyle w:val="Tabelazwyky"/>
            </w:pPr>
            <w:r w:rsidRPr="007B6B11">
              <w:t>taxRateFromIsztar</w:t>
            </w:r>
          </w:p>
        </w:tc>
        <w:tc>
          <w:tcPr>
            <w:tcW w:w="3360" w:type="dxa"/>
          </w:tcPr>
          <w:p w14:paraId="0BD20CDE" w14:textId="77777777" w:rsidR="00A4390D" w:rsidRPr="007B6B11" w:rsidRDefault="00A4390D" w:rsidP="004E02BE">
            <w:pPr>
              <w:pStyle w:val="Tabelazwyky"/>
            </w:pPr>
            <w:r w:rsidRPr="007B6B11">
              <w:t>Czy stawka podatku akcyzowego w polu taxRate jest pobrana z Systemu ISZTAR.</w:t>
            </w:r>
          </w:p>
        </w:tc>
        <w:tc>
          <w:tcPr>
            <w:tcW w:w="840" w:type="dxa"/>
          </w:tcPr>
          <w:p w14:paraId="1444649D" w14:textId="77777777" w:rsidR="00A4390D" w:rsidRPr="007B6B11" w:rsidRDefault="00A4390D" w:rsidP="004E02BE">
            <w:pPr>
              <w:pStyle w:val="Tabelazwyky"/>
            </w:pPr>
            <w:r w:rsidRPr="007B6B11">
              <w:t>-</w:t>
            </w:r>
          </w:p>
        </w:tc>
        <w:tc>
          <w:tcPr>
            <w:tcW w:w="2095" w:type="dxa"/>
          </w:tcPr>
          <w:p w14:paraId="1ED484D9" w14:textId="77777777" w:rsidR="00A4390D" w:rsidRPr="007B6B11" w:rsidRDefault="00A4390D" w:rsidP="004E02BE">
            <w:pPr>
              <w:pStyle w:val="Tabelazwyky"/>
            </w:pPr>
            <w:r w:rsidRPr="007B6B11">
              <w:t>boolean</w:t>
            </w:r>
          </w:p>
        </w:tc>
        <w:tc>
          <w:tcPr>
            <w:tcW w:w="1197" w:type="dxa"/>
          </w:tcPr>
          <w:p w14:paraId="59F939F2" w14:textId="77777777" w:rsidR="00A4390D" w:rsidRPr="007B6B11" w:rsidRDefault="00A4390D" w:rsidP="004E02BE">
            <w:pPr>
              <w:pStyle w:val="Tabelazwyky"/>
            </w:pPr>
            <w:r w:rsidRPr="007B6B11">
              <w:t>0..1</w:t>
            </w:r>
          </w:p>
        </w:tc>
      </w:tr>
      <w:tr w:rsidR="00A4390D" w:rsidRPr="007B6B11" w14:paraId="18E6580E" w14:textId="77777777" w:rsidTr="00116F0C">
        <w:trPr>
          <w:trHeight w:val="213"/>
        </w:trPr>
        <w:tc>
          <w:tcPr>
            <w:tcW w:w="1788" w:type="dxa"/>
          </w:tcPr>
          <w:p w14:paraId="702EF200" w14:textId="77777777" w:rsidR="00A4390D" w:rsidRPr="007B6B11" w:rsidRDefault="00A4390D" w:rsidP="004E02BE">
            <w:pPr>
              <w:pStyle w:val="Tabelazwyky"/>
            </w:pPr>
            <w:r w:rsidRPr="007B6B11">
              <w:t>amountOfTax</w:t>
            </w:r>
          </w:p>
        </w:tc>
        <w:tc>
          <w:tcPr>
            <w:tcW w:w="3360" w:type="dxa"/>
          </w:tcPr>
          <w:p w14:paraId="5406D60C" w14:textId="6CB62BF3" w:rsidR="00A4390D" w:rsidRPr="007B6B11" w:rsidRDefault="00FC19DC" w:rsidP="004E02BE">
            <w:pPr>
              <w:pStyle w:val="Tabelazwyky"/>
            </w:pPr>
            <w:r w:rsidRPr="007B6B11">
              <w:t xml:space="preserve">Łączna </w:t>
            </w:r>
            <w:r w:rsidR="006D0750" w:rsidRPr="007B6B11">
              <w:t>podatek akcyzowy</w:t>
            </w:r>
            <w:r w:rsidRPr="007B6B11">
              <w:t xml:space="preserve"> w zł.</w:t>
            </w:r>
          </w:p>
        </w:tc>
        <w:tc>
          <w:tcPr>
            <w:tcW w:w="840" w:type="dxa"/>
          </w:tcPr>
          <w:p w14:paraId="254E6181" w14:textId="77777777" w:rsidR="00A4390D" w:rsidRPr="007B6B11" w:rsidRDefault="00A4390D" w:rsidP="004E02BE">
            <w:pPr>
              <w:pStyle w:val="Tabelazwyky"/>
            </w:pPr>
            <w:r w:rsidRPr="007B6B11">
              <w:t>F.g</w:t>
            </w:r>
          </w:p>
        </w:tc>
        <w:tc>
          <w:tcPr>
            <w:tcW w:w="2095" w:type="dxa"/>
          </w:tcPr>
          <w:p w14:paraId="4AFF4EDB" w14:textId="3AA4BE56" w:rsidR="00A4390D" w:rsidRPr="007B6B11" w:rsidRDefault="00A4390D" w:rsidP="004E02BE">
            <w:pPr>
              <w:pStyle w:val="Tabelazwyky"/>
            </w:pPr>
            <w:r w:rsidRPr="007B6B11">
              <w:t>ZAmount</w:t>
            </w:r>
            <w:r w:rsidR="006D0750" w:rsidRPr="007B6B11">
              <w:t>P</w:t>
            </w:r>
          </w:p>
          <w:p w14:paraId="3F80FBDA" w14:textId="77558E3A" w:rsidR="00A4390D" w:rsidRPr="007B6B11" w:rsidRDefault="00147848" w:rsidP="004E02BE">
            <w:pPr>
              <w:pStyle w:val="Tabelazwyky"/>
            </w:pPr>
            <w:r w:rsidRPr="007B6B11">
              <w:t xml:space="preserve">Patrz reguła </w:t>
            </w:r>
            <w:r w:rsidR="00564D46" w:rsidRPr="007B6B11">
              <w:t>R18</w:t>
            </w:r>
          </w:p>
        </w:tc>
        <w:tc>
          <w:tcPr>
            <w:tcW w:w="1197" w:type="dxa"/>
          </w:tcPr>
          <w:p w14:paraId="524AC14C" w14:textId="77777777" w:rsidR="00A4390D" w:rsidRPr="007B6B11" w:rsidRDefault="00FC19DC" w:rsidP="004E02BE">
            <w:pPr>
              <w:pStyle w:val="Tabelazwyky"/>
            </w:pPr>
            <w:r w:rsidRPr="007B6B11">
              <w:t>1</w:t>
            </w:r>
            <w:r w:rsidR="00A4390D" w:rsidRPr="007B6B11">
              <w:t>..1</w:t>
            </w:r>
          </w:p>
        </w:tc>
      </w:tr>
      <w:tr w:rsidR="006D0750" w:rsidRPr="007B6B11" w14:paraId="0403487E" w14:textId="77777777" w:rsidTr="00116F0C">
        <w:trPr>
          <w:trHeight w:val="213"/>
        </w:trPr>
        <w:tc>
          <w:tcPr>
            <w:tcW w:w="1788" w:type="dxa"/>
          </w:tcPr>
          <w:p w14:paraId="435673A2" w14:textId="6F9FDAF9" w:rsidR="006D0750" w:rsidRPr="007B6B11" w:rsidRDefault="006D0750" w:rsidP="004E02BE">
            <w:pPr>
              <w:pStyle w:val="Tabelazwyky"/>
            </w:pPr>
            <w:r w:rsidRPr="007B6B11">
              <w:t>exemptionFromExciseDuty</w:t>
            </w:r>
          </w:p>
        </w:tc>
        <w:tc>
          <w:tcPr>
            <w:tcW w:w="3360" w:type="dxa"/>
          </w:tcPr>
          <w:p w14:paraId="669EF866" w14:textId="75D647B1" w:rsidR="006D0750" w:rsidRPr="007B6B11" w:rsidRDefault="006D0750" w:rsidP="004E02BE">
            <w:pPr>
              <w:pStyle w:val="Tabelazwyky"/>
            </w:pPr>
            <w:r w:rsidRPr="007B6B11">
              <w:t>Zwolnienie od podatku akcyzowego.</w:t>
            </w:r>
          </w:p>
        </w:tc>
        <w:tc>
          <w:tcPr>
            <w:tcW w:w="840" w:type="dxa"/>
          </w:tcPr>
          <w:p w14:paraId="7BAC4621" w14:textId="0E6A7F09" w:rsidR="006D0750" w:rsidRPr="007B6B11" w:rsidRDefault="006D0750" w:rsidP="004E02BE">
            <w:pPr>
              <w:pStyle w:val="Tabelazwyky"/>
            </w:pPr>
            <w:r w:rsidRPr="007B6B11">
              <w:t>F.h</w:t>
            </w:r>
          </w:p>
        </w:tc>
        <w:tc>
          <w:tcPr>
            <w:tcW w:w="2095" w:type="dxa"/>
          </w:tcPr>
          <w:p w14:paraId="1B0B6178" w14:textId="382FFB44" w:rsidR="006D0750" w:rsidRPr="007B6B11" w:rsidRDefault="006D0750" w:rsidP="004E02BE">
            <w:pPr>
              <w:pStyle w:val="Tabelazwyky"/>
            </w:pPr>
            <w:r w:rsidRPr="007B6B11">
              <w:t>boolean</w:t>
            </w:r>
          </w:p>
        </w:tc>
        <w:tc>
          <w:tcPr>
            <w:tcW w:w="1197" w:type="dxa"/>
          </w:tcPr>
          <w:p w14:paraId="1EA6E747" w14:textId="61D1F7D8" w:rsidR="006D0750" w:rsidRPr="007B6B11" w:rsidRDefault="006D0750" w:rsidP="004E02BE">
            <w:pPr>
              <w:pStyle w:val="Tabelazwyky"/>
            </w:pPr>
            <w:r w:rsidRPr="007B6B11">
              <w:t>1..1</w:t>
            </w:r>
          </w:p>
        </w:tc>
      </w:tr>
    </w:tbl>
    <w:p w14:paraId="45751C81" w14:textId="77777777" w:rsidR="00637A1C" w:rsidRDefault="00637A1C">
      <w:pPr>
        <w:spacing w:before="0" w:after="0" w:line="240" w:lineRule="auto"/>
        <w:rPr>
          <w:bCs/>
          <w:sz w:val="22"/>
          <w:szCs w:val="20"/>
        </w:rPr>
      </w:pPr>
      <w:bookmarkStart w:id="385" w:name="_Toc97503908"/>
      <w:r>
        <w:br w:type="page"/>
      </w:r>
    </w:p>
    <w:p w14:paraId="61FFEF68" w14:textId="74DF9778" w:rsidR="006E7D91" w:rsidRPr="007B6B11" w:rsidRDefault="006E7D91" w:rsidP="004E02BE">
      <w:pPr>
        <w:pStyle w:val="Z2PodpisRysunkuTabeli"/>
      </w:pPr>
      <w:bookmarkStart w:id="386" w:name="_Toc183172160"/>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54</w:t>
      </w:r>
      <w:r w:rsidR="00E354C5">
        <w:fldChar w:fldCharType="end"/>
      </w:r>
      <w:r w:rsidRPr="007B6B11">
        <w:t>. Struktura &lt;ItemType&gt;, Obliczenie wysokości podatku akcyzowego od poszczególnych wyrobów (składowe pozycji) załącznika AKC-4F.</w:t>
      </w:r>
      <w:bookmarkEnd w:id="385"/>
      <w:bookmarkEnd w:id="386"/>
    </w:p>
    <w:p w14:paraId="2543C036" w14:textId="62B12DD4" w:rsidR="00012162" w:rsidRPr="007B6B11" w:rsidRDefault="00012162" w:rsidP="004E02BE">
      <w:r w:rsidRPr="007B6B11">
        <w:rPr>
          <w:noProof/>
        </w:rPr>
        <w:drawing>
          <wp:inline distT="0" distB="0" distL="0" distR="0" wp14:anchorId="68715D31" wp14:editId="1ED2CDF6">
            <wp:extent cx="4381500" cy="3136900"/>
            <wp:effectExtent l="19050" t="19050" r="19050" b="25400"/>
            <wp:docPr id="95" name="Obraz 95" descr="Rysunek przedstawia strukturę  &lt;ItemType&gt;, Obliczenie wysokości podatku akcyzowego od poszczególnych wyrobów (składow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Obraz 95" descr="Rysunek przedstawia strukturę  &lt;ItemType&gt;, Obliczenie wysokości podatku akcyzowego od poszczególnych wyrobów (składowe pozycji) załącznika AKC-4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81500" cy="3136900"/>
                    </a:xfrm>
                    <a:prstGeom prst="rect">
                      <a:avLst/>
                    </a:prstGeom>
                    <a:noFill/>
                    <a:ln>
                      <a:solidFill>
                        <a:schemeClr val="tx1"/>
                      </a:solidFill>
                    </a:ln>
                  </pic:spPr>
                </pic:pic>
              </a:graphicData>
            </a:graphic>
          </wp:inline>
        </w:drawing>
      </w:r>
    </w:p>
    <w:p w14:paraId="5EB68968" w14:textId="491303D5" w:rsidR="00012162" w:rsidRPr="007B6B11" w:rsidRDefault="00012162" w:rsidP="004E02BE">
      <w:pPr>
        <w:pStyle w:val="Z2PodpisRysunkuTabeli"/>
      </w:pPr>
      <w:bookmarkStart w:id="387" w:name="_Toc183172041"/>
      <w:r w:rsidRPr="007B6B11">
        <w:t xml:space="preserve">Tabela </w:t>
      </w:r>
      <w:r w:rsidR="00E354C5">
        <w:fldChar w:fldCharType="begin"/>
      </w:r>
      <w:r w:rsidR="00E354C5">
        <w:instrText xml:space="preserve"> SEQ Tabela \* ARABIC </w:instrText>
      </w:r>
      <w:r w:rsidR="00E354C5">
        <w:fldChar w:fldCharType="separate"/>
      </w:r>
      <w:r w:rsidR="006D48AD">
        <w:rPr>
          <w:noProof/>
        </w:rPr>
        <w:t>73</w:t>
      </w:r>
      <w:r w:rsidR="00E354C5">
        <w:fldChar w:fldCharType="end"/>
      </w:r>
      <w:r w:rsidRPr="007B6B11">
        <w:t>. Struktura elementu &lt; DailyPaymentInformationType &gt; - Suma kwot wpłat dziennych dla załącznika AKC-4</w:t>
      </w:r>
      <w:r w:rsidR="008A12A9" w:rsidRPr="007B6B11">
        <w:t>F</w:t>
      </w:r>
      <w:bookmarkEnd w:id="38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36FB8" w:rsidRPr="007B6B11" w14:paraId="25533E1B" w14:textId="77777777" w:rsidTr="00072B25">
        <w:trPr>
          <w:trHeight w:val="213"/>
          <w:tblHeader/>
        </w:trPr>
        <w:tc>
          <w:tcPr>
            <w:tcW w:w="1788" w:type="dxa"/>
            <w:shd w:val="clear" w:color="auto" w:fill="D9D9D9" w:themeFill="background1" w:themeFillShade="D9"/>
          </w:tcPr>
          <w:p w14:paraId="123C88EB" w14:textId="77777777" w:rsidR="00536FB8" w:rsidRPr="007B6B11" w:rsidRDefault="00536FB8" w:rsidP="004E02BE">
            <w:pPr>
              <w:pStyle w:val="naglowektabeli"/>
            </w:pPr>
            <w:r w:rsidRPr="007B6B11">
              <w:t xml:space="preserve">Nazwa </w:t>
            </w:r>
          </w:p>
        </w:tc>
        <w:tc>
          <w:tcPr>
            <w:tcW w:w="3360" w:type="dxa"/>
            <w:shd w:val="clear" w:color="auto" w:fill="D9D9D9" w:themeFill="background1" w:themeFillShade="D9"/>
          </w:tcPr>
          <w:p w14:paraId="375D6BE0" w14:textId="77777777" w:rsidR="00536FB8" w:rsidRPr="007B6B11" w:rsidRDefault="00536FB8" w:rsidP="004E02BE">
            <w:pPr>
              <w:pStyle w:val="naglowektabeli"/>
            </w:pPr>
            <w:r w:rsidRPr="007B6B11">
              <w:t>Opis</w:t>
            </w:r>
          </w:p>
        </w:tc>
        <w:tc>
          <w:tcPr>
            <w:tcW w:w="840" w:type="dxa"/>
            <w:shd w:val="clear" w:color="auto" w:fill="D9D9D9" w:themeFill="background1" w:themeFillShade="D9"/>
          </w:tcPr>
          <w:p w14:paraId="16003550" w14:textId="77777777" w:rsidR="00536FB8" w:rsidRPr="007B6B11" w:rsidRDefault="00536FB8" w:rsidP="004E02BE">
            <w:pPr>
              <w:pStyle w:val="naglowektabeli"/>
            </w:pPr>
            <w:r w:rsidRPr="007B6B11">
              <w:t>Nr pola</w:t>
            </w:r>
          </w:p>
        </w:tc>
        <w:tc>
          <w:tcPr>
            <w:tcW w:w="2095" w:type="dxa"/>
            <w:shd w:val="clear" w:color="auto" w:fill="D9D9D9" w:themeFill="background1" w:themeFillShade="D9"/>
          </w:tcPr>
          <w:p w14:paraId="2109F5BD" w14:textId="77777777" w:rsidR="00536FB8" w:rsidRPr="007B6B11" w:rsidRDefault="00536FB8" w:rsidP="004E02BE">
            <w:pPr>
              <w:pStyle w:val="naglowektabeli"/>
            </w:pPr>
            <w:r w:rsidRPr="007B6B11">
              <w:t>Typ, reguły</w:t>
            </w:r>
          </w:p>
        </w:tc>
        <w:tc>
          <w:tcPr>
            <w:tcW w:w="1197" w:type="dxa"/>
            <w:shd w:val="clear" w:color="auto" w:fill="D9D9D9" w:themeFill="background1" w:themeFillShade="D9"/>
          </w:tcPr>
          <w:p w14:paraId="16250591" w14:textId="77777777" w:rsidR="00536FB8" w:rsidRPr="007B6B11" w:rsidRDefault="00536FB8" w:rsidP="004E02BE">
            <w:pPr>
              <w:pStyle w:val="naglowektabeli"/>
            </w:pPr>
            <w:r w:rsidRPr="007B6B11">
              <w:t>Liczebność</w:t>
            </w:r>
          </w:p>
        </w:tc>
      </w:tr>
      <w:tr w:rsidR="00536FB8" w:rsidRPr="007B6B11" w14:paraId="0A6D6178" w14:textId="77777777" w:rsidTr="00ED6B69">
        <w:trPr>
          <w:trHeight w:val="213"/>
        </w:trPr>
        <w:tc>
          <w:tcPr>
            <w:tcW w:w="1788" w:type="dxa"/>
          </w:tcPr>
          <w:p w14:paraId="05824EA7" w14:textId="77777777" w:rsidR="00536FB8" w:rsidRPr="007B6B11" w:rsidRDefault="00536FB8" w:rsidP="004E02BE">
            <w:pPr>
              <w:pStyle w:val="Tabelazwyky"/>
            </w:pPr>
            <w:r w:rsidRPr="007B6B11">
              <w:t>totalDueAmountOfDailyPaym</w:t>
            </w:r>
          </w:p>
        </w:tc>
        <w:tc>
          <w:tcPr>
            <w:tcW w:w="3360" w:type="dxa"/>
          </w:tcPr>
          <w:p w14:paraId="73102306" w14:textId="77777777" w:rsidR="00536FB8" w:rsidRPr="007B6B11" w:rsidRDefault="00536FB8" w:rsidP="004E02BE">
            <w:pPr>
              <w:pStyle w:val="Tabelazwyky"/>
            </w:pPr>
            <w:r w:rsidRPr="007B6B11">
              <w:t>Razem kwota należnych wpłat dziennych.</w:t>
            </w:r>
          </w:p>
          <w:p w14:paraId="4D1C8C86" w14:textId="77777777" w:rsidR="00536FB8" w:rsidRPr="007B6B11" w:rsidRDefault="00536FB8" w:rsidP="004E02BE">
            <w:pPr>
              <w:pStyle w:val="Tabelazwyky"/>
            </w:pPr>
            <w:r w:rsidRPr="007B6B11">
              <w:t>(suma kwot z kolumny E.c).</w:t>
            </w:r>
          </w:p>
        </w:tc>
        <w:tc>
          <w:tcPr>
            <w:tcW w:w="840" w:type="dxa"/>
          </w:tcPr>
          <w:p w14:paraId="5B47C785" w14:textId="77777777" w:rsidR="00536FB8" w:rsidRPr="007B6B11" w:rsidRDefault="00536FB8" w:rsidP="004E02BE">
            <w:pPr>
              <w:pStyle w:val="Tabelazwyky"/>
            </w:pPr>
            <w:r w:rsidRPr="007B6B11">
              <w:t>174</w:t>
            </w:r>
          </w:p>
        </w:tc>
        <w:tc>
          <w:tcPr>
            <w:tcW w:w="2095" w:type="dxa"/>
          </w:tcPr>
          <w:p w14:paraId="6BBE2729" w14:textId="77777777" w:rsidR="00536FB8" w:rsidRPr="007B6B11" w:rsidRDefault="00536FB8" w:rsidP="004E02BE">
            <w:pPr>
              <w:pStyle w:val="Tabelazwyky"/>
            </w:pPr>
            <w:r w:rsidRPr="007B6B11">
              <w:t>ZAmountP</w:t>
            </w:r>
          </w:p>
          <w:p w14:paraId="78F134AC" w14:textId="77777777" w:rsidR="00536FB8" w:rsidRPr="007B6B11" w:rsidRDefault="00536FB8" w:rsidP="004E02BE">
            <w:pPr>
              <w:pStyle w:val="Tabelazwyky"/>
            </w:pPr>
            <w:r w:rsidRPr="007B6B11">
              <w:t>Patrz reguła R19</w:t>
            </w:r>
            <w:r w:rsidRPr="007B6B11">
              <w:tab/>
            </w:r>
          </w:p>
        </w:tc>
        <w:tc>
          <w:tcPr>
            <w:tcW w:w="1197" w:type="dxa"/>
          </w:tcPr>
          <w:p w14:paraId="587E9029" w14:textId="77777777" w:rsidR="00536FB8" w:rsidRPr="007B6B11" w:rsidRDefault="00536FB8" w:rsidP="004E02BE">
            <w:pPr>
              <w:pStyle w:val="Tabelazwyky"/>
            </w:pPr>
            <w:r w:rsidRPr="007B6B11">
              <w:t>1..1</w:t>
            </w:r>
          </w:p>
        </w:tc>
      </w:tr>
      <w:tr w:rsidR="00536FB8" w:rsidRPr="007B6B11" w14:paraId="254C521E" w14:textId="77777777" w:rsidTr="00ED6B69">
        <w:trPr>
          <w:trHeight w:val="213"/>
        </w:trPr>
        <w:tc>
          <w:tcPr>
            <w:tcW w:w="1788" w:type="dxa"/>
          </w:tcPr>
          <w:p w14:paraId="2140F3A4" w14:textId="77777777" w:rsidR="00536FB8" w:rsidRPr="007B6B11" w:rsidRDefault="00536FB8" w:rsidP="004E02BE">
            <w:pPr>
              <w:pStyle w:val="Tabelazwyky"/>
            </w:pPr>
            <w:r w:rsidRPr="007B6B11">
              <w:t>totalAmountOfExcessDailyPaymPrevDecl</w:t>
            </w:r>
          </w:p>
        </w:tc>
        <w:tc>
          <w:tcPr>
            <w:tcW w:w="3360" w:type="dxa"/>
          </w:tcPr>
          <w:p w14:paraId="53CF9326" w14:textId="77777777" w:rsidR="00536FB8" w:rsidRPr="007B6B11" w:rsidRDefault="00536FB8" w:rsidP="004E02BE">
            <w:pPr>
              <w:pStyle w:val="Tabelazwyky"/>
            </w:pPr>
            <w:r w:rsidRPr="007B6B11">
              <w:t>Razem kwota nadwyżki wpłat z poprzedniej deklaracji zaliczona na poczet wpłat dziennych.</w:t>
            </w:r>
          </w:p>
          <w:p w14:paraId="5D4CF7F6" w14:textId="77777777" w:rsidR="00536FB8" w:rsidRPr="007B6B11" w:rsidRDefault="00536FB8" w:rsidP="004E02BE">
            <w:pPr>
              <w:pStyle w:val="Tabelazwyky"/>
            </w:pPr>
            <w:r w:rsidRPr="007B6B11">
              <w:t>(Suma kwot z kolumny E.e).</w:t>
            </w:r>
          </w:p>
        </w:tc>
        <w:tc>
          <w:tcPr>
            <w:tcW w:w="840" w:type="dxa"/>
          </w:tcPr>
          <w:p w14:paraId="6CD18C6E" w14:textId="77777777" w:rsidR="00536FB8" w:rsidRPr="007B6B11" w:rsidRDefault="00536FB8" w:rsidP="004E02BE">
            <w:pPr>
              <w:pStyle w:val="Tabelazwyky"/>
            </w:pPr>
            <w:r w:rsidRPr="007B6B11">
              <w:t>175</w:t>
            </w:r>
          </w:p>
        </w:tc>
        <w:tc>
          <w:tcPr>
            <w:tcW w:w="2095" w:type="dxa"/>
          </w:tcPr>
          <w:p w14:paraId="55AC468B" w14:textId="77777777" w:rsidR="004E02BE" w:rsidRDefault="004E02BE" w:rsidP="004E02BE">
            <w:pPr>
              <w:pStyle w:val="Tabelazwyky"/>
            </w:pPr>
            <w:r>
              <w:t>ZAmountP</w:t>
            </w:r>
          </w:p>
          <w:p w14:paraId="6A681F38" w14:textId="4D1B2BFF" w:rsidR="00536FB8" w:rsidRPr="007B6B11" w:rsidRDefault="004E02BE" w:rsidP="004E02BE">
            <w:pPr>
              <w:pStyle w:val="Tabelazwyky"/>
            </w:pPr>
            <w:r>
              <w:t>Patrz reguła R</w:t>
            </w:r>
          </w:p>
        </w:tc>
        <w:tc>
          <w:tcPr>
            <w:tcW w:w="1197" w:type="dxa"/>
          </w:tcPr>
          <w:p w14:paraId="3782859B" w14:textId="77777777" w:rsidR="00536FB8" w:rsidRPr="007B6B11" w:rsidRDefault="00536FB8" w:rsidP="004E02BE">
            <w:pPr>
              <w:pStyle w:val="Tabelazwyky"/>
            </w:pPr>
            <w:r w:rsidRPr="007B6B11">
              <w:t>1..1</w:t>
            </w:r>
          </w:p>
        </w:tc>
      </w:tr>
      <w:tr w:rsidR="00536FB8" w:rsidRPr="007B6B11" w14:paraId="529C27A1" w14:textId="77777777" w:rsidTr="00ED6B69">
        <w:trPr>
          <w:trHeight w:val="213"/>
        </w:trPr>
        <w:tc>
          <w:tcPr>
            <w:tcW w:w="1788" w:type="dxa"/>
          </w:tcPr>
          <w:p w14:paraId="7BF71552" w14:textId="77777777" w:rsidR="00536FB8" w:rsidRPr="007B6B11" w:rsidRDefault="00536FB8" w:rsidP="004E02BE">
            <w:pPr>
              <w:pStyle w:val="Tabelazwyky"/>
            </w:pPr>
            <w:r w:rsidRPr="007B6B11">
              <w:t>totalAmountOfDailyPaym</w:t>
            </w:r>
          </w:p>
        </w:tc>
        <w:tc>
          <w:tcPr>
            <w:tcW w:w="3360" w:type="dxa"/>
          </w:tcPr>
          <w:p w14:paraId="50F9F57B" w14:textId="77777777" w:rsidR="00536FB8" w:rsidRPr="007B6B11" w:rsidRDefault="00536FB8" w:rsidP="004E02BE">
            <w:pPr>
              <w:pStyle w:val="Tabelazwyky"/>
            </w:pPr>
            <w:r w:rsidRPr="007B6B11">
              <w:t>Razem kwota dokonanych wpłat dziennych.</w:t>
            </w:r>
          </w:p>
          <w:p w14:paraId="204B51EB" w14:textId="77777777" w:rsidR="00536FB8" w:rsidRPr="007B6B11" w:rsidRDefault="00536FB8" w:rsidP="004E02BE">
            <w:pPr>
              <w:pStyle w:val="Tabelazwyky"/>
            </w:pPr>
            <w:r w:rsidRPr="007B6B11">
              <w:t>(Suma kwot z kolumny E.f).</w:t>
            </w:r>
          </w:p>
        </w:tc>
        <w:tc>
          <w:tcPr>
            <w:tcW w:w="840" w:type="dxa"/>
          </w:tcPr>
          <w:p w14:paraId="04925CDF" w14:textId="77777777" w:rsidR="00536FB8" w:rsidRPr="007B6B11" w:rsidRDefault="00536FB8" w:rsidP="004E02BE">
            <w:pPr>
              <w:pStyle w:val="Tabelazwyky"/>
            </w:pPr>
            <w:r w:rsidRPr="007B6B11">
              <w:t>176</w:t>
            </w:r>
          </w:p>
        </w:tc>
        <w:tc>
          <w:tcPr>
            <w:tcW w:w="2095" w:type="dxa"/>
          </w:tcPr>
          <w:p w14:paraId="25CBC9CD" w14:textId="77777777" w:rsidR="004E02BE" w:rsidRDefault="004E02BE" w:rsidP="004E02BE">
            <w:pPr>
              <w:pStyle w:val="Tabelazwyky"/>
            </w:pPr>
            <w:r>
              <w:t>ZAmountP</w:t>
            </w:r>
          </w:p>
          <w:p w14:paraId="327E786D" w14:textId="1609901F" w:rsidR="00536FB8" w:rsidRPr="007B6B11" w:rsidRDefault="004E02BE" w:rsidP="004E02BE">
            <w:pPr>
              <w:pStyle w:val="Tabelazwyky"/>
            </w:pPr>
            <w:r>
              <w:t>Patrz reguła R2</w:t>
            </w:r>
          </w:p>
        </w:tc>
        <w:tc>
          <w:tcPr>
            <w:tcW w:w="1197" w:type="dxa"/>
          </w:tcPr>
          <w:p w14:paraId="38DEB395" w14:textId="77777777" w:rsidR="00536FB8" w:rsidRPr="007B6B11" w:rsidRDefault="00536FB8" w:rsidP="004E02BE">
            <w:pPr>
              <w:pStyle w:val="Tabelazwyky"/>
            </w:pPr>
            <w:r w:rsidRPr="007B6B11">
              <w:t>1..1</w:t>
            </w:r>
          </w:p>
        </w:tc>
      </w:tr>
      <w:tr w:rsidR="00536FB8" w:rsidRPr="007B6B11" w14:paraId="388AF8D8" w14:textId="77777777" w:rsidTr="00ED6B69">
        <w:trPr>
          <w:trHeight w:val="213"/>
        </w:trPr>
        <w:tc>
          <w:tcPr>
            <w:tcW w:w="1788" w:type="dxa"/>
          </w:tcPr>
          <w:p w14:paraId="4BA936C9" w14:textId="77777777" w:rsidR="00536FB8" w:rsidRPr="007B6B11" w:rsidRDefault="00536FB8" w:rsidP="004E02BE">
            <w:pPr>
              <w:pStyle w:val="Tabelazwyky"/>
            </w:pPr>
            <w:r w:rsidRPr="007B6B11">
              <w:t>DailyAmount</w:t>
            </w:r>
          </w:p>
        </w:tc>
        <w:tc>
          <w:tcPr>
            <w:tcW w:w="3360" w:type="dxa"/>
          </w:tcPr>
          <w:p w14:paraId="35A79B0E" w14:textId="77777777" w:rsidR="00536FB8" w:rsidRPr="007B6B11" w:rsidRDefault="00536FB8" w:rsidP="004E02BE">
            <w:pPr>
              <w:pStyle w:val="Tabelazwyky"/>
            </w:pPr>
            <w:r w:rsidRPr="007B6B11">
              <w:t>Informacja o kwotach wpłat dziennych</w:t>
            </w:r>
          </w:p>
        </w:tc>
        <w:tc>
          <w:tcPr>
            <w:tcW w:w="840" w:type="dxa"/>
          </w:tcPr>
          <w:p w14:paraId="79F44059" w14:textId="77777777" w:rsidR="00536FB8" w:rsidRPr="007B6B11" w:rsidRDefault="00536FB8" w:rsidP="004E02BE">
            <w:pPr>
              <w:pStyle w:val="Tabelazwyky"/>
            </w:pPr>
            <w:r w:rsidRPr="007B6B11">
              <w:t>-</w:t>
            </w:r>
          </w:p>
        </w:tc>
        <w:tc>
          <w:tcPr>
            <w:tcW w:w="2095" w:type="dxa"/>
          </w:tcPr>
          <w:p w14:paraId="2A55957D" w14:textId="77777777" w:rsidR="00536FB8" w:rsidRPr="007B6B11" w:rsidRDefault="00536FB8" w:rsidP="004E02BE">
            <w:pPr>
              <w:pStyle w:val="Tabelazwyky"/>
            </w:pPr>
            <w:r w:rsidRPr="007B6B11">
              <w:t>ZDailyAmount</w:t>
            </w:r>
          </w:p>
        </w:tc>
        <w:tc>
          <w:tcPr>
            <w:tcW w:w="1197" w:type="dxa"/>
          </w:tcPr>
          <w:p w14:paraId="30549954" w14:textId="77777777" w:rsidR="00536FB8" w:rsidRPr="007B6B11" w:rsidRDefault="00536FB8" w:rsidP="004E02BE">
            <w:pPr>
              <w:pStyle w:val="Tabelazwyky"/>
            </w:pPr>
            <w:r w:rsidRPr="007B6B11">
              <w:t>0..999</w:t>
            </w:r>
          </w:p>
        </w:tc>
      </w:tr>
    </w:tbl>
    <w:p w14:paraId="1F54DB09" w14:textId="77777777" w:rsidR="00637A1C" w:rsidRDefault="00637A1C">
      <w:pPr>
        <w:spacing w:before="0" w:after="0" w:line="240" w:lineRule="auto"/>
        <w:rPr>
          <w:bCs/>
          <w:sz w:val="22"/>
          <w:szCs w:val="20"/>
        </w:rPr>
      </w:pPr>
      <w:r>
        <w:br w:type="page"/>
      </w:r>
    </w:p>
    <w:p w14:paraId="3F914306" w14:textId="1F70D6C7" w:rsidR="006E7D91" w:rsidRPr="007B6B11" w:rsidRDefault="006E7D91" w:rsidP="004E02BE">
      <w:pPr>
        <w:pStyle w:val="Z2PodpisRysunkuTabeli"/>
      </w:pPr>
      <w:bookmarkStart w:id="388" w:name="_Toc183172161"/>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55</w:t>
      </w:r>
      <w:r w:rsidR="00E354C5">
        <w:fldChar w:fldCharType="end"/>
      </w:r>
      <w:r w:rsidRPr="007B6B11">
        <w:t>. Struktura elementu &lt;DailyPaymentInformationType&gt; - Suma kwot wpłat dziennych dla załącznika AKC-4F.</w:t>
      </w:r>
      <w:bookmarkEnd w:id="388"/>
    </w:p>
    <w:p w14:paraId="0D3E6964" w14:textId="77777777" w:rsidR="00536FB8" w:rsidRPr="007B6B11" w:rsidRDefault="00536FB8" w:rsidP="004E02BE">
      <w:r w:rsidRPr="007B6B11">
        <w:rPr>
          <w:noProof/>
        </w:rPr>
        <w:drawing>
          <wp:inline distT="0" distB="0" distL="0" distR="0" wp14:anchorId="4A764E97" wp14:editId="2918AE89">
            <wp:extent cx="5755640" cy="1271905"/>
            <wp:effectExtent l="19050" t="19050" r="16510" b="23495"/>
            <wp:docPr id="96" name="Obraz 96" descr="Rysunek przedstawia strukturę  elementu &lt; DailyPaymentInformationType &gt; - Suma kwot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Obraz 96" descr="Rysunek przedstawia strukturę  elementu &lt; DailyPaymentInformationType &gt; - Suma kwot wpłat dziennych dla załącznika AKC-4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1772B105" w14:textId="7C7B6E85" w:rsidR="006E7D91" w:rsidRPr="007B6B11" w:rsidRDefault="006E7D91" w:rsidP="004E02BE">
      <w:pPr>
        <w:pStyle w:val="Z2PodpisRysunkuTabeli"/>
      </w:pPr>
      <w:bookmarkStart w:id="389" w:name="_Toc183172162"/>
      <w:r w:rsidRPr="007B6B11">
        <w:t xml:space="preserve">Rysunek </w:t>
      </w:r>
      <w:r w:rsidR="00E354C5">
        <w:fldChar w:fldCharType="begin"/>
      </w:r>
      <w:r w:rsidR="00E354C5">
        <w:instrText xml:space="preserve"> SEQ Rysunek \* ARABIC </w:instrText>
      </w:r>
      <w:r w:rsidR="00E354C5">
        <w:fldChar w:fldCharType="separate"/>
      </w:r>
      <w:r w:rsidR="006D48AD">
        <w:rPr>
          <w:noProof/>
        </w:rPr>
        <w:t>56</w:t>
      </w:r>
      <w:r w:rsidR="00E354C5">
        <w:fldChar w:fldCharType="end"/>
      </w:r>
      <w:r w:rsidRPr="007B6B11">
        <w:t>. Struktura elementu &lt;ZDailyAmount&gt;  - Informacja o kwotach wpłat dziennych dla załącznika AKC-4F</w:t>
      </w:r>
      <w:bookmarkEnd w:id="389"/>
    </w:p>
    <w:p w14:paraId="7C82935D" w14:textId="77777777" w:rsidR="00536FB8" w:rsidRPr="007B6B11" w:rsidRDefault="00536FB8" w:rsidP="004E02BE">
      <w:r w:rsidRPr="007B6B11">
        <w:rPr>
          <w:noProof/>
        </w:rPr>
        <w:drawing>
          <wp:inline distT="0" distB="0" distL="0" distR="0" wp14:anchorId="3ACE37C7" wp14:editId="3896C7E2">
            <wp:extent cx="4520565" cy="1393825"/>
            <wp:effectExtent l="19050" t="19050" r="13335" b="15875"/>
            <wp:docPr id="97" name="Obraz 97" descr="Rysunek przedstawia strukturę  elementu &lt; ZDailyAmount &gt; - Informacja o kwotach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Obraz 97" descr="Rysunek przedstawia strukturę  elementu &lt; ZDailyAmount &gt; - Informacja o kwotach wpłat dziennych dla załącznika AKC-4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1ED32C5D" w14:textId="2428CC07" w:rsidR="00C24DCC" w:rsidRPr="007B6B11" w:rsidRDefault="00C24DCC" w:rsidP="004E02BE">
      <w:pPr>
        <w:pStyle w:val="Nagwek3"/>
        <w:spacing w:line="276" w:lineRule="auto"/>
        <w:rPr>
          <w:lang w:val="pl-PL"/>
        </w:rPr>
      </w:pPr>
      <w:bookmarkStart w:id="390" w:name="_Toc115186913"/>
      <w:bookmarkStart w:id="391" w:name="_Toc183171904"/>
      <w:r w:rsidRPr="007B6B11">
        <w:rPr>
          <w:lang w:val="pl-PL"/>
        </w:rPr>
        <w:t>Reguły</w:t>
      </w:r>
      <w:r w:rsidR="00C515A0" w:rsidRPr="007B6B11">
        <w:rPr>
          <w:lang w:val="pl-PL"/>
        </w:rPr>
        <w:t xml:space="preserve"> AKC-4F</w:t>
      </w:r>
      <w:bookmarkEnd w:id="390"/>
      <w:bookmarkEnd w:id="391"/>
    </w:p>
    <w:p w14:paraId="2659C181" w14:textId="277C5B58" w:rsidR="00C24DCC" w:rsidRPr="007B6B11" w:rsidRDefault="00C24DCC" w:rsidP="004E02BE">
      <w:pPr>
        <w:pStyle w:val="Z2PodpisRysunkuTabeli"/>
      </w:pPr>
      <w:bookmarkStart w:id="392" w:name="_Toc183172042"/>
      <w:r w:rsidRPr="007B6B11">
        <w:t xml:space="preserve">Tabela </w:t>
      </w:r>
      <w:r w:rsidR="00E354C5">
        <w:fldChar w:fldCharType="begin"/>
      </w:r>
      <w:r w:rsidR="00E354C5">
        <w:instrText xml:space="preserve"> SEQ Tabela \* ARABIC </w:instrText>
      </w:r>
      <w:r w:rsidR="00E354C5">
        <w:fldChar w:fldCharType="separate"/>
      </w:r>
      <w:r w:rsidR="006D48AD">
        <w:rPr>
          <w:noProof/>
        </w:rPr>
        <w:t>74</w:t>
      </w:r>
      <w:r w:rsidR="00E354C5">
        <w:fldChar w:fldCharType="end"/>
      </w:r>
      <w:r w:rsidRPr="007B6B11">
        <w:t>. Reguły dla załącznika AKC-4F</w:t>
      </w:r>
      <w:bookmarkEnd w:id="392"/>
    </w:p>
    <w:tbl>
      <w:tblPr>
        <w:tblStyle w:val="Tabela-Siatka"/>
        <w:tblW w:w="0" w:type="auto"/>
        <w:tblLook w:val="01E0" w:firstRow="1" w:lastRow="1" w:firstColumn="1" w:lastColumn="1" w:noHBand="0" w:noVBand="0"/>
      </w:tblPr>
      <w:tblGrid>
        <w:gridCol w:w="945"/>
        <w:gridCol w:w="8109"/>
      </w:tblGrid>
      <w:tr w:rsidR="00C24DCC" w:rsidRPr="007B6B11" w14:paraId="03947D59" w14:textId="77777777" w:rsidTr="006E7D91">
        <w:trPr>
          <w:trHeight w:val="213"/>
          <w:tblHeader/>
        </w:trPr>
        <w:tc>
          <w:tcPr>
            <w:tcW w:w="945" w:type="dxa"/>
            <w:shd w:val="clear" w:color="auto" w:fill="D9D9D9" w:themeFill="background1" w:themeFillShade="D9"/>
          </w:tcPr>
          <w:p w14:paraId="1A0964FE" w14:textId="77777777" w:rsidR="00C24DCC" w:rsidRPr="007B6B11" w:rsidRDefault="00C24DCC" w:rsidP="004E02BE">
            <w:pPr>
              <w:pStyle w:val="naglowektabeli"/>
            </w:pPr>
            <w:r w:rsidRPr="007B6B11">
              <w:t xml:space="preserve">Nazwa </w:t>
            </w:r>
          </w:p>
        </w:tc>
        <w:tc>
          <w:tcPr>
            <w:tcW w:w="8109" w:type="dxa"/>
            <w:shd w:val="clear" w:color="auto" w:fill="D9D9D9" w:themeFill="background1" w:themeFillShade="D9"/>
          </w:tcPr>
          <w:p w14:paraId="757423F6" w14:textId="77777777" w:rsidR="00C24DCC" w:rsidRPr="007B6B11" w:rsidRDefault="00C24DCC" w:rsidP="004E02BE">
            <w:pPr>
              <w:pStyle w:val="naglowektabeli"/>
            </w:pPr>
            <w:r w:rsidRPr="007B6B11">
              <w:t>Opis</w:t>
            </w:r>
          </w:p>
        </w:tc>
      </w:tr>
      <w:tr w:rsidR="00C24DCC" w:rsidRPr="007B6B11" w14:paraId="38597D7C" w14:textId="77777777" w:rsidTr="00ED6B69">
        <w:trPr>
          <w:trHeight w:val="213"/>
        </w:trPr>
        <w:tc>
          <w:tcPr>
            <w:tcW w:w="945" w:type="dxa"/>
          </w:tcPr>
          <w:p w14:paraId="72995EE0" w14:textId="77777777" w:rsidR="00C24DCC" w:rsidRPr="007B6B11" w:rsidRDefault="00C24DCC" w:rsidP="004E02BE">
            <w:pPr>
              <w:pStyle w:val="Tabelazwyky"/>
            </w:pPr>
            <w:r w:rsidRPr="007B6B11">
              <w:t>R1</w:t>
            </w:r>
          </w:p>
        </w:tc>
        <w:tc>
          <w:tcPr>
            <w:tcW w:w="8109" w:type="dxa"/>
          </w:tcPr>
          <w:p w14:paraId="00D9A347" w14:textId="77777777" w:rsidR="00C24DCC" w:rsidRPr="007B6B11" w:rsidRDefault="00C24DCC" w:rsidP="004E02BE">
            <w:pPr>
              <w:pStyle w:val="Tabelazwyky"/>
            </w:pPr>
            <w:r w:rsidRPr="007B6B11">
              <w:t>Pole &lt;period&gt; wypełniane przez system zgodnie z wartością w analogicznym polu deklaracji AKC-4/AKC-4zo</w:t>
            </w:r>
          </w:p>
        </w:tc>
      </w:tr>
      <w:tr w:rsidR="00C24DCC" w:rsidRPr="007B6B11" w14:paraId="04E389BF" w14:textId="77777777" w:rsidTr="00ED6B69">
        <w:trPr>
          <w:trHeight w:val="213"/>
        </w:trPr>
        <w:tc>
          <w:tcPr>
            <w:tcW w:w="945" w:type="dxa"/>
          </w:tcPr>
          <w:p w14:paraId="5C2FDBB5" w14:textId="77777777" w:rsidR="00C24DCC" w:rsidRPr="007B6B11" w:rsidRDefault="00C24DCC" w:rsidP="004E02BE">
            <w:pPr>
              <w:pStyle w:val="Tabelazwyky"/>
            </w:pPr>
            <w:r w:rsidRPr="007B6B11">
              <w:t>R2</w:t>
            </w:r>
          </w:p>
        </w:tc>
        <w:tc>
          <w:tcPr>
            <w:tcW w:w="8109" w:type="dxa"/>
          </w:tcPr>
          <w:p w14:paraId="330C9602" w14:textId="634B4C46" w:rsidR="00C24DCC" w:rsidRPr="007B6B11" w:rsidRDefault="00D461BE" w:rsidP="004E02BE">
            <w:pPr>
              <w:pStyle w:val="Tabelazwyky"/>
            </w:pPr>
            <w:r w:rsidRPr="007B6B11">
              <w:t>Pole &lt; period &gt;. Dopuszczalnym okresem (period) za który będzie mogła być złożona deklaracja: nie może być wcześniejszy niż kwiecień 2022 roku nie późniejszy niż grudzień 2022 roku.</w:t>
            </w:r>
          </w:p>
        </w:tc>
      </w:tr>
      <w:tr w:rsidR="00C24DCC" w:rsidRPr="007B6B11" w14:paraId="19FB91D8" w14:textId="77777777" w:rsidTr="00ED6B69">
        <w:trPr>
          <w:trHeight w:val="213"/>
        </w:trPr>
        <w:tc>
          <w:tcPr>
            <w:tcW w:w="945" w:type="dxa"/>
          </w:tcPr>
          <w:p w14:paraId="28280EA6" w14:textId="77777777" w:rsidR="00C24DCC" w:rsidRPr="007B6B11" w:rsidRDefault="00C24DCC" w:rsidP="004E02BE">
            <w:pPr>
              <w:pStyle w:val="Tabelazwyky"/>
            </w:pPr>
            <w:r w:rsidRPr="007B6B11">
              <w:t>R3</w:t>
            </w:r>
          </w:p>
        </w:tc>
        <w:tc>
          <w:tcPr>
            <w:tcW w:w="8109" w:type="dxa"/>
          </w:tcPr>
          <w:p w14:paraId="23C6BADE" w14:textId="77777777" w:rsidR="00C24DCC" w:rsidRPr="007B6B11" w:rsidRDefault="00C24DCC" w:rsidP="004E02BE">
            <w:pPr>
              <w:pStyle w:val="Tabelazwyky"/>
            </w:pPr>
            <w:r w:rsidRPr="007B6B11">
              <w:t>Pole &lt; formNo &gt; wypełniane automatycznie na podstawie licznika kolejnego zapisanego załącznika danego typu..</w:t>
            </w:r>
          </w:p>
        </w:tc>
      </w:tr>
      <w:tr w:rsidR="00C24DCC" w:rsidRPr="007B6B11" w14:paraId="0814331D" w14:textId="77777777" w:rsidTr="00ED6B69">
        <w:trPr>
          <w:trHeight w:val="213"/>
        </w:trPr>
        <w:tc>
          <w:tcPr>
            <w:tcW w:w="945" w:type="dxa"/>
          </w:tcPr>
          <w:p w14:paraId="6316D1F9" w14:textId="77777777" w:rsidR="00C24DCC" w:rsidRPr="007B6B11" w:rsidRDefault="00C24DCC" w:rsidP="004E02BE">
            <w:pPr>
              <w:pStyle w:val="Tabelazwyky"/>
            </w:pPr>
            <w:r w:rsidRPr="007B6B11">
              <w:t>R5</w:t>
            </w:r>
          </w:p>
        </w:tc>
        <w:tc>
          <w:tcPr>
            <w:tcW w:w="8109" w:type="dxa"/>
          </w:tcPr>
          <w:p w14:paraId="7D823ABC" w14:textId="77777777" w:rsidR="00C24DCC" w:rsidRPr="007B6B11" w:rsidRDefault="00C24DCC" w:rsidP="004E02BE">
            <w:pPr>
              <w:pStyle w:val="Tabelazwyky"/>
            </w:pPr>
            <w:r w:rsidRPr="007B6B11">
              <w:t xml:space="preserve">Element &lt; DailyPaymentInformation &gt; może występować tylko jeśli w dokumencie nadrzędnym w polu formKind wybrano wartość AKC-4. </w:t>
            </w:r>
          </w:p>
        </w:tc>
      </w:tr>
      <w:tr w:rsidR="00C24DCC" w:rsidRPr="007B6B11" w14:paraId="3AE8EF18" w14:textId="77777777" w:rsidTr="00ED6B69">
        <w:trPr>
          <w:trHeight w:val="213"/>
        </w:trPr>
        <w:tc>
          <w:tcPr>
            <w:tcW w:w="945" w:type="dxa"/>
          </w:tcPr>
          <w:p w14:paraId="09F999E8" w14:textId="77777777" w:rsidR="00C24DCC" w:rsidRPr="007B6B11" w:rsidRDefault="00C24DCC" w:rsidP="004E02BE">
            <w:pPr>
              <w:pStyle w:val="Tabelazwyky"/>
            </w:pPr>
            <w:r w:rsidRPr="007B6B11">
              <w:t>R6</w:t>
            </w:r>
          </w:p>
        </w:tc>
        <w:tc>
          <w:tcPr>
            <w:tcW w:w="8109" w:type="dxa"/>
          </w:tcPr>
          <w:p w14:paraId="47921FDD" w14:textId="77777777" w:rsidR="00C24DCC" w:rsidRPr="007B6B11" w:rsidRDefault="00C24DCC" w:rsidP="004E02BE">
            <w:pPr>
              <w:pStyle w:val="Tabelazwyky"/>
            </w:pPr>
            <w:r w:rsidRPr="007B6B11">
              <w:t>Dotyczy pola &lt; operatorNo &gt;.</w:t>
            </w:r>
          </w:p>
          <w:p w14:paraId="4BDD3F2B" w14:textId="77777777" w:rsidR="00C24DCC" w:rsidRPr="007B6B11" w:rsidRDefault="00C24DCC" w:rsidP="004E02BE">
            <w:pPr>
              <w:pStyle w:val="Tabelazwyky"/>
            </w:pPr>
            <w:r w:rsidRPr="007B6B11">
              <w:t>Walidacja 1: jeśli wybrano deklarację AKC4zo to pole musi być puste.</w:t>
            </w:r>
          </w:p>
          <w:p w14:paraId="01CD4551" w14:textId="77777777" w:rsidR="00C24DCC" w:rsidRPr="007B6B11" w:rsidRDefault="00C24DCC" w:rsidP="004E02BE">
            <w:pPr>
              <w:pStyle w:val="Tabelazwyky"/>
            </w:pPr>
            <w:r w:rsidRPr="007B6B11">
              <w:t xml:space="preserve">Walidacja 2: Wypełnione może być tylko jedno pole numeru akcyzowego – jeśli wskazany jest własny skład, to nie obcy. </w:t>
            </w:r>
          </w:p>
        </w:tc>
      </w:tr>
      <w:tr w:rsidR="00C24DCC" w:rsidRPr="007B6B11" w14:paraId="522A6EFF" w14:textId="77777777" w:rsidTr="00ED6B69">
        <w:trPr>
          <w:trHeight w:val="213"/>
        </w:trPr>
        <w:tc>
          <w:tcPr>
            <w:tcW w:w="945" w:type="dxa"/>
          </w:tcPr>
          <w:p w14:paraId="15294E2E" w14:textId="77777777" w:rsidR="00C24DCC" w:rsidRPr="007B6B11" w:rsidRDefault="00C24DCC" w:rsidP="004E02BE">
            <w:pPr>
              <w:pStyle w:val="Tabelazwyky"/>
            </w:pPr>
            <w:r w:rsidRPr="007B6B11">
              <w:t>R7</w:t>
            </w:r>
          </w:p>
        </w:tc>
        <w:tc>
          <w:tcPr>
            <w:tcW w:w="8109" w:type="dxa"/>
          </w:tcPr>
          <w:p w14:paraId="6CA8F8C0" w14:textId="77777777" w:rsidR="00C24DCC" w:rsidRPr="007B6B11" w:rsidRDefault="00C24DCC" w:rsidP="004E02BE">
            <w:pPr>
              <w:pStyle w:val="Tabelazwyky"/>
            </w:pPr>
            <w:r w:rsidRPr="007B6B11">
              <w:t>Dotyczy pola &lt; userNo &gt;.</w:t>
            </w:r>
          </w:p>
          <w:p w14:paraId="295BC6E0" w14:textId="77777777" w:rsidR="00C24DCC" w:rsidRPr="007B6B11" w:rsidRDefault="00C24DCC" w:rsidP="004E02BE">
            <w:pPr>
              <w:pStyle w:val="Tabelazwyky"/>
            </w:pPr>
            <w:r w:rsidRPr="007B6B11">
              <w:t>Walidacja 1: jeśli wybrano deklarację AKC4zo to pole musi być puste.</w:t>
            </w:r>
          </w:p>
          <w:p w14:paraId="40E95338" w14:textId="77777777" w:rsidR="00C24DCC" w:rsidRPr="007B6B11" w:rsidRDefault="00C24DCC" w:rsidP="004E02BE">
            <w:pPr>
              <w:pStyle w:val="Tabelazwyky"/>
            </w:pPr>
            <w:r w:rsidRPr="007B6B11">
              <w:lastRenderedPageBreak/>
              <w:t xml:space="preserve">Walidacja 2: Wypełnione może być tylko jedno pole numeru akcyzowego – jeśli wskazany jest obcy skład, to nie własny. </w:t>
            </w:r>
          </w:p>
        </w:tc>
      </w:tr>
      <w:tr w:rsidR="00C24DCC" w:rsidRPr="007B6B11" w14:paraId="4D55087B" w14:textId="77777777" w:rsidTr="00ED6B69">
        <w:trPr>
          <w:trHeight w:val="213"/>
        </w:trPr>
        <w:tc>
          <w:tcPr>
            <w:tcW w:w="945" w:type="dxa"/>
          </w:tcPr>
          <w:p w14:paraId="40F11CCE" w14:textId="77777777" w:rsidR="00C24DCC" w:rsidRPr="007B6B11" w:rsidRDefault="00C24DCC" w:rsidP="004E02BE">
            <w:pPr>
              <w:pStyle w:val="Tabelazwyky"/>
            </w:pPr>
            <w:r w:rsidRPr="007B6B11">
              <w:lastRenderedPageBreak/>
              <w:t>R8</w:t>
            </w:r>
          </w:p>
        </w:tc>
        <w:tc>
          <w:tcPr>
            <w:tcW w:w="8109" w:type="dxa"/>
          </w:tcPr>
          <w:p w14:paraId="7CEAE173" w14:textId="77777777" w:rsidR="00C24DCC" w:rsidRPr="007B6B11" w:rsidRDefault="00C24DCC" w:rsidP="004E02BE">
            <w:pPr>
              <w:pStyle w:val="Tabelazwyky"/>
            </w:pPr>
            <w:r w:rsidRPr="007B6B11">
              <w:t>Dotyczy pola &lt; consumerNo &gt;.</w:t>
            </w:r>
          </w:p>
          <w:p w14:paraId="59D7F814" w14:textId="77777777" w:rsidR="00C24DCC" w:rsidRPr="007B6B11" w:rsidRDefault="00C24DCC" w:rsidP="004E02BE">
            <w:pPr>
              <w:pStyle w:val="Tabelazwyky"/>
            </w:pPr>
            <w:r w:rsidRPr="007B6B11">
              <w:t>Walidacja: Jeśli wybrano deklarację AKC-4zo, to pole musi być wypełnione.</w:t>
            </w:r>
          </w:p>
        </w:tc>
      </w:tr>
      <w:tr w:rsidR="00C24DCC" w:rsidRPr="007B6B11" w14:paraId="4E0A89CF" w14:textId="77777777" w:rsidTr="00ED6B69">
        <w:trPr>
          <w:trHeight w:val="213"/>
        </w:trPr>
        <w:tc>
          <w:tcPr>
            <w:tcW w:w="945" w:type="dxa"/>
          </w:tcPr>
          <w:p w14:paraId="52334221" w14:textId="77777777" w:rsidR="00C24DCC" w:rsidRPr="007B6B11" w:rsidRDefault="00C24DCC" w:rsidP="004E02BE">
            <w:pPr>
              <w:pStyle w:val="Tabelazwyky"/>
            </w:pPr>
            <w:r w:rsidRPr="007B6B11">
              <w:t>R9</w:t>
            </w:r>
          </w:p>
        </w:tc>
        <w:tc>
          <w:tcPr>
            <w:tcW w:w="8109" w:type="dxa"/>
          </w:tcPr>
          <w:p w14:paraId="137CD7F7" w14:textId="77777777" w:rsidR="00C24DCC" w:rsidRPr="007B6B11" w:rsidRDefault="00C24DCC" w:rsidP="004E02BE">
            <w:pPr>
              <w:pStyle w:val="Tabelazwyky"/>
            </w:pPr>
            <w:r w:rsidRPr="007B6B11">
              <w:t>Dotyczy pola &lt; totalExemptionOfReductions &gt;.</w:t>
            </w:r>
          </w:p>
          <w:p w14:paraId="3775C864" w14:textId="77777777" w:rsidR="00C24DCC" w:rsidRPr="007B6B11" w:rsidRDefault="00C24DCC" w:rsidP="004E02BE">
            <w:pPr>
              <w:pStyle w:val="Tabelazwyky"/>
            </w:pPr>
            <w:r w:rsidRPr="007B6B11">
              <w:t>Kwota w polu &lt; totalExemptionOfReductions&gt; „Razem zwolnienia i obniżenia” nie może być większa od kwoty w polu &lt;totalAmountOfTax&gt; ”Kwota podatku akcyzowego”.</w:t>
            </w:r>
          </w:p>
          <w:p w14:paraId="3C957DDE" w14:textId="77777777" w:rsidR="00C24DCC" w:rsidRPr="007B6B11" w:rsidRDefault="00C24DCC" w:rsidP="004E02BE">
            <w:pPr>
              <w:pStyle w:val="Tabelazwyky"/>
            </w:pPr>
            <w:r w:rsidRPr="007B6B11">
              <w:t xml:space="preserve"> Jeżeli różnica jest liczbą ujemną, to kwota powinna wynosić 0</w:t>
            </w:r>
          </w:p>
        </w:tc>
      </w:tr>
      <w:tr w:rsidR="00C24DCC" w:rsidRPr="007B6B11" w14:paraId="70F349D3" w14:textId="77777777" w:rsidTr="00ED6B69">
        <w:trPr>
          <w:trHeight w:val="213"/>
        </w:trPr>
        <w:tc>
          <w:tcPr>
            <w:tcW w:w="945" w:type="dxa"/>
          </w:tcPr>
          <w:p w14:paraId="0555B414" w14:textId="77777777" w:rsidR="00C24DCC" w:rsidRPr="007B6B11" w:rsidRDefault="00C24DCC" w:rsidP="004E02BE">
            <w:pPr>
              <w:pStyle w:val="Tabelazwyky"/>
            </w:pPr>
            <w:r w:rsidRPr="007B6B11">
              <w:t>R10</w:t>
            </w:r>
          </w:p>
        </w:tc>
        <w:tc>
          <w:tcPr>
            <w:tcW w:w="8109" w:type="dxa"/>
          </w:tcPr>
          <w:p w14:paraId="43EA09A1" w14:textId="77777777" w:rsidR="00C24DCC" w:rsidRPr="007B6B11" w:rsidRDefault="00C24DCC" w:rsidP="004E02BE">
            <w:pPr>
              <w:pStyle w:val="Tabelazwyky"/>
            </w:pPr>
            <w:r w:rsidRPr="007B6B11">
              <w:t>Dotyczy pola &lt; totalOfTax &gt;.</w:t>
            </w:r>
          </w:p>
          <w:p w14:paraId="04803F55" w14:textId="77777777" w:rsidR="00C24DCC" w:rsidRPr="007B6B11" w:rsidRDefault="00C24DCC" w:rsidP="004E02BE">
            <w:pPr>
              <w:pStyle w:val="Tabelazwyky"/>
            </w:pPr>
            <w:r w:rsidRPr="007B6B11">
              <w:t>Kwota w polu &lt; totalOfTax &gt; „Podatek akcyzowy do zapłaty.”, jest obliczany wg. Algorytmu:</w:t>
            </w:r>
          </w:p>
          <w:p w14:paraId="470A4B30" w14:textId="77777777" w:rsidR="00C24DCC" w:rsidRPr="007B6B11" w:rsidRDefault="00C24DCC" w:rsidP="004E02BE">
            <w:pPr>
              <w:pStyle w:val="Tabelazwyky"/>
            </w:pPr>
            <w:r w:rsidRPr="007B6B11">
              <w:t>Wartość w polu &lt; totalAmountOfTax&gt; “Razem obliczony podatek akcyzowy” minus wartość w polu &lt; totalExemptionOfReductions &gt; „Razem zwolnienia i obniżenia”.</w:t>
            </w:r>
          </w:p>
        </w:tc>
      </w:tr>
      <w:tr w:rsidR="00C24DCC" w:rsidRPr="007B6B11" w14:paraId="26717773" w14:textId="77777777" w:rsidTr="00ED6B69">
        <w:trPr>
          <w:trHeight w:val="213"/>
        </w:trPr>
        <w:tc>
          <w:tcPr>
            <w:tcW w:w="945" w:type="dxa"/>
          </w:tcPr>
          <w:p w14:paraId="4064183E" w14:textId="77777777" w:rsidR="00C24DCC" w:rsidRPr="007B6B11" w:rsidRDefault="00C24DCC" w:rsidP="004E02BE">
            <w:pPr>
              <w:pStyle w:val="Tabelazwyky"/>
            </w:pPr>
            <w:r w:rsidRPr="007B6B11">
              <w:t>R11</w:t>
            </w:r>
          </w:p>
        </w:tc>
        <w:tc>
          <w:tcPr>
            <w:tcW w:w="8109" w:type="dxa"/>
          </w:tcPr>
          <w:p w14:paraId="5B02CE46" w14:textId="77777777" w:rsidR="00C24DCC" w:rsidRPr="007B6B11" w:rsidRDefault="00C24DCC" w:rsidP="004E02BE">
            <w:pPr>
              <w:pStyle w:val="Tabelazwyky"/>
            </w:pPr>
            <w:r w:rsidRPr="007B6B11">
              <w:t>Dotyczy pola &lt; amountOfPrePayment &gt;.</w:t>
            </w:r>
          </w:p>
          <w:p w14:paraId="15B045C6" w14:textId="77777777" w:rsidR="00C24DCC" w:rsidRPr="007B6B11" w:rsidRDefault="00C24DCC" w:rsidP="004E02BE">
            <w:pPr>
              <w:pStyle w:val="Tabelazwyky"/>
            </w:pPr>
            <w:r w:rsidRPr="007B6B11">
              <w:t>Walidacja: sprawdzenie czy suma kwot z pozycji „Nadwyżka przedpłaty akcyzy” i „Przedpłata akcyzy do zapłaty” deklaracji AKC-PA (A) (za okres) jest równa wprowadzonej w polu wartości.</w:t>
            </w:r>
          </w:p>
        </w:tc>
      </w:tr>
      <w:tr w:rsidR="00C24DCC" w:rsidRPr="007B6B11" w14:paraId="173A004B" w14:textId="77777777" w:rsidTr="00ED6B69">
        <w:trPr>
          <w:trHeight w:val="213"/>
        </w:trPr>
        <w:tc>
          <w:tcPr>
            <w:tcW w:w="945" w:type="dxa"/>
          </w:tcPr>
          <w:p w14:paraId="6A004B4B" w14:textId="77777777" w:rsidR="00C24DCC" w:rsidRPr="007B6B11" w:rsidRDefault="00C24DCC" w:rsidP="004E02BE">
            <w:pPr>
              <w:pStyle w:val="Tabelazwyky"/>
            </w:pPr>
            <w:r w:rsidRPr="007B6B11">
              <w:t>R12</w:t>
            </w:r>
          </w:p>
        </w:tc>
        <w:tc>
          <w:tcPr>
            <w:tcW w:w="8109" w:type="dxa"/>
          </w:tcPr>
          <w:p w14:paraId="28557841" w14:textId="77777777" w:rsidR="00C24DCC" w:rsidRPr="007B6B11" w:rsidRDefault="00C24DCC" w:rsidP="004E02BE">
            <w:pPr>
              <w:pStyle w:val="Tabelazwyky"/>
            </w:pPr>
            <w:r w:rsidRPr="007B6B11">
              <w:t>Dotyczy pola &lt; taxChargeable &gt;.</w:t>
            </w:r>
          </w:p>
          <w:p w14:paraId="71F320B0" w14:textId="77777777" w:rsidR="00C24DCC" w:rsidRPr="007B6B11" w:rsidRDefault="00C24DCC" w:rsidP="004E02BE">
            <w:pPr>
              <w:pStyle w:val="Tabelazwyky"/>
            </w:pPr>
            <w:r w:rsidRPr="007B6B11">
              <w:t>Walidacja: jeśli wynik wyliczenia jest różny od wprowadzonej wartości, to jest Błąd. Jeśli wyliczona wartość jest ujemna, powinno być 0.</w:t>
            </w:r>
          </w:p>
        </w:tc>
      </w:tr>
      <w:tr w:rsidR="00C24DCC" w:rsidRPr="007B6B11" w14:paraId="4A0DE384" w14:textId="77777777" w:rsidTr="00ED6B69">
        <w:trPr>
          <w:trHeight w:val="213"/>
        </w:trPr>
        <w:tc>
          <w:tcPr>
            <w:tcW w:w="945" w:type="dxa"/>
          </w:tcPr>
          <w:p w14:paraId="2729F691" w14:textId="77777777" w:rsidR="00C24DCC" w:rsidRPr="007B6B11" w:rsidRDefault="00C24DCC" w:rsidP="004E02BE">
            <w:pPr>
              <w:pStyle w:val="Tabelazwyky"/>
            </w:pPr>
            <w:r w:rsidRPr="007B6B11">
              <w:t>R13</w:t>
            </w:r>
          </w:p>
        </w:tc>
        <w:tc>
          <w:tcPr>
            <w:tcW w:w="8109" w:type="dxa"/>
          </w:tcPr>
          <w:p w14:paraId="0FE4F0CB" w14:textId="77777777" w:rsidR="00C24DCC" w:rsidRPr="007B6B11" w:rsidRDefault="00C24DCC" w:rsidP="004E02BE">
            <w:pPr>
              <w:pStyle w:val="Tabelazwyky"/>
            </w:pPr>
            <w:r w:rsidRPr="007B6B11">
              <w:t>Dotyczy pola &lt; surplusExcessPayment &gt;.</w:t>
            </w:r>
          </w:p>
          <w:p w14:paraId="5CF66699" w14:textId="77777777" w:rsidR="00C24DCC" w:rsidRPr="007B6B11" w:rsidRDefault="00C24DCC" w:rsidP="004E02BE">
            <w:pPr>
              <w:pStyle w:val="Tabelazwyky"/>
            </w:pPr>
            <w:r w:rsidRPr="007B6B11">
              <w:t>Pole niewymagalne (puste) w przypadku, gdy nie złożono AKC-PA(A) za ten sam okres rozliczeniowy.</w:t>
            </w:r>
          </w:p>
          <w:p w14:paraId="73CAE707" w14:textId="77777777" w:rsidR="00C24DCC" w:rsidRPr="007B6B11" w:rsidRDefault="00C24DCC" w:rsidP="004E02BE">
            <w:pPr>
              <w:pStyle w:val="Tabelazwyky"/>
            </w:pPr>
            <w:r w:rsidRPr="007B6B11">
              <w:t>Walidacja: jeśli wynik wyliczenia jest różny od wprowadzonej wartości, to jest Błąd. Jeśli wyliczona wartość jest ujemna, powinno być 0.</w:t>
            </w:r>
          </w:p>
        </w:tc>
      </w:tr>
      <w:tr w:rsidR="00C24DCC" w:rsidRPr="007B6B11" w14:paraId="2095BE9A" w14:textId="77777777" w:rsidTr="00ED6B69">
        <w:trPr>
          <w:trHeight w:val="213"/>
        </w:trPr>
        <w:tc>
          <w:tcPr>
            <w:tcW w:w="945" w:type="dxa"/>
          </w:tcPr>
          <w:p w14:paraId="0398AFDD" w14:textId="77777777" w:rsidR="00C24DCC" w:rsidRPr="007B6B11" w:rsidRDefault="00C24DCC" w:rsidP="004E02BE">
            <w:pPr>
              <w:pStyle w:val="Tabelazwyky"/>
            </w:pPr>
            <w:r w:rsidRPr="007B6B11">
              <w:t>R15</w:t>
            </w:r>
          </w:p>
        </w:tc>
        <w:tc>
          <w:tcPr>
            <w:tcW w:w="8109" w:type="dxa"/>
          </w:tcPr>
          <w:p w14:paraId="139F74F3" w14:textId="77777777" w:rsidR="00C24DCC" w:rsidRPr="007B6B11" w:rsidRDefault="00C24DCC" w:rsidP="004E02BE">
            <w:pPr>
              <w:pStyle w:val="Tabelazwyky"/>
            </w:pPr>
            <w:r w:rsidRPr="007B6B11">
              <w:t>Dotyczy pola &lt; totalAmountOfTax &gt;.</w:t>
            </w:r>
          </w:p>
          <w:p w14:paraId="67564293" w14:textId="77777777" w:rsidR="00C24DCC" w:rsidRPr="007B6B11" w:rsidRDefault="00C24DCC" w:rsidP="004E02BE">
            <w:pPr>
              <w:pStyle w:val="Tabelazwyky"/>
            </w:pPr>
            <w:r w:rsidRPr="007B6B11">
              <w:t>Pole nie jest wymagalne w przypadku, gdy nie wypełniono żadnej pozycji w części „Obliczenie kwot podatku akcyzowego od poszczególnych wyrobów” deklaracji.</w:t>
            </w:r>
          </w:p>
          <w:p w14:paraId="7344F95C" w14:textId="77777777" w:rsidR="00C24DCC" w:rsidRPr="007B6B11" w:rsidRDefault="00C24DCC" w:rsidP="004E02BE">
            <w:pPr>
              <w:pStyle w:val="Tabelazwyky"/>
            </w:pPr>
            <w:r w:rsidRPr="007B6B11">
              <w:t>Pole wyliczane na podstawie sumy wartości wprowadzonych w polu „Kwota podatku w zł”. System wstawia wyliczoną wartość.</w:t>
            </w:r>
          </w:p>
          <w:p w14:paraId="381F3735" w14:textId="77777777" w:rsidR="00C24DCC" w:rsidRPr="007B6B11" w:rsidRDefault="00C24DCC" w:rsidP="004E02BE">
            <w:pPr>
              <w:pStyle w:val="Tabelazwyky"/>
            </w:pPr>
            <w:r w:rsidRPr="007B6B11">
              <w:t>Walidacja: wprowadzona liczba powinna się równać sumie wartości wprowadzonych w polu „Kwota podatku w zł”. Jeśli nie równa się, to jest Błąd.</w:t>
            </w:r>
          </w:p>
        </w:tc>
      </w:tr>
      <w:tr w:rsidR="00C24DCC" w:rsidRPr="007B6B11" w14:paraId="79DBD693" w14:textId="77777777" w:rsidTr="00ED6B69">
        <w:trPr>
          <w:trHeight w:val="213"/>
        </w:trPr>
        <w:tc>
          <w:tcPr>
            <w:tcW w:w="945" w:type="dxa"/>
          </w:tcPr>
          <w:p w14:paraId="2BBDE553" w14:textId="77777777" w:rsidR="00C24DCC" w:rsidRPr="007B6B11" w:rsidRDefault="00C24DCC" w:rsidP="004E02BE">
            <w:pPr>
              <w:pStyle w:val="Tabelazwyky"/>
            </w:pPr>
            <w:r w:rsidRPr="007B6B11">
              <w:t>R16</w:t>
            </w:r>
          </w:p>
        </w:tc>
        <w:tc>
          <w:tcPr>
            <w:tcW w:w="8109" w:type="dxa"/>
          </w:tcPr>
          <w:p w14:paraId="2F1370A7" w14:textId="77777777" w:rsidR="00C24DCC" w:rsidRPr="007B6B11" w:rsidRDefault="00C24DCC" w:rsidP="004E02BE">
            <w:pPr>
              <w:pStyle w:val="Tabelazwyky"/>
            </w:pPr>
            <w:r w:rsidRPr="007B6B11">
              <w:t>Dotyczy pola &lt; groupOfGoodsName &gt;.</w:t>
            </w:r>
          </w:p>
          <w:p w14:paraId="17D585CC" w14:textId="77777777" w:rsidR="00C24DCC" w:rsidRPr="007B6B11" w:rsidRDefault="00C24DCC" w:rsidP="004E02BE">
            <w:pPr>
              <w:pStyle w:val="Tabelazwyky"/>
            </w:pPr>
            <w:r w:rsidRPr="007B6B11">
              <w:t>Wersja papierowa dokumentu: System wstawia nazwę pobraną ze słownika w ISZTAR.</w:t>
            </w:r>
          </w:p>
          <w:p w14:paraId="757A8F64" w14:textId="77777777" w:rsidR="00C24DCC" w:rsidRPr="007B6B11" w:rsidRDefault="00C24DCC" w:rsidP="004E02BE">
            <w:pPr>
              <w:pStyle w:val="Tabelazwyky"/>
            </w:pPr>
            <w:r w:rsidRPr="007B6B11">
              <w:t xml:space="preserve">Walidacja dla wersji elektronicznej: porównanie wprowadzonej nazwy grupy wyrobów z wartością pobraną z systemu ISZTAR na podstawie kodu CN. </w:t>
            </w:r>
          </w:p>
        </w:tc>
      </w:tr>
      <w:tr w:rsidR="00C24DCC" w:rsidRPr="007B6B11" w14:paraId="64E99027" w14:textId="77777777" w:rsidTr="00ED6B69">
        <w:trPr>
          <w:trHeight w:val="213"/>
        </w:trPr>
        <w:tc>
          <w:tcPr>
            <w:tcW w:w="945" w:type="dxa"/>
          </w:tcPr>
          <w:p w14:paraId="01C3D14C" w14:textId="77777777" w:rsidR="00C24DCC" w:rsidRPr="007B6B11" w:rsidRDefault="00C24DCC" w:rsidP="004E02BE">
            <w:pPr>
              <w:pStyle w:val="Tabelazwyky"/>
            </w:pPr>
            <w:r w:rsidRPr="007B6B11">
              <w:t>R17</w:t>
            </w:r>
          </w:p>
        </w:tc>
        <w:tc>
          <w:tcPr>
            <w:tcW w:w="8109" w:type="dxa"/>
          </w:tcPr>
          <w:p w14:paraId="504108E1" w14:textId="77777777" w:rsidR="00C24DCC" w:rsidRPr="007B6B11" w:rsidRDefault="00C24DCC" w:rsidP="004E02BE">
            <w:pPr>
              <w:pStyle w:val="Tabelazwyky"/>
            </w:pPr>
            <w:r w:rsidRPr="007B6B11">
              <w:t>Dotyczy pola &lt; shortages &gt;.</w:t>
            </w:r>
          </w:p>
          <w:p w14:paraId="69FE8963" w14:textId="77777777" w:rsidR="00C24DCC" w:rsidRPr="007B6B11" w:rsidRDefault="00C24DCC" w:rsidP="004E02BE">
            <w:pPr>
              <w:pStyle w:val="Tabelazwyky"/>
            </w:pPr>
            <w:r w:rsidRPr="007B6B11">
              <w:t>Wartość pola („ubytek” lub „całkowite zniszczenie”)</w:t>
            </w:r>
          </w:p>
        </w:tc>
      </w:tr>
      <w:tr w:rsidR="00C24DCC" w:rsidRPr="007B6B11" w14:paraId="35045E4E" w14:textId="77777777" w:rsidTr="00ED6B69">
        <w:trPr>
          <w:trHeight w:val="213"/>
        </w:trPr>
        <w:tc>
          <w:tcPr>
            <w:tcW w:w="945" w:type="dxa"/>
          </w:tcPr>
          <w:p w14:paraId="6F4C054D" w14:textId="77777777" w:rsidR="00C24DCC" w:rsidRPr="007B6B11" w:rsidRDefault="00C24DCC" w:rsidP="004E02BE">
            <w:pPr>
              <w:pStyle w:val="Tabelazwyky"/>
            </w:pPr>
            <w:r w:rsidRPr="007B6B11">
              <w:t>R18</w:t>
            </w:r>
          </w:p>
        </w:tc>
        <w:tc>
          <w:tcPr>
            <w:tcW w:w="8109" w:type="dxa"/>
          </w:tcPr>
          <w:p w14:paraId="527452B5" w14:textId="77777777" w:rsidR="00C24DCC" w:rsidRPr="007B6B11" w:rsidRDefault="00C24DCC" w:rsidP="004E02BE">
            <w:pPr>
              <w:pStyle w:val="Tabelazwyky"/>
            </w:pPr>
            <w:r w:rsidRPr="007B6B11">
              <w:t>Dotyczy pola &lt; amountOfTax &gt;.</w:t>
            </w:r>
          </w:p>
          <w:p w14:paraId="5395CDC8" w14:textId="77777777" w:rsidR="00C24DCC" w:rsidRPr="007B6B11" w:rsidRDefault="00C24DCC" w:rsidP="004E02BE">
            <w:pPr>
              <w:pStyle w:val="Tabelazwyky"/>
            </w:pPr>
            <w:r w:rsidRPr="007B6B11">
              <w:lastRenderedPageBreak/>
              <w:t>Walidacja: wprowadzona wartość powinna być równa wyliczonej ze wzoru: wartość w polu „Ilość wyrobów w hektolitrach” * wartość w polu „Stawka podatku”. Błąd typu 3</w:t>
            </w:r>
          </w:p>
        </w:tc>
      </w:tr>
      <w:tr w:rsidR="00C24DCC" w:rsidRPr="007B6B11" w14:paraId="70E8FE6A" w14:textId="77777777" w:rsidTr="00ED6B69">
        <w:trPr>
          <w:trHeight w:val="213"/>
        </w:trPr>
        <w:tc>
          <w:tcPr>
            <w:tcW w:w="945" w:type="dxa"/>
          </w:tcPr>
          <w:p w14:paraId="03A2985A" w14:textId="77777777" w:rsidR="00C24DCC" w:rsidRPr="007B6B11" w:rsidRDefault="00C24DCC" w:rsidP="004E02BE">
            <w:pPr>
              <w:pStyle w:val="Tabelazwyky"/>
            </w:pPr>
            <w:r w:rsidRPr="007B6B11">
              <w:lastRenderedPageBreak/>
              <w:t>R19</w:t>
            </w:r>
          </w:p>
        </w:tc>
        <w:tc>
          <w:tcPr>
            <w:tcW w:w="8109" w:type="dxa"/>
          </w:tcPr>
          <w:p w14:paraId="0FBB6926" w14:textId="77777777" w:rsidR="00C24DCC" w:rsidRPr="007B6B11" w:rsidRDefault="00C24DCC" w:rsidP="004E02BE">
            <w:pPr>
              <w:pStyle w:val="Tabelazwyky"/>
            </w:pPr>
            <w:r w:rsidRPr="007B6B11">
              <w:t>Dotyczy pola &lt; totalDueAmountOfDailyPaym &gt;.</w:t>
            </w:r>
          </w:p>
          <w:p w14:paraId="23BD8FFA" w14:textId="77777777" w:rsidR="00C24DCC" w:rsidRPr="007B6B11" w:rsidRDefault="00C24DCC" w:rsidP="004E02BE">
            <w:pPr>
              <w:pStyle w:val="Tabelazwyky"/>
            </w:pPr>
            <w:r w:rsidRPr="007B6B11">
              <w:t>Pole nie jest wymagalne w przypadku, gdy nie wypełniono żadnej pozycji w części „Informacja o kwotach wpłat dziennych” deklaracji.</w:t>
            </w:r>
          </w:p>
          <w:p w14:paraId="3A493400" w14:textId="77777777" w:rsidR="00C24DCC" w:rsidRPr="007B6B11" w:rsidRDefault="00C24DCC"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5CB719" w14:textId="77777777" w:rsidR="00C24DCC" w:rsidRPr="007B6B11" w:rsidRDefault="00C24DCC" w:rsidP="004E02BE">
            <w:pPr>
              <w:pStyle w:val="Tabelazwyky"/>
            </w:pPr>
            <w:r w:rsidRPr="007B6B11">
              <w:t xml:space="preserve">Walidacja 2: Czy wprowadzona wartość równa się sumie wartości z pól „Kwota podatku akcyzowego z dnia powstania obowiązku podatkowego” dla  kolejnych dat. </w:t>
            </w:r>
          </w:p>
        </w:tc>
      </w:tr>
      <w:tr w:rsidR="00C24DCC" w:rsidRPr="007B6B11" w14:paraId="06C20535" w14:textId="77777777" w:rsidTr="00ED6B69">
        <w:trPr>
          <w:trHeight w:val="213"/>
        </w:trPr>
        <w:tc>
          <w:tcPr>
            <w:tcW w:w="945" w:type="dxa"/>
          </w:tcPr>
          <w:p w14:paraId="35751B86" w14:textId="77777777" w:rsidR="00C24DCC" w:rsidRPr="007B6B11" w:rsidRDefault="00C24DCC" w:rsidP="004E02BE">
            <w:pPr>
              <w:pStyle w:val="Tabelazwyky"/>
            </w:pPr>
            <w:r w:rsidRPr="007B6B11">
              <w:t>R20</w:t>
            </w:r>
          </w:p>
        </w:tc>
        <w:tc>
          <w:tcPr>
            <w:tcW w:w="8109" w:type="dxa"/>
          </w:tcPr>
          <w:p w14:paraId="68ADB6A0" w14:textId="77777777" w:rsidR="00C24DCC" w:rsidRPr="007B6B11" w:rsidRDefault="00C24DCC" w:rsidP="004E02BE">
            <w:pPr>
              <w:pStyle w:val="Tabelazwyky"/>
            </w:pPr>
            <w:r w:rsidRPr="007B6B11">
              <w:t>Dotyczy pola &lt; totalAmountOfExcessDailyPaymPrevDecl &gt;.</w:t>
            </w:r>
          </w:p>
          <w:p w14:paraId="6B43F4E2" w14:textId="77777777" w:rsidR="00C24DCC" w:rsidRPr="007B6B11" w:rsidRDefault="00C24DCC" w:rsidP="004E02BE">
            <w:pPr>
              <w:pStyle w:val="Tabelazwyky"/>
            </w:pPr>
            <w:r w:rsidRPr="007B6B11">
              <w:t>Pole nie jest wymagalne w przypadku, gdy nie wypełniono żadnej pozycji w części „Informacja o kwotach wpłat dziennych” deklaracji.</w:t>
            </w:r>
          </w:p>
          <w:p w14:paraId="29167D5C" w14:textId="77777777" w:rsidR="00C24DCC" w:rsidRPr="007B6B11" w:rsidRDefault="00C24DCC"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ED4049E" w14:textId="77777777" w:rsidR="00C24DCC" w:rsidRPr="007B6B11" w:rsidRDefault="00C24DCC" w:rsidP="004E02BE">
            <w:pPr>
              <w:pStyle w:val="Tabelazwyky"/>
            </w:pPr>
            <w:r w:rsidRPr="007B6B11">
              <w:t>Walidacja 2: Czy wprowadzona wartość równa się sumie wartości z pól „Kwota nadwyżki wpłat z poprzedniej deklaracji zaliczona na poczet wpłat dziennych” dla  kolejnych dat. Jeśli nie to Błąd typu 3.</w:t>
            </w:r>
          </w:p>
        </w:tc>
      </w:tr>
      <w:tr w:rsidR="00C24DCC" w:rsidRPr="007B6B11" w14:paraId="055EF5C0" w14:textId="77777777" w:rsidTr="00ED6B69">
        <w:trPr>
          <w:trHeight w:val="213"/>
        </w:trPr>
        <w:tc>
          <w:tcPr>
            <w:tcW w:w="945" w:type="dxa"/>
          </w:tcPr>
          <w:p w14:paraId="5C4E73A1" w14:textId="77777777" w:rsidR="00C24DCC" w:rsidRPr="007B6B11" w:rsidRDefault="00C24DCC" w:rsidP="004E02BE">
            <w:pPr>
              <w:pStyle w:val="Tabelazwyky"/>
            </w:pPr>
            <w:r w:rsidRPr="007B6B11">
              <w:t>R21</w:t>
            </w:r>
          </w:p>
        </w:tc>
        <w:tc>
          <w:tcPr>
            <w:tcW w:w="8109" w:type="dxa"/>
          </w:tcPr>
          <w:p w14:paraId="48B6DC3A" w14:textId="77777777" w:rsidR="00C24DCC" w:rsidRPr="007B6B11" w:rsidRDefault="00C24DCC" w:rsidP="004E02BE">
            <w:pPr>
              <w:pStyle w:val="Tabelazwyky"/>
            </w:pPr>
            <w:r w:rsidRPr="007B6B11">
              <w:t>Dotyczy pola &lt; totalAmountOfDailyPaym &gt;.</w:t>
            </w:r>
          </w:p>
          <w:p w14:paraId="2A2B76C3" w14:textId="77777777" w:rsidR="00C24DCC" w:rsidRPr="007B6B11" w:rsidRDefault="00C24DCC" w:rsidP="004E02BE">
            <w:pPr>
              <w:pStyle w:val="Tabelazwyky"/>
            </w:pPr>
            <w:r w:rsidRPr="007B6B11">
              <w:t>Pole nie jest wymagalne w przypadku, gdy nie wypełniono żadnej pozycji w części „Informacja o kwotach wpłat dziennych” deklaracji.</w:t>
            </w:r>
          </w:p>
          <w:p w14:paraId="6077DA93" w14:textId="77777777" w:rsidR="00C24DCC" w:rsidRPr="007B6B11" w:rsidRDefault="00C24DCC"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1091B08" w14:textId="77777777" w:rsidR="00C24DCC" w:rsidRPr="007B6B11" w:rsidRDefault="00C24DCC" w:rsidP="004E02BE">
            <w:pPr>
              <w:pStyle w:val="Tabelazwyky"/>
            </w:pPr>
            <w:r w:rsidRPr="007B6B11">
              <w:t xml:space="preserve">Walidacja 2: Czy wprowadzona wartość równa się sumie wartości z pól „Kwota dokonanej wpłaty dziennej” dla  kolejnych dat. </w:t>
            </w:r>
          </w:p>
        </w:tc>
      </w:tr>
      <w:tr w:rsidR="00895B44" w:rsidRPr="007B6B11" w14:paraId="192842EE" w14:textId="77777777" w:rsidTr="00895B44">
        <w:tblPrEx>
          <w:tblLook w:val="04A0" w:firstRow="1" w:lastRow="0" w:firstColumn="1" w:lastColumn="0" w:noHBand="0" w:noVBand="1"/>
        </w:tblPrEx>
        <w:trPr>
          <w:trHeight w:val="213"/>
        </w:trPr>
        <w:tc>
          <w:tcPr>
            <w:tcW w:w="945" w:type="dxa"/>
          </w:tcPr>
          <w:p w14:paraId="7595E53E" w14:textId="601A4D0A" w:rsidR="00895B44" w:rsidRPr="007B6B11" w:rsidRDefault="00895B44" w:rsidP="004E02BE">
            <w:pPr>
              <w:pStyle w:val="Tabelazwyky"/>
            </w:pPr>
            <w:r w:rsidRPr="007B6B11">
              <w:t>R22</w:t>
            </w:r>
          </w:p>
        </w:tc>
        <w:tc>
          <w:tcPr>
            <w:tcW w:w="8109" w:type="dxa"/>
          </w:tcPr>
          <w:p w14:paraId="128870F0" w14:textId="77777777" w:rsidR="00895B44" w:rsidRPr="007B6B11" w:rsidRDefault="00895B44" w:rsidP="004E02BE">
            <w:pPr>
              <w:pStyle w:val="Tabelazwyky"/>
            </w:pPr>
            <w:r w:rsidRPr="007B6B11">
              <w:t>Dotyczy pola &lt; codeCN &gt;.</w:t>
            </w:r>
          </w:p>
          <w:p w14:paraId="176172F1" w14:textId="77777777" w:rsidR="00895B44" w:rsidRPr="007B6B11" w:rsidRDefault="00895B44" w:rsidP="004E02BE">
            <w:pPr>
              <w:pStyle w:val="Tabelazwyky"/>
            </w:pPr>
            <w:r w:rsidRPr="007B6B11">
              <w:t>Wartość przekazywana dla wywołania usługi pobrania danych z ISZTAR dla pól „Nazwa grupy wyrobów” i „Stawka podatku”.</w:t>
            </w:r>
          </w:p>
          <w:p w14:paraId="10835388" w14:textId="77777777" w:rsidR="00895B44" w:rsidRPr="007B6B11" w:rsidRDefault="00895B44" w:rsidP="004E02BE">
            <w:pPr>
              <w:pStyle w:val="Tabelazwyky"/>
            </w:pPr>
            <w:r w:rsidRPr="007B6B11">
              <w:t>Walidacja czy kod CN jest w zakresie obsługiwanym przez załącznik danego typu. Jeśli nie błąd typu 2.</w:t>
            </w:r>
          </w:p>
        </w:tc>
      </w:tr>
    </w:tbl>
    <w:p w14:paraId="482C038E" w14:textId="77777777" w:rsidR="004A0FB2" w:rsidRPr="007B6B11" w:rsidRDefault="004A0FB2" w:rsidP="004E02BE">
      <w:pPr>
        <w:pStyle w:val="Nagwek2"/>
        <w:spacing w:line="276" w:lineRule="auto"/>
        <w:rPr>
          <w:bCs/>
          <w:lang w:val="pl-PL"/>
        </w:rPr>
      </w:pPr>
      <w:bookmarkStart w:id="393" w:name="_Toc115186914"/>
      <w:bookmarkStart w:id="394" w:name="_Toc183171905"/>
      <w:r w:rsidRPr="007B6B11">
        <w:rPr>
          <w:lang w:val="pl-PL"/>
        </w:rPr>
        <w:lastRenderedPageBreak/>
        <w:t>Załącznik AKC-4/H do deklaracji AKC4</w:t>
      </w:r>
      <w:bookmarkEnd w:id="393"/>
      <w:bookmarkEnd w:id="394"/>
    </w:p>
    <w:p w14:paraId="5B9149BB" w14:textId="4C27E9BB" w:rsidR="004A0FB2" w:rsidRPr="007B6B11" w:rsidRDefault="004A0FB2" w:rsidP="004E02BE">
      <w:pPr>
        <w:pStyle w:val="Nagwek3"/>
        <w:spacing w:line="276" w:lineRule="auto"/>
        <w:rPr>
          <w:lang w:val="pl-PL"/>
        </w:rPr>
      </w:pPr>
      <w:bookmarkStart w:id="395" w:name="_Toc115186915"/>
      <w:bookmarkStart w:id="396" w:name="_Toc183171906"/>
      <w:r w:rsidRPr="007B6B11">
        <w:rPr>
          <w:lang w:val="pl-PL"/>
        </w:rPr>
        <w:t>Komunikat AKC</w:t>
      </w:r>
      <w:r w:rsidR="00C515A0" w:rsidRPr="007B6B11">
        <w:rPr>
          <w:lang w:val="pl-PL"/>
        </w:rPr>
        <w:t>-</w:t>
      </w:r>
      <w:r w:rsidRPr="007B6B11">
        <w:rPr>
          <w:lang w:val="pl-PL"/>
        </w:rPr>
        <w:t>4H</w:t>
      </w:r>
      <w:bookmarkEnd w:id="395"/>
      <w:bookmarkEnd w:id="396"/>
    </w:p>
    <w:p w14:paraId="6FC68165" w14:textId="77777777" w:rsidR="004A0FB2" w:rsidRPr="007B6B11" w:rsidRDefault="004A0FB2" w:rsidP="004E02BE">
      <w:r w:rsidRPr="007B6B11">
        <w:t>PODATEK AKCYZOWY OD ENERGII ELEKTRYCZNEJ</w:t>
      </w:r>
    </w:p>
    <w:p w14:paraId="2D5EE033" w14:textId="323E85D3" w:rsidR="004A0FB2" w:rsidRPr="007B6B11" w:rsidRDefault="004A0FB2" w:rsidP="004E02BE">
      <w:pPr>
        <w:pStyle w:val="Nagwek3"/>
        <w:spacing w:line="276" w:lineRule="auto"/>
        <w:rPr>
          <w:lang w:val="pl-PL"/>
        </w:rPr>
      </w:pPr>
      <w:bookmarkStart w:id="397" w:name="_Toc115186916"/>
      <w:bookmarkStart w:id="398" w:name="_Toc183171907"/>
      <w:r w:rsidRPr="007B6B11">
        <w:rPr>
          <w:lang w:val="pl-PL"/>
        </w:rPr>
        <w:t>Specyfikacja AKC</w:t>
      </w:r>
      <w:r w:rsidR="00C515A0" w:rsidRPr="007B6B11">
        <w:rPr>
          <w:lang w:val="pl-PL"/>
        </w:rPr>
        <w:t>-</w:t>
      </w:r>
      <w:r w:rsidRPr="007B6B11">
        <w:rPr>
          <w:lang w:val="pl-PL"/>
        </w:rPr>
        <w:t>4H</w:t>
      </w:r>
      <w:bookmarkEnd w:id="397"/>
      <w:bookmarkEnd w:id="398"/>
    </w:p>
    <w:p w14:paraId="2BCBDC92" w14:textId="04E958F6" w:rsidR="004A0FB2" w:rsidRPr="007B6B11" w:rsidRDefault="000F2F6A" w:rsidP="004E02BE">
      <w:r w:rsidRPr="007B6B11">
        <w:t>Struktura</w:t>
      </w:r>
      <w:r w:rsidR="004A0FB2" w:rsidRPr="007B6B11">
        <w:t xml:space="preserve"> typu ZDailyAmount</w:t>
      </w:r>
      <w:r w:rsidRPr="007B6B11">
        <w:t xml:space="preserve"> została zdefiniowana</w:t>
      </w:r>
      <w:r w:rsidR="004A0FB2" w:rsidRPr="007B6B11">
        <w:t xml:space="preserve"> w dokumencie </w:t>
      </w:r>
      <w:r w:rsidR="004A0FB2" w:rsidRPr="007B6B11">
        <w:fldChar w:fldCharType="begin"/>
      </w:r>
      <w:r w:rsidR="004A0FB2" w:rsidRPr="007B6B11">
        <w:instrText xml:space="preserve"> REF _Ref361653747 \r \h  \* MERGEFORMAT </w:instrText>
      </w:r>
      <w:r w:rsidR="004A0FB2" w:rsidRPr="007B6B11">
        <w:fldChar w:fldCharType="separate"/>
      </w:r>
      <w:r w:rsidR="006D48AD">
        <w:t>0</w:t>
      </w:r>
      <w:r w:rsidR="004A0FB2" w:rsidRPr="007B6B11">
        <w:fldChar w:fldCharType="end"/>
      </w:r>
      <w:r w:rsidRPr="007B6B11">
        <w:t xml:space="preserve"> i nie będzie tutaj szczegółowo omawiana</w:t>
      </w:r>
      <w:r w:rsidR="004A0FB2" w:rsidRPr="007B6B11">
        <w:t>.</w:t>
      </w:r>
    </w:p>
    <w:p w14:paraId="694F11AB" w14:textId="6A498DF0" w:rsidR="004F6D30" w:rsidRPr="007B6B11" w:rsidRDefault="004F6D30" w:rsidP="004E02BE">
      <w:pPr>
        <w:pStyle w:val="Z2PodpisRysunkuTabeli"/>
      </w:pPr>
      <w:bookmarkStart w:id="399" w:name="_Toc183172043"/>
      <w:r w:rsidRPr="007B6B11">
        <w:t xml:space="preserve">Tabela </w:t>
      </w:r>
      <w:r w:rsidR="00E354C5">
        <w:fldChar w:fldCharType="begin"/>
      </w:r>
      <w:r w:rsidR="00E354C5">
        <w:instrText xml:space="preserve"> SEQ Tabela \* ARABIC </w:instrText>
      </w:r>
      <w:r w:rsidR="00E354C5">
        <w:fldChar w:fldCharType="separate"/>
      </w:r>
      <w:r w:rsidR="006D48AD">
        <w:rPr>
          <w:noProof/>
        </w:rPr>
        <w:t>75</w:t>
      </w:r>
      <w:r w:rsidR="00E354C5">
        <w:fldChar w:fldCharType="end"/>
      </w:r>
      <w:r w:rsidRPr="007B6B11">
        <w:t>. Dane ogólne w ramach struktury załącznika AKC-4H do deklaracji AKC-4/AKC-4zo</w:t>
      </w:r>
      <w:bookmarkEnd w:id="399"/>
    </w:p>
    <w:tbl>
      <w:tblPr>
        <w:tblStyle w:val="Tabela-Siatka"/>
        <w:tblW w:w="9322" w:type="dxa"/>
        <w:tblLook w:val="01E0" w:firstRow="1" w:lastRow="1" w:firstColumn="1" w:lastColumn="1" w:noHBand="0" w:noVBand="0"/>
        <w:tblCaption w:val="Dane ogólne w ramach struktury załącznika AKC-4H do deklaracji AKC-4/AKC-4zo"/>
      </w:tblPr>
      <w:tblGrid>
        <w:gridCol w:w="2900"/>
        <w:gridCol w:w="6422"/>
      </w:tblGrid>
      <w:tr w:rsidR="004F6D30" w:rsidRPr="007B6B11" w14:paraId="066A9CB2" w14:textId="77777777" w:rsidTr="006E7D91">
        <w:trPr>
          <w:tblHeader/>
        </w:trPr>
        <w:tc>
          <w:tcPr>
            <w:tcW w:w="2900" w:type="dxa"/>
            <w:shd w:val="clear" w:color="auto" w:fill="D9D9D9" w:themeFill="background1" w:themeFillShade="D9"/>
          </w:tcPr>
          <w:p w14:paraId="1965C349" w14:textId="77777777" w:rsidR="004F6D30" w:rsidRPr="007B6B11" w:rsidRDefault="004F6D30" w:rsidP="004E02BE">
            <w:pPr>
              <w:pStyle w:val="naglowektabeli"/>
            </w:pPr>
            <w:r w:rsidRPr="007B6B11">
              <w:t>Ogólne</w:t>
            </w:r>
          </w:p>
        </w:tc>
        <w:tc>
          <w:tcPr>
            <w:tcW w:w="6422" w:type="dxa"/>
            <w:shd w:val="clear" w:color="auto" w:fill="D9D9D9" w:themeFill="background1" w:themeFillShade="D9"/>
          </w:tcPr>
          <w:p w14:paraId="70018C27" w14:textId="77777777" w:rsidR="004F6D30" w:rsidRPr="007B6B11" w:rsidRDefault="004F6D30" w:rsidP="004E02BE">
            <w:pPr>
              <w:pStyle w:val="naglowektabeli"/>
            </w:pPr>
          </w:p>
        </w:tc>
      </w:tr>
      <w:tr w:rsidR="004F6D30" w:rsidRPr="007B6B11" w14:paraId="4D8D6346" w14:textId="77777777" w:rsidTr="00E93E44">
        <w:tc>
          <w:tcPr>
            <w:tcW w:w="2900" w:type="dxa"/>
          </w:tcPr>
          <w:p w14:paraId="430A1B20" w14:textId="77777777" w:rsidR="004F6D30" w:rsidRPr="007B6B11" w:rsidRDefault="004F6D30" w:rsidP="004E02BE">
            <w:pPr>
              <w:pStyle w:val="Tabelazwyky"/>
            </w:pPr>
            <w:r w:rsidRPr="007B6B11">
              <w:t>Opis</w:t>
            </w:r>
          </w:p>
        </w:tc>
        <w:tc>
          <w:tcPr>
            <w:tcW w:w="6422" w:type="dxa"/>
          </w:tcPr>
          <w:p w14:paraId="75BF78E2" w14:textId="2C396CAC" w:rsidR="004F6D30" w:rsidRPr="007B6B11" w:rsidRDefault="004F6D30" w:rsidP="004E02BE">
            <w:pPr>
              <w:pStyle w:val="Tabelazwyky"/>
            </w:pPr>
            <w:r w:rsidRPr="007B6B11">
              <w:t xml:space="preserve">Struktura załącznika H do deklaracji AKC-4 </w:t>
            </w:r>
          </w:p>
        </w:tc>
      </w:tr>
      <w:tr w:rsidR="004F6D30" w:rsidRPr="007B6B11" w14:paraId="31365183" w14:textId="77777777" w:rsidTr="00E93E44">
        <w:tc>
          <w:tcPr>
            <w:tcW w:w="2900" w:type="dxa"/>
          </w:tcPr>
          <w:p w14:paraId="442640EE" w14:textId="77777777" w:rsidR="004F6D30" w:rsidRPr="007B6B11" w:rsidRDefault="004F6D30" w:rsidP="004E02BE">
            <w:pPr>
              <w:pStyle w:val="Tabelazwyky"/>
            </w:pPr>
            <w:r w:rsidRPr="007B6B11">
              <w:t>Proces biznesowy</w:t>
            </w:r>
          </w:p>
        </w:tc>
        <w:tc>
          <w:tcPr>
            <w:tcW w:w="6422" w:type="dxa"/>
          </w:tcPr>
          <w:p w14:paraId="0A95D5C3" w14:textId="77777777" w:rsidR="004F6D30" w:rsidRPr="007B6B11" w:rsidRDefault="004F6D30" w:rsidP="004E02BE">
            <w:pPr>
              <w:pStyle w:val="Tabelazwyky"/>
            </w:pPr>
          </w:p>
        </w:tc>
      </w:tr>
      <w:tr w:rsidR="004F6D30" w:rsidRPr="007B6B11" w14:paraId="77189189" w14:textId="77777777" w:rsidTr="00E93E44">
        <w:tc>
          <w:tcPr>
            <w:tcW w:w="2900" w:type="dxa"/>
          </w:tcPr>
          <w:p w14:paraId="0BE1E6DC" w14:textId="77777777" w:rsidR="004F6D30" w:rsidRPr="007B6B11" w:rsidRDefault="004F6D30" w:rsidP="004E02BE">
            <w:pPr>
              <w:pStyle w:val="Tabelazwyky"/>
            </w:pPr>
            <w:r w:rsidRPr="007B6B11">
              <w:t>Wersja deklaracji</w:t>
            </w:r>
          </w:p>
        </w:tc>
        <w:tc>
          <w:tcPr>
            <w:tcW w:w="6422" w:type="dxa"/>
          </w:tcPr>
          <w:p w14:paraId="74623859" w14:textId="77777777" w:rsidR="004F6D30" w:rsidRPr="007B6B11" w:rsidRDefault="004F6D30" w:rsidP="004E02BE">
            <w:pPr>
              <w:pStyle w:val="Tabelazwyky"/>
            </w:pPr>
            <w:r w:rsidRPr="007B6B11">
              <w:t>5_0</w:t>
            </w:r>
          </w:p>
        </w:tc>
      </w:tr>
      <w:tr w:rsidR="004F6D30" w:rsidRPr="007B6B11" w14:paraId="3C944DAD" w14:textId="77777777" w:rsidTr="00E93E44">
        <w:tc>
          <w:tcPr>
            <w:tcW w:w="2900" w:type="dxa"/>
          </w:tcPr>
          <w:p w14:paraId="0494217F" w14:textId="77777777" w:rsidR="004F6D30" w:rsidRPr="007B6B11" w:rsidRDefault="004F6D30" w:rsidP="004E02BE">
            <w:pPr>
              <w:pStyle w:val="Tabelazwyky"/>
            </w:pPr>
            <w:r w:rsidRPr="007B6B11">
              <w:t>Zależności od innych deklaracji</w:t>
            </w:r>
          </w:p>
        </w:tc>
        <w:tc>
          <w:tcPr>
            <w:tcW w:w="6422" w:type="dxa"/>
          </w:tcPr>
          <w:p w14:paraId="41D5A7D4" w14:textId="77777777" w:rsidR="004F6D30" w:rsidRPr="007B6B11" w:rsidRDefault="004F6D30" w:rsidP="004E02BE">
            <w:pPr>
              <w:pStyle w:val="Tabelazwyky"/>
            </w:pPr>
          </w:p>
        </w:tc>
      </w:tr>
      <w:tr w:rsidR="004F6D30" w:rsidRPr="007B6B11" w14:paraId="2A7ABF38" w14:textId="77777777" w:rsidTr="00E93E44">
        <w:tc>
          <w:tcPr>
            <w:tcW w:w="2900" w:type="dxa"/>
          </w:tcPr>
          <w:p w14:paraId="2074C1A3" w14:textId="77777777" w:rsidR="004F6D30" w:rsidRPr="007B6B11" w:rsidRDefault="004F6D30" w:rsidP="004E02BE">
            <w:pPr>
              <w:pStyle w:val="Tabelazwyky"/>
            </w:pPr>
            <w:r w:rsidRPr="007B6B11">
              <w:t xml:space="preserve">Technologia </w:t>
            </w:r>
          </w:p>
        </w:tc>
        <w:tc>
          <w:tcPr>
            <w:tcW w:w="6422" w:type="dxa"/>
          </w:tcPr>
          <w:p w14:paraId="3A35513F" w14:textId="77777777" w:rsidR="004F6D30" w:rsidRPr="007B6B11" w:rsidRDefault="004F6D30" w:rsidP="004E02BE">
            <w:pPr>
              <w:pStyle w:val="Tabelazwyky"/>
            </w:pPr>
            <w:r w:rsidRPr="007B6B11">
              <w:t>XML</w:t>
            </w:r>
          </w:p>
        </w:tc>
      </w:tr>
      <w:tr w:rsidR="004F6D30" w:rsidRPr="007B6B11" w14:paraId="7A397682" w14:textId="77777777" w:rsidTr="00E93E44">
        <w:tc>
          <w:tcPr>
            <w:tcW w:w="2900" w:type="dxa"/>
          </w:tcPr>
          <w:p w14:paraId="42069F4F" w14:textId="77777777" w:rsidR="004F6D30" w:rsidRPr="007B6B11" w:rsidRDefault="004F6D30" w:rsidP="004E02BE">
            <w:pPr>
              <w:pStyle w:val="Tabelazwyky"/>
            </w:pPr>
            <w:r w:rsidRPr="007B6B11">
              <w:t>Reguły biznesowe</w:t>
            </w:r>
          </w:p>
        </w:tc>
        <w:tc>
          <w:tcPr>
            <w:tcW w:w="6422" w:type="dxa"/>
          </w:tcPr>
          <w:p w14:paraId="131A7CFB" w14:textId="77777777" w:rsidR="004F6D30" w:rsidRPr="007B6B11" w:rsidRDefault="004F6D30" w:rsidP="004E02BE">
            <w:pPr>
              <w:pStyle w:val="Tabelazwyky"/>
            </w:pPr>
          </w:p>
        </w:tc>
      </w:tr>
      <w:tr w:rsidR="004F6D30" w:rsidRPr="007B6B11" w14:paraId="46D608BA" w14:textId="77777777" w:rsidTr="00E93E44">
        <w:tc>
          <w:tcPr>
            <w:tcW w:w="2900" w:type="dxa"/>
          </w:tcPr>
          <w:p w14:paraId="09844474" w14:textId="77777777" w:rsidR="004F6D30" w:rsidRPr="007B6B11" w:rsidRDefault="004F6D30" w:rsidP="004E02BE">
            <w:pPr>
              <w:pStyle w:val="Tabelazwyky"/>
            </w:pPr>
            <w:r w:rsidRPr="007B6B11">
              <w:t>Wykorzystane standardy</w:t>
            </w:r>
          </w:p>
        </w:tc>
        <w:tc>
          <w:tcPr>
            <w:tcW w:w="6422" w:type="dxa"/>
          </w:tcPr>
          <w:p w14:paraId="3242C6EC" w14:textId="77777777" w:rsidR="004F6D30" w:rsidRPr="007B6B11" w:rsidRDefault="004F6D30" w:rsidP="004E02BE">
            <w:pPr>
              <w:pStyle w:val="Tabelazwyky"/>
            </w:pPr>
            <w:r w:rsidRPr="007B6B11">
              <w:t>XML</w:t>
            </w:r>
          </w:p>
        </w:tc>
      </w:tr>
      <w:tr w:rsidR="004F6D30" w:rsidRPr="007B6B11" w14:paraId="6C1B3167" w14:textId="77777777" w:rsidTr="00E93E44">
        <w:tc>
          <w:tcPr>
            <w:tcW w:w="2900" w:type="dxa"/>
          </w:tcPr>
          <w:p w14:paraId="1C199BDE" w14:textId="77777777" w:rsidR="004F6D30" w:rsidRPr="007B6B11" w:rsidRDefault="004F6D30" w:rsidP="004E02BE">
            <w:pPr>
              <w:pStyle w:val="Tabelazwyky"/>
            </w:pPr>
            <w:r w:rsidRPr="007B6B11">
              <w:t>Namespaces</w:t>
            </w:r>
          </w:p>
        </w:tc>
        <w:tc>
          <w:tcPr>
            <w:tcW w:w="6422" w:type="dxa"/>
          </w:tcPr>
          <w:p w14:paraId="1D7D5464" w14:textId="77777777" w:rsidR="004F6D30" w:rsidRPr="007B6B11" w:rsidRDefault="004F6D30" w:rsidP="004E02BE">
            <w:pPr>
              <w:pStyle w:val="Tabelazwyky"/>
            </w:pPr>
            <w:r w:rsidRPr="007B6B11">
              <w:t>http://www.e-clo.pl/ZEFIR2/eZefir2/xsd/v9_0/Types.xsd</w:t>
            </w:r>
          </w:p>
        </w:tc>
      </w:tr>
      <w:tr w:rsidR="004F6D30" w:rsidRPr="007B6B11" w14:paraId="2473E7E1" w14:textId="77777777" w:rsidTr="00E93E44">
        <w:tc>
          <w:tcPr>
            <w:tcW w:w="2900" w:type="dxa"/>
          </w:tcPr>
          <w:p w14:paraId="6A433BA5" w14:textId="77777777" w:rsidR="004F6D30" w:rsidRPr="007B6B11" w:rsidRDefault="004F6D30" w:rsidP="004E02BE">
            <w:pPr>
              <w:pStyle w:val="Tabelazwyky"/>
            </w:pPr>
            <w:r w:rsidRPr="007B6B11">
              <w:t xml:space="preserve">Definicja struktur </w:t>
            </w:r>
          </w:p>
        </w:tc>
        <w:tc>
          <w:tcPr>
            <w:tcW w:w="6422" w:type="dxa"/>
          </w:tcPr>
          <w:p w14:paraId="30541344" w14:textId="343622B3" w:rsidR="004F6D30" w:rsidRPr="007B6B11" w:rsidRDefault="004F6D30" w:rsidP="004E02BE">
            <w:pPr>
              <w:pStyle w:val="Tabelazwyky"/>
            </w:pPr>
            <w:r w:rsidRPr="007B6B11">
              <w:t>AKC_4H.xsd</w:t>
            </w:r>
          </w:p>
        </w:tc>
      </w:tr>
    </w:tbl>
    <w:p w14:paraId="7173E7CD" w14:textId="10DF9D9B" w:rsidR="004F6D30" w:rsidRDefault="004F6D30" w:rsidP="004E02BE">
      <w:pPr>
        <w:pStyle w:val="Nagwek3"/>
        <w:spacing w:line="276" w:lineRule="auto"/>
      </w:pPr>
      <w:r w:rsidRPr="007B6B11">
        <w:t xml:space="preserve"> </w:t>
      </w:r>
      <w:bookmarkStart w:id="400" w:name="_Toc183171908"/>
      <w:r w:rsidRPr="007B6B11">
        <w:t>Struktura załącznika AKC-4H do deklaracji AKC-4/AKC-4zo</w:t>
      </w:r>
      <w:bookmarkEnd w:id="400"/>
    </w:p>
    <w:p w14:paraId="4EC7142B" w14:textId="5AEE9F70" w:rsidR="00F03C38" w:rsidRPr="00F03C38" w:rsidRDefault="00F03C38" w:rsidP="004E02BE">
      <w:pPr>
        <w:pStyle w:val="kod"/>
      </w:pPr>
      <w:r w:rsidRPr="00F03C38">
        <w:t>AKC4HType</w:t>
      </w:r>
    </w:p>
    <w:p w14:paraId="465D8B57" w14:textId="7518D558" w:rsidR="00F03C38" w:rsidRPr="00F03C38" w:rsidRDefault="00F03C38" w:rsidP="004E02BE">
      <w:pPr>
        <w:pStyle w:val="kod"/>
      </w:pPr>
      <w:r w:rsidRPr="00F03C38">
        <w:t>HeaderType</w:t>
      </w:r>
    </w:p>
    <w:p w14:paraId="0DB75AA8" w14:textId="70E3FAC9" w:rsidR="00F03C38" w:rsidRPr="00F03C38" w:rsidRDefault="00F03C38" w:rsidP="004E02BE">
      <w:pPr>
        <w:pStyle w:val="kod"/>
      </w:pPr>
      <w:r w:rsidRPr="00F03C38">
        <w:t>CalculOfAmountOfExciseDutyType</w:t>
      </w:r>
    </w:p>
    <w:p w14:paraId="4E1D8E89" w14:textId="7CD0CA0B" w:rsidR="00F03C38" w:rsidRPr="00F03C38" w:rsidRDefault="00F03C38" w:rsidP="004E02BE">
      <w:pPr>
        <w:pStyle w:val="kod"/>
      </w:pPr>
      <w:r w:rsidRPr="00F03C38">
        <w:t>ItemsType</w:t>
      </w:r>
    </w:p>
    <w:p w14:paraId="5EF1FDC0" w14:textId="66FFC260" w:rsidR="00F03C38" w:rsidRPr="00F03C38" w:rsidRDefault="00F03C38" w:rsidP="004E02BE">
      <w:pPr>
        <w:pStyle w:val="kod"/>
      </w:pPr>
      <w:r w:rsidRPr="00F03C38">
        <w:t>ItemType</w:t>
      </w:r>
    </w:p>
    <w:p w14:paraId="6DADEA92" w14:textId="739645C6" w:rsidR="00F03C38" w:rsidRPr="00F03C38" w:rsidRDefault="00F03C38" w:rsidP="004E02BE">
      <w:pPr>
        <w:pStyle w:val="kod"/>
      </w:pPr>
      <w:r w:rsidRPr="00F03C38">
        <w:t>version</w:t>
      </w:r>
    </w:p>
    <w:p w14:paraId="15520530" w14:textId="15370CAC" w:rsidR="004F6D30" w:rsidRPr="007B6B11" w:rsidRDefault="004F6D30" w:rsidP="004E02BE">
      <w:pPr>
        <w:pStyle w:val="Z2PodpisRysunkuTabeli"/>
      </w:pPr>
      <w:bookmarkStart w:id="401" w:name="_Toc183172044"/>
      <w:r w:rsidRPr="007B6B11">
        <w:t xml:space="preserve">Tabela </w:t>
      </w:r>
      <w:r w:rsidR="00E354C5">
        <w:fldChar w:fldCharType="begin"/>
      </w:r>
      <w:r w:rsidR="00E354C5">
        <w:instrText xml:space="preserve"> SEQ Tabela \* ARABIC </w:instrText>
      </w:r>
      <w:r w:rsidR="00E354C5">
        <w:fldChar w:fldCharType="separate"/>
      </w:r>
      <w:r w:rsidR="006D48AD">
        <w:rPr>
          <w:noProof/>
        </w:rPr>
        <w:t>76</w:t>
      </w:r>
      <w:r w:rsidR="00E354C5">
        <w:fldChar w:fldCharType="end"/>
      </w:r>
      <w:r w:rsidRPr="007B6B11">
        <w:t>. Struktura załącznika AKC-4H</w:t>
      </w:r>
      <w:bookmarkEnd w:id="401"/>
    </w:p>
    <w:tbl>
      <w:tblPr>
        <w:tblStyle w:val="Tabela-Siatka"/>
        <w:tblW w:w="0" w:type="auto"/>
        <w:tblLook w:val="01E0" w:firstRow="1" w:lastRow="1" w:firstColumn="1" w:lastColumn="1" w:noHBand="0" w:noVBand="0"/>
      </w:tblPr>
      <w:tblGrid>
        <w:gridCol w:w="1727"/>
        <w:gridCol w:w="3254"/>
        <w:gridCol w:w="828"/>
        <w:gridCol w:w="2049"/>
        <w:gridCol w:w="1196"/>
      </w:tblGrid>
      <w:tr w:rsidR="004F6D30" w:rsidRPr="007B6B11" w14:paraId="0A75EB89" w14:textId="77777777" w:rsidTr="00072B25">
        <w:trPr>
          <w:trHeight w:val="213"/>
          <w:tblHeader/>
        </w:trPr>
        <w:tc>
          <w:tcPr>
            <w:tcW w:w="1727" w:type="dxa"/>
            <w:shd w:val="clear" w:color="auto" w:fill="D9D9D9" w:themeFill="background1" w:themeFillShade="D9"/>
          </w:tcPr>
          <w:p w14:paraId="4C15D19D" w14:textId="77777777" w:rsidR="004F6D30" w:rsidRPr="007B6B11" w:rsidRDefault="004F6D30" w:rsidP="004E02BE">
            <w:pPr>
              <w:pStyle w:val="naglowektabeli"/>
            </w:pPr>
            <w:r w:rsidRPr="007B6B11">
              <w:t xml:space="preserve">Nazwa </w:t>
            </w:r>
          </w:p>
        </w:tc>
        <w:tc>
          <w:tcPr>
            <w:tcW w:w="3254" w:type="dxa"/>
            <w:shd w:val="clear" w:color="auto" w:fill="D9D9D9" w:themeFill="background1" w:themeFillShade="D9"/>
          </w:tcPr>
          <w:p w14:paraId="7C175E5B" w14:textId="77777777" w:rsidR="004F6D30" w:rsidRPr="007B6B11" w:rsidRDefault="004F6D30" w:rsidP="004E02BE">
            <w:pPr>
              <w:pStyle w:val="naglowektabeli"/>
            </w:pPr>
            <w:r w:rsidRPr="007B6B11">
              <w:t>Opis</w:t>
            </w:r>
          </w:p>
        </w:tc>
        <w:tc>
          <w:tcPr>
            <w:tcW w:w="828" w:type="dxa"/>
            <w:shd w:val="clear" w:color="auto" w:fill="D9D9D9" w:themeFill="background1" w:themeFillShade="D9"/>
          </w:tcPr>
          <w:p w14:paraId="278BBF99" w14:textId="77777777" w:rsidR="004F6D30" w:rsidRPr="007B6B11" w:rsidRDefault="004F6D30" w:rsidP="004E02BE">
            <w:pPr>
              <w:pStyle w:val="naglowektabeli"/>
            </w:pPr>
            <w:r w:rsidRPr="007B6B11">
              <w:t>Nr pola</w:t>
            </w:r>
          </w:p>
        </w:tc>
        <w:tc>
          <w:tcPr>
            <w:tcW w:w="2049" w:type="dxa"/>
            <w:shd w:val="clear" w:color="auto" w:fill="D9D9D9" w:themeFill="background1" w:themeFillShade="D9"/>
          </w:tcPr>
          <w:p w14:paraId="374211D8" w14:textId="77777777" w:rsidR="004F6D30" w:rsidRPr="007B6B11" w:rsidRDefault="004F6D30" w:rsidP="004E02BE">
            <w:pPr>
              <w:pStyle w:val="naglowektabeli"/>
            </w:pPr>
            <w:r w:rsidRPr="007B6B11">
              <w:t>Typ</w:t>
            </w:r>
          </w:p>
        </w:tc>
        <w:tc>
          <w:tcPr>
            <w:tcW w:w="1196" w:type="dxa"/>
            <w:shd w:val="clear" w:color="auto" w:fill="D9D9D9" w:themeFill="background1" w:themeFillShade="D9"/>
          </w:tcPr>
          <w:p w14:paraId="7CB36D52" w14:textId="77777777" w:rsidR="004F6D30" w:rsidRPr="007B6B11" w:rsidRDefault="004F6D30" w:rsidP="004E02BE">
            <w:pPr>
              <w:pStyle w:val="naglowektabeli"/>
            </w:pPr>
            <w:r w:rsidRPr="007B6B11">
              <w:t>Liczebność</w:t>
            </w:r>
          </w:p>
        </w:tc>
      </w:tr>
      <w:tr w:rsidR="004F6D30" w:rsidRPr="007B6B11" w14:paraId="6AD083D9" w14:textId="77777777" w:rsidTr="00E93E44">
        <w:trPr>
          <w:trHeight w:val="213"/>
        </w:trPr>
        <w:tc>
          <w:tcPr>
            <w:tcW w:w="1727" w:type="dxa"/>
          </w:tcPr>
          <w:p w14:paraId="68D9AD46" w14:textId="77777777" w:rsidR="004F6D30" w:rsidRPr="007B6B11" w:rsidRDefault="004F6D30" w:rsidP="004E02BE">
            <w:pPr>
              <w:pStyle w:val="Tabelazwyky"/>
            </w:pPr>
            <w:r w:rsidRPr="007B6B11">
              <w:t>Header</w:t>
            </w:r>
          </w:p>
        </w:tc>
        <w:tc>
          <w:tcPr>
            <w:tcW w:w="3254" w:type="dxa"/>
          </w:tcPr>
          <w:p w14:paraId="01D953B7" w14:textId="77777777" w:rsidR="004F6D30" w:rsidRPr="007B6B11" w:rsidRDefault="004F6D30" w:rsidP="004E02BE">
            <w:pPr>
              <w:pStyle w:val="Tabelazwyky"/>
            </w:pPr>
            <w:r w:rsidRPr="007B6B11">
              <w:t>Nagłówek</w:t>
            </w:r>
          </w:p>
        </w:tc>
        <w:tc>
          <w:tcPr>
            <w:tcW w:w="828" w:type="dxa"/>
          </w:tcPr>
          <w:p w14:paraId="096D3B92" w14:textId="77777777" w:rsidR="004F6D30" w:rsidRPr="007B6B11" w:rsidRDefault="004F6D30" w:rsidP="004E02BE">
            <w:pPr>
              <w:pStyle w:val="Tabelazwyky"/>
            </w:pPr>
            <w:r w:rsidRPr="007B6B11">
              <w:t>-</w:t>
            </w:r>
          </w:p>
        </w:tc>
        <w:tc>
          <w:tcPr>
            <w:tcW w:w="2049" w:type="dxa"/>
          </w:tcPr>
          <w:p w14:paraId="3E930A56" w14:textId="77777777" w:rsidR="004F6D30" w:rsidRPr="007B6B11" w:rsidRDefault="004F6D30" w:rsidP="004E02BE">
            <w:pPr>
              <w:pStyle w:val="Tabelazwyky"/>
            </w:pPr>
            <w:r w:rsidRPr="007B6B11">
              <w:t>HeaderType</w:t>
            </w:r>
          </w:p>
        </w:tc>
        <w:tc>
          <w:tcPr>
            <w:tcW w:w="1196" w:type="dxa"/>
          </w:tcPr>
          <w:p w14:paraId="2A005BDA" w14:textId="77777777" w:rsidR="004F6D30" w:rsidRPr="007B6B11" w:rsidRDefault="004F6D30" w:rsidP="004E02BE">
            <w:pPr>
              <w:pStyle w:val="Tabelazwyky"/>
            </w:pPr>
            <w:r w:rsidRPr="007B6B11">
              <w:t>1..1</w:t>
            </w:r>
          </w:p>
        </w:tc>
      </w:tr>
      <w:tr w:rsidR="004F6D30" w:rsidRPr="007B6B11" w14:paraId="2BCDB791" w14:textId="77777777" w:rsidTr="00E93E44">
        <w:trPr>
          <w:trHeight w:val="213"/>
        </w:trPr>
        <w:tc>
          <w:tcPr>
            <w:tcW w:w="1727" w:type="dxa"/>
          </w:tcPr>
          <w:p w14:paraId="5C5F0AE0" w14:textId="77777777" w:rsidR="004F6D30" w:rsidRPr="007B6B11" w:rsidRDefault="004F6D30" w:rsidP="004E02BE">
            <w:pPr>
              <w:pStyle w:val="Tabelazwyky"/>
            </w:pPr>
            <w:r w:rsidRPr="007B6B11">
              <w:t>version</w:t>
            </w:r>
          </w:p>
        </w:tc>
        <w:tc>
          <w:tcPr>
            <w:tcW w:w="3254" w:type="dxa"/>
          </w:tcPr>
          <w:p w14:paraId="453114B5" w14:textId="77777777" w:rsidR="004F6D30" w:rsidRPr="007B6B11" w:rsidRDefault="004F6D30" w:rsidP="004E02BE">
            <w:pPr>
              <w:pStyle w:val="Tabelazwyky"/>
            </w:pPr>
            <w:r w:rsidRPr="007B6B11">
              <w:t xml:space="preserve">Wersja schematu, z którą zgodny jest komunikat. Oznaczenie wersji schematu, z którą zgodny jest komunikat. </w:t>
            </w:r>
          </w:p>
          <w:p w14:paraId="06F43BB9" w14:textId="77777777" w:rsidR="004F6D30" w:rsidRPr="007B6B11" w:rsidRDefault="004F6D30" w:rsidP="004E02BE">
            <w:pPr>
              <w:pStyle w:val="Tabelazwyky"/>
            </w:pPr>
            <w:r w:rsidRPr="007B6B11">
              <w:lastRenderedPageBreak/>
              <w:t>Format: V_R, gdzie V - co najmniej jedna cyfra oznaczająca główną wersję, R - co najmniej jedna cyfra oznaczającą wersję pośrednią.</w:t>
            </w:r>
          </w:p>
        </w:tc>
        <w:tc>
          <w:tcPr>
            <w:tcW w:w="828" w:type="dxa"/>
          </w:tcPr>
          <w:p w14:paraId="62A3E51F" w14:textId="77777777" w:rsidR="004F6D30" w:rsidRPr="007B6B11" w:rsidRDefault="004F6D30" w:rsidP="004E02BE">
            <w:pPr>
              <w:pStyle w:val="Tabelazwyky"/>
            </w:pPr>
            <w:r w:rsidRPr="007B6B11">
              <w:lastRenderedPageBreak/>
              <w:t>-</w:t>
            </w:r>
          </w:p>
        </w:tc>
        <w:tc>
          <w:tcPr>
            <w:tcW w:w="2049" w:type="dxa"/>
          </w:tcPr>
          <w:p w14:paraId="4499C9F3" w14:textId="77777777" w:rsidR="004F6D30" w:rsidRPr="007B6B11" w:rsidRDefault="004F6D30" w:rsidP="004E02BE">
            <w:pPr>
              <w:pStyle w:val="Tabelazwyky"/>
            </w:pPr>
            <w:r w:rsidRPr="007B6B11">
              <w:t>ZVersion</w:t>
            </w:r>
          </w:p>
        </w:tc>
        <w:tc>
          <w:tcPr>
            <w:tcW w:w="1196" w:type="dxa"/>
          </w:tcPr>
          <w:p w14:paraId="5AE55A80" w14:textId="77777777" w:rsidR="004F6D30" w:rsidRPr="007B6B11" w:rsidRDefault="004F6D30" w:rsidP="004E02BE">
            <w:pPr>
              <w:pStyle w:val="Tabelazwyky"/>
            </w:pPr>
            <w:r w:rsidRPr="007B6B11">
              <w:t>1..1</w:t>
            </w:r>
          </w:p>
        </w:tc>
      </w:tr>
    </w:tbl>
    <w:p w14:paraId="48271C7A" w14:textId="7FF39A07" w:rsidR="006E7D91" w:rsidRPr="007B6B11" w:rsidRDefault="006E7D91" w:rsidP="004E02BE">
      <w:pPr>
        <w:pStyle w:val="Z2PodpisRysunkuTabeli"/>
      </w:pPr>
      <w:bookmarkStart w:id="402" w:name="_Toc97503911"/>
      <w:bookmarkStart w:id="403" w:name="_Toc183172163"/>
      <w:r w:rsidRPr="007B6B11">
        <w:t xml:space="preserve">Rysunek </w:t>
      </w:r>
      <w:r w:rsidR="00E354C5">
        <w:fldChar w:fldCharType="begin"/>
      </w:r>
      <w:r w:rsidR="00E354C5">
        <w:instrText xml:space="preserve"> SEQ Rysunek \* ARABIC </w:instrText>
      </w:r>
      <w:r w:rsidR="00E354C5">
        <w:fldChar w:fldCharType="separate"/>
      </w:r>
      <w:r w:rsidR="006D48AD">
        <w:rPr>
          <w:noProof/>
        </w:rPr>
        <w:t>57</w:t>
      </w:r>
      <w:r w:rsidR="00E354C5">
        <w:fldChar w:fldCharType="end"/>
      </w:r>
      <w:r w:rsidRPr="007B6B11">
        <w:t>. Struktura załącznika AKC-4H.</w:t>
      </w:r>
      <w:bookmarkEnd w:id="402"/>
      <w:bookmarkEnd w:id="403"/>
    </w:p>
    <w:p w14:paraId="2683F062" w14:textId="3F733A02" w:rsidR="004A0FB2" w:rsidRPr="007B6B11" w:rsidRDefault="00703467" w:rsidP="004E02BE">
      <w:r w:rsidRPr="007B6B11">
        <w:rPr>
          <w:noProof/>
        </w:rPr>
        <w:drawing>
          <wp:inline distT="0" distB="0" distL="0" distR="0" wp14:anchorId="371D5849" wp14:editId="24068916">
            <wp:extent cx="5753100" cy="1280160"/>
            <wp:effectExtent l="19050" t="19050" r="19050" b="15240"/>
            <wp:docPr id="18" name="Obraz 18" descr="Rysunek przedstawia strukturę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8" descr="Rysunek przedstawia strukturę  załącznika AKC-4H."/>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53100" cy="1280160"/>
                    </a:xfrm>
                    <a:prstGeom prst="rect">
                      <a:avLst/>
                    </a:prstGeom>
                    <a:noFill/>
                    <a:ln>
                      <a:solidFill>
                        <a:schemeClr val="tx1"/>
                      </a:solidFill>
                    </a:ln>
                  </pic:spPr>
                </pic:pic>
              </a:graphicData>
            </a:graphic>
          </wp:inline>
        </w:drawing>
      </w:r>
    </w:p>
    <w:p w14:paraId="3A81CBF2" w14:textId="6AB2893D" w:rsidR="0009640E" w:rsidRPr="007B6B11" w:rsidRDefault="0009640E" w:rsidP="004E02BE">
      <w:pPr>
        <w:pStyle w:val="Z2PodpisRysunkuTabeli"/>
      </w:pPr>
      <w:bookmarkStart w:id="404" w:name="_Toc183172045"/>
      <w:r w:rsidRPr="007B6B11">
        <w:t xml:space="preserve">Tabela </w:t>
      </w:r>
      <w:r w:rsidR="00E354C5">
        <w:fldChar w:fldCharType="begin"/>
      </w:r>
      <w:r w:rsidR="00E354C5">
        <w:instrText xml:space="preserve"> SEQ Tabela \* ARABIC </w:instrText>
      </w:r>
      <w:r w:rsidR="00E354C5">
        <w:fldChar w:fldCharType="separate"/>
      </w:r>
      <w:r w:rsidR="006D48AD">
        <w:rPr>
          <w:noProof/>
        </w:rPr>
        <w:t>77</w:t>
      </w:r>
      <w:r w:rsidR="00E354C5">
        <w:fldChar w:fldCharType="end"/>
      </w:r>
      <w:r w:rsidRPr="007B6B11">
        <w:t>. Struktura &lt;HeaderType&gt;, nagłówka załącznika AKC-4</w:t>
      </w:r>
      <w:r w:rsidR="00CC11ED" w:rsidRPr="007B6B11">
        <w:t>H</w:t>
      </w:r>
      <w:bookmarkEnd w:id="404"/>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09640E" w:rsidRPr="007B6B11" w14:paraId="77D41196" w14:textId="77777777" w:rsidTr="00072B25">
        <w:trPr>
          <w:trHeight w:val="213"/>
          <w:tblHeader/>
        </w:trPr>
        <w:tc>
          <w:tcPr>
            <w:tcW w:w="1788" w:type="dxa"/>
            <w:shd w:val="clear" w:color="auto" w:fill="D9D9D9" w:themeFill="background1" w:themeFillShade="D9"/>
          </w:tcPr>
          <w:p w14:paraId="17EF2F6B" w14:textId="77777777" w:rsidR="0009640E" w:rsidRPr="007B6B11" w:rsidRDefault="0009640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4DFAED3E" w14:textId="77777777" w:rsidR="0009640E" w:rsidRPr="007B6B11" w:rsidRDefault="0009640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2E6C4767" w14:textId="77777777" w:rsidR="0009640E" w:rsidRPr="007B6B11" w:rsidRDefault="0009640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1945" w:type="dxa"/>
            <w:shd w:val="clear" w:color="auto" w:fill="D9D9D9" w:themeFill="background1" w:themeFillShade="D9"/>
          </w:tcPr>
          <w:p w14:paraId="0AFC1922" w14:textId="77777777" w:rsidR="0009640E" w:rsidRPr="007B6B11" w:rsidRDefault="0009640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045CD13F" w14:textId="77777777" w:rsidR="0009640E" w:rsidRPr="007B6B11" w:rsidRDefault="0009640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09640E" w:rsidRPr="007B6B11" w14:paraId="46D46229" w14:textId="77777777" w:rsidTr="00CD4D8D">
        <w:trPr>
          <w:trHeight w:val="213"/>
        </w:trPr>
        <w:tc>
          <w:tcPr>
            <w:tcW w:w="1788" w:type="dxa"/>
          </w:tcPr>
          <w:p w14:paraId="1DB38E12" w14:textId="77777777" w:rsidR="0009640E" w:rsidRPr="007B6B11" w:rsidRDefault="0009640E" w:rsidP="004E02BE">
            <w:pPr>
              <w:pStyle w:val="Tabelazwyky"/>
            </w:pPr>
            <w:r w:rsidRPr="007B6B11">
              <w:t>identifier</w:t>
            </w:r>
          </w:p>
        </w:tc>
        <w:tc>
          <w:tcPr>
            <w:tcW w:w="3360" w:type="dxa"/>
          </w:tcPr>
          <w:p w14:paraId="0C5E15A5" w14:textId="77777777" w:rsidR="0009640E" w:rsidRPr="007B6B11" w:rsidRDefault="0009640E" w:rsidP="004E02BE">
            <w:pPr>
              <w:pStyle w:val="Tabelazwyky"/>
            </w:pPr>
            <w:r w:rsidRPr="007B6B11">
              <w:t>Identyfikator podatkowy NIP/ numer PESEL Podatnika.</w:t>
            </w:r>
          </w:p>
        </w:tc>
        <w:tc>
          <w:tcPr>
            <w:tcW w:w="840" w:type="dxa"/>
          </w:tcPr>
          <w:p w14:paraId="10710AE6" w14:textId="77777777" w:rsidR="0009640E" w:rsidRPr="007B6B11" w:rsidRDefault="0009640E" w:rsidP="004E02BE">
            <w:pPr>
              <w:pStyle w:val="Tabelazwyky"/>
            </w:pPr>
            <w:r w:rsidRPr="007B6B11">
              <w:t>1</w:t>
            </w:r>
          </w:p>
        </w:tc>
        <w:tc>
          <w:tcPr>
            <w:tcW w:w="1945" w:type="dxa"/>
          </w:tcPr>
          <w:p w14:paraId="5BBBD69F" w14:textId="77777777" w:rsidR="0009640E" w:rsidRPr="007B6B11" w:rsidRDefault="0009640E" w:rsidP="004E02BE">
            <w:pPr>
              <w:pStyle w:val="Tabelazwyky"/>
            </w:pPr>
            <w:r w:rsidRPr="007B6B11">
              <w:t>ZIdentification</w:t>
            </w:r>
          </w:p>
        </w:tc>
        <w:tc>
          <w:tcPr>
            <w:tcW w:w="1276" w:type="dxa"/>
          </w:tcPr>
          <w:p w14:paraId="50256D06" w14:textId="77777777" w:rsidR="0009640E" w:rsidRPr="007B6B11" w:rsidRDefault="0009640E" w:rsidP="004E02BE">
            <w:pPr>
              <w:pStyle w:val="Tabelazwyky"/>
            </w:pPr>
            <w:r w:rsidRPr="007B6B11">
              <w:t>1..1</w:t>
            </w:r>
          </w:p>
        </w:tc>
      </w:tr>
      <w:tr w:rsidR="0009640E" w:rsidRPr="007B6B11" w14:paraId="45CC6E6F" w14:textId="77777777" w:rsidTr="00CD4D8D">
        <w:trPr>
          <w:trHeight w:val="213"/>
        </w:trPr>
        <w:tc>
          <w:tcPr>
            <w:tcW w:w="1788" w:type="dxa"/>
          </w:tcPr>
          <w:p w14:paraId="5CC696B6" w14:textId="77777777" w:rsidR="0009640E" w:rsidRPr="007B6B11" w:rsidRDefault="0009640E" w:rsidP="004E02BE">
            <w:pPr>
              <w:pStyle w:val="Tabelazwyky"/>
            </w:pPr>
            <w:r w:rsidRPr="007B6B11">
              <w:t>period</w:t>
            </w:r>
          </w:p>
        </w:tc>
        <w:tc>
          <w:tcPr>
            <w:tcW w:w="3360" w:type="dxa"/>
          </w:tcPr>
          <w:p w14:paraId="49909976" w14:textId="77777777" w:rsidR="0009640E" w:rsidRPr="007B6B11" w:rsidRDefault="0009640E" w:rsidP="004E02BE">
            <w:pPr>
              <w:pStyle w:val="Tabelazwyky"/>
            </w:pPr>
            <w:r w:rsidRPr="007B6B11">
              <w:t>Data w formacie miesiąc/ rok za jaki została złożona deklaracja.</w:t>
            </w:r>
          </w:p>
        </w:tc>
        <w:tc>
          <w:tcPr>
            <w:tcW w:w="840" w:type="dxa"/>
          </w:tcPr>
          <w:p w14:paraId="4B5C196F" w14:textId="77777777" w:rsidR="0009640E" w:rsidRPr="007B6B11" w:rsidRDefault="0009640E" w:rsidP="004E02BE">
            <w:pPr>
              <w:pStyle w:val="Tabelazwyky"/>
            </w:pPr>
            <w:r w:rsidRPr="007B6B11">
              <w:t>2, 3</w:t>
            </w:r>
          </w:p>
        </w:tc>
        <w:tc>
          <w:tcPr>
            <w:tcW w:w="1945" w:type="dxa"/>
          </w:tcPr>
          <w:p w14:paraId="2748A1CD" w14:textId="77777777" w:rsidR="0009640E" w:rsidRPr="007B6B11" w:rsidRDefault="0009640E" w:rsidP="004E02BE">
            <w:pPr>
              <w:pStyle w:val="Tabelazwyky"/>
            </w:pPr>
            <w:r w:rsidRPr="007B6B11">
              <w:t>ZPeriod</w:t>
            </w:r>
          </w:p>
          <w:p w14:paraId="2873ED39" w14:textId="77777777" w:rsidR="0009640E" w:rsidRPr="007B6B11" w:rsidRDefault="0009640E" w:rsidP="004E02BE">
            <w:pPr>
              <w:pStyle w:val="Tabelazwyky"/>
            </w:pPr>
            <w:r w:rsidRPr="007B6B11">
              <w:t>Patrz reguła R1; R2</w:t>
            </w:r>
          </w:p>
        </w:tc>
        <w:tc>
          <w:tcPr>
            <w:tcW w:w="1276" w:type="dxa"/>
          </w:tcPr>
          <w:p w14:paraId="02605C95" w14:textId="77777777" w:rsidR="0009640E" w:rsidRPr="007B6B11" w:rsidRDefault="0009640E" w:rsidP="004E02BE">
            <w:pPr>
              <w:pStyle w:val="Tabelazwyky"/>
            </w:pPr>
            <w:r w:rsidRPr="007B6B11">
              <w:t>1..1</w:t>
            </w:r>
          </w:p>
        </w:tc>
      </w:tr>
      <w:tr w:rsidR="0009640E" w:rsidRPr="007B6B11" w14:paraId="6109E411" w14:textId="77777777" w:rsidTr="00CD4D8D">
        <w:trPr>
          <w:trHeight w:val="213"/>
        </w:trPr>
        <w:tc>
          <w:tcPr>
            <w:tcW w:w="1788" w:type="dxa"/>
          </w:tcPr>
          <w:p w14:paraId="3EA8FDAC" w14:textId="77777777" w:rsidR="0009640E" w:rsidRPr="007B6B11" w:rsidRDefault="0009640E" w:rsidP="004E02BE">
            <w:pPr>
              <w:pStyle w:val="Tabelazwyky"/>
            </w:pPr>
            <w:r w:rsidRPr="007B6B11">
              <w:t>CalculOfAmountOfExciseDuty</w:t>
            </w:r>
          </w:p>
        </w:tc>
        <w:tc>
          <w:tcPr>
            <w:tcW w:w="3360" w:type="dxa"/>
          </w:tcPr>
          <w:p w14:paraId="7418728B" w14:textId="77777777" w:rsidR="0009640E" w:rsidRPr="007B6B11" w:rsidRDefault="0009640E" w:rsidP="004E02BE">
            <w:pPr>
              <w:pStyle w:val="Tabelazwyky"/>
            </w:pPr>
            <w:r w:rsidRPr="007B6B11">
              <w:t>Obliczenie wysokości podatku akcyzowego</w:t>
            </w:r>
          </w:p>
        </w:tc>
        <w:tc>
          <w:tcPr>
            <w:tcW w:w="840" w:type="dxa"/>
          </w:tcPr>
          <w:p w14:paraId="68EF2E23" w14:textId="16D5D460" w:rsidR="0009640E" w:rsidRPr="007B6B11" w:rsidRDefault="00CC11ED" w:rsidP="004E02BE">
            <w:pPr>
              <w:pStyle w:val="Tabelazwyky"/>
            </w:pPr>
            <w:r w:rsidRPr="007B6B11">
              <w:t>B</w:t>
            </w:r>
          </w:p>
        </w:tc>
        <w:tc>
          <w:tcPr>
            <w:tcW w:w="1945" w:type="dxa"/>
          </w:tcPr>
          <w:p w14:paraId="3AC9E76E" w14:textId="77777777" w:rsidR="0009640E" w:rsidRPr="007B6B11" w:rsidRDefault="0009640E" w:rsidP="004E02BE">
            <w:pPr>
              <w:pStyle w:val="Tabelazwyky"/>
            </w:pPr>
            <w:r w:rsidRPr="007B6B11">
              <w:t>ZCalculOfAmountOfExciseDutyType</w:t>
            </w:r>
          </w:p>
        </w:tc>
        <w:tc>
          <w:tcPr>
            <w:tcW w:w="1276" w:type="dxa"/>
          </w:tcPr>
          <w:p w14:paraId="6EC04452" w14:textId="77777777" w:rsidR="0009640E" w:rsidRPr="007B6B11" w:rsidRDefault="0009640E" w:rsidP="004E02BE">
            <w:pPr>
              <w:pStyle w:val="Tabelazwyky"/>
            </w:pPr>
            <w:r w:rsidRPr="007B6B11">
              <w:t>1..1</w:t>
            </w:r>
          </w:p>
        </w:tc>
      </w:tr>
      <w:tr w:rsidR="0009640E" w:rsidRPr="007B6B11" w14:paraId="1671FA91" w14:textId="77777777" w:rsidTr="00CD4D8D">
        <w:trPr>
          <w:trHeight w:val="213"/>
        </w:trPr>
        <w:tc>
          <w:tcPr>
            <w:tcW w:w="1788" w:type="dxa"/>
          </w:tcPr>
          <w:p w14:paraId="1A0B4DE0" w14:textId="77777777" w:rsidR="0009640E" w:rsidRPr="007B6B11" w:rsidRDefault="0009640E" w:rsidP="004E02BE">
            <w:pPr>
              <w:pStyle w:val="Tabelazwyky"/>
            </w:pPr>
            <w:r w:rsidRPr="007B6B11">
              <w:t>Items</w:t>
            </w:r>
          </w:p>
        </w:tc>
        <w:tc>
          <w:tcPr>
            <w:tcW w:w="3360" w:type="dxa"/>
          </w:tcPr>
          <w:p w14:paraId="3EB751EF" w14:textId="77777777" w:rsidR="0009640E" w:rsidRPr="007B6B11" w:rsidRDefault="0009640E" w:rsidP="004E02BE">
            <w:pPr>
              <w:pStyle w:val="Tabelazwyky"/>
            </w:pPr>
            <w:r w:rsidRPr="007B6B11">
              <w:t>Obliczenie wysokości podatku akcyzowego od poszczególnych wyrobów</w:t>
            </w:r>
          </w:p>
        </w:tc>
        <w:tc>
          <w:tcPr>
            <w:tcW w:w="840" w:type="dxa"/>
          </w:tcPr>
          <w:p w14:paraId="19CF0336" w14:textId="0A93910F" w:rsidR="0009640E" w:rsidRPr="007B6B11" w:rsidRDefault="00CC11ED" w:rsidP="004E02BE">
            <w:pPr>
              <w:pStyle w:val="Tabelazwyky"/>
            </w:pPr>
            <w:r w:rsidRPr="007B6B11">
              <w:t>C</w:t>
            </w:r>
          </w:p>
        </w:tc>
        <w:tc>
          <w:tcPr>
            <w:tcW w:w="1945" w:type="dxa"/>
          </w:tcPr>
          <w:p w14:paraId="35BAE9BD" w14:textId="77777777" w:rsidR="0009640E" w:rsidRPr="007B6B11" w:rsidRDefault="0009640E" w:rsidP="004E02BE">
            <w:pPr>
              <w:pStyle w:val="Tabelazwyky"/>
            </w:pPr>
            <w:r w:rsidRPr="007B6B11">
              <w:t>ItemsType</w:t>
            </w:r>
          </w:p>
        </w:tc>
        <w:tc>
          <w:tcPr>
            <w:tcW w:w="1276" w:type="dxa"/>
          </w:tcPr>
          <w:p w14:paraId="5EA5B733" w14:textId="77777777" w:rsidR="0009640E" w:rsidRPr="007B6B11" w:rsidRDefault="0009640E" w:rsidP="004E02BE">
            <w:pPr>
              <w:pStyle w:val="Tabelazwyky"/>
            </w:pPr>
            <w:r w:rsidRPr="007B6B11">
              <w:t>1..1</w:t>
            </w:r>
          </w:p>
        </w:tc>
      </w:tr>
    </w:tbl>
    <w:p w14:paraId="2B53C849" w14:textId="77777777" w:rsidR="00637A1C" w:rsidRDefault="00637A1C">
      <w:pPr>
        <w:spacing w:before="0" w:after="0" w:line="240" w:lineRule="auto"/>
        <w:rPr>
          <w:bCs/>
          <w:sz w:val="22"/>
          <w:szCs w:val="20"/>
        </w:rPr>
      </w:pPr>
      <w:bookmarkStart w:id="405" w:name="_Toc97503912"/>
      <w:r>
        <w:br w:type="page"/>
      </w:r>
    </w:p>
    <w:p w14:paraId="786F37FC" w14:textId="451CE63B" w:rsidR="006E7D91" w:rsidRPr="007B6B11" w:rsidRDefault="006E7D91" w:rsidP="004E02BE">
      <w:pPr>
        <w:pStyle w:val="Z2PodpisRysunkuTabeli"/>
      </w:pPr>
      <w:bookmarkStart w:id="406" w:name="_Toc183172164"/>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58</w:t>
      </w:r>
      <w:r w:rsidR="00E354C5">
        <w:fldChar w:fldCharType="end"/>
      </w:r>
      <w:r w:rsidRPr="007B6B11">
        <w:t>. Struktura &lt;HeaderType&gt;, nagłówka załącznika AKC-4H.</w:t>
      </w:r>
      <w:bookmarkEnd w:id="405"/>
      <w:bookmarkEnd w:id="406"/>
    </w:p>
    <w:p w14:paraId="1322D020" w14:textId="768D5E86" w:rsidR="00CC11ED" w:rsidRPr="007B6B11" w:rsidRDefault="007C1D56" w:rsidP="004E02BE">
      <w:r w:rsidRPr="007B6B11">
        <w:rPr>
          <w:noProof/>
        </w:rPr>
        <w:drawing>
          <wp:inline distT="0" distB="0" distL="0" distR="0" wp14:anchorId="0A80587B" wp14:editId="12590307">
            <wp:extent cx="5753100" cy="4564380"/>
            <wp:effectExtent l="19050" t="19050" r="19050" b="26670"/>
            <wp:docPr id="19" name="Obraz 19" descr="Rysunek przedstawia strukturę &lt;HeaderType&gt;, nagłówk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az 19" descr="Rysunek przedstawia strukturę &lt;HeaderType&gt;, nagłówka załącznika AKC-4H."/>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3100" cy="4564380"/>
                    </a:xfrm>
                    <a:prstGeom prst="rect">
                      <a:avLst/>
                    </a:prstGeom>
                    <a:noFill/>
                    <a:ln>
                      <a:solidFill>
                        <a:schemeClr val="tx1"/>
                      </a:solidFill>
                    </a:ln>
                  </pic:spPr>
                </pic:pic>
              </a:graphicData>
            </a:graphic>
          </wp:inline>
        </w:drawing>
      </w:r>
    </w:p>
    <w:p w14:paraId="2BB2379A" w14:textId="00EC7577" w:rsidR="00113AFB" w:rsidRPr="007B6B11" w:rsidRDefault="00113AFB" w:rsidP="004E02BE">
      <w:pPr>
        <w:pStyle w:val="Z2PodpisRysunkuTabeli"/>
      </w:pPr>
      <w:bookmarkStart w:id="407" w:name="_Toc183172046"/>
      <w:r w:rsidRPr="007B6B11">
        <w:t xml:space="preserve">Tabela </w:t>
      </w:r>
      <w:r w:rsidR="00E354C5">
        <w:fldChar w:fldCharType="begin"/>
      </w:r>
      <w:r w:rsidR="00E354C5">
        <w:instrText xml:space="preserve"> SEQ Tabela \* ARABIC </w:instrText>
      </w:r>
      <w:r w:rsidR="00E354C5">
        <w:fldChar w:fldCharType="separate"/>
      </w:r>
      <w:r w:rsidR="006D48AD">
        <w:rPr>
          <w:noProof/>
        </w:rPr>
        <w:t>78</w:t>
      </w:r>
      <w:r w:rsidR="00E354C5">
        <w:fldChar w:fldCharType="end"/>
      </w:r>
      <w:r w:rsidRPr="007B6B11">
        <w:t>. Struktura elementu &lt; CalculOfAmountOfExciseDutyType&gt; - Obliczenie wysokości podatku akcyzowego dla załącznika AKC-4</w:t>
      </w:r>
      <w:r w:rsidR="0006261C" w:rsidRPr="007B6B11">
        <w:t>H</w:t>
      </w:r>
      <w:r w:rsidRPr="007B6B11">
        <w:t>.</w:t>
      </w:r>
      <w:bookmarkEnd w:id="407"/>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13AFB" w:rsidRPr="007B6B11" w14:paraId="3B7F6A23" w14:textId="77777777" w:rsidTr="006E7D91">
        <w:trPr>
          <w:trHeight w:val="213"/>
          <w:tblHeader/>
        </w:trPr>
        <w:tc>
          <w:tcPr>
            <w:tcW w:w="1838" w:type="dxa"/>
            <w:shd w:val="clear" w:color="auto" w:fill="D9D9D9" w:themeFill="background1" w:themeFillShade="D9"/>
          </w:tcPr>
          <w:p w14:paraId="570C6A8A" w14:textId="77777777" w:rsidR="00113AFB" w:rsidRPr="007B6B11" w:rsidRDefault="00113AFB"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60" w:type="dxa"/>
            <w:shd w:val="clear" w:color="auto" w:fill="D9D9D9" w:themeFill="background1" w:themeFillShade="D9"/>
          </w:tcPr>
          <w:p w14:paraId="12601DE8" w14:textId="77777777" w:rsidR="00113AFB" w:rsidRPr="007B6B11" w:rsidRDefault="00113AFB"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51" w:type="dxa"/>
            <w:shd w:val="clear" w:color="auto" w:fill="D9D9D9" w:themeFill="background1" w:themeFillShade="D9"/>
          </w:tcPr>
          <w:p w14:paraId="0C6804BB" w14:textId="77777777" w:rsidR="00113AFB" w:rsidRPr="007B6B11" w:rsidRDefault="00113AFB"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1984" w:type="dxa"/>
            <w:shd w:val="clear" w:color="auto" w:fill="D9D9D9" w:themeFill="background1" w:themeFillShade="D9"/>
          </w:tcPr>
          <w:p w14:paraId="0D8A3D4C" w14:textId="77777777" w:rsidR="00113AFB" w:rsidRPr="007B6B11" w:rsidRDefault="00113AFB"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0B5E4B67" w14:textId="77777777" w:rsidR="00113AFB" w:rsidRPr="007B6B11" w:rsidRDefault="00113AFB"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081AB8" w:rsidRPr="007B6B11" w14:paraId="263C050B" w14:textId="77777777" w:rsidTr="00CD4D8D">
        <w:trPr>
          <w:trHeight w:val="213"/>
        </w:trPr>
        <w:tc>
          <w:tcPr>
            <w:tcW w:w="1838" w:type="dxa"/>
          </w:tcPr>
          <w:p w14:paraId="5317EECC" w14:textId="77777777" w:rsidR="00081AB8" w:rsidRPr="007B6B11" w:rsidRDefault="00081AB8" w:rsidP="004E02BE">
            <w:pPr>
              <w:pStyle w:val="Tabelazwyky"/>
            </w:pPr>
            <w:r w:rsidRPr="007B6B11">
              <w:t>totalAmountOfTax</w:t>
            </w:r>
          </w:p>
        </w:tc>
        <w:tc>
          <w:tcPr>
            <w:tcW w:w="3260" w:type="dxa"/>
          </w:tcPr>
          <w:p w14:paraId="5830EDDC" w14:textId="4C0EB7F5" w:rsidR="00081AB8" w:rsidRPr="007B6B11" w:rsidRDefault="008228AB" w:rsidP="004E02BE">
            <w:pPr>
              <w:pStyle w:val="Tabelazwyky"/>
            </w:pPr>
            <w:r w:rsidRPr="007B6B11">
              <w:t xml:space="preserve">Razem obliczony podatek. kwota z poz. </w:t>
            </w:r>
            <w:r w:rsidR="00F35816" w:rsidRPr="007B6B11">
              <w:t>112</w:t>
            </w:r>
            <w:r w:rsidRPr="007B6B11">
              <w:t>załącznika AKC-4/H</w:t>
            </w:r>
            <w:r w:rsidR="00F35816" w:rsidRPr="007B6B11">
              <w:t xml:space="preserve"> (w zł)</w:t>
            </w:r>
            <w:r w:rsidRPr="007B6B11">
              <w:t>.</w:t>
            </w:r>
          </w:p>
        </w:tc>
        <w:tc>
          <w:tcPr>
            <w:tcW w:w="851" w:type="dxa"/>
          </w:tcPr>
          <w:p w14:paraId="68220462" w14:textId="77777777" w:rsidR="00081AB8" w:rsidRPr="007B6B11" w:rsidRDefault="00166E27" w:rsidP="004E02BE">
            <w:pPr>
              <w:pStyle w:val="Tabelazwyky"/>
            </w:pPr>
            <w:r w:rsidRPr="007B6B11">
              <w:t>6</w:t>
            </w:r>
          </w:p>
        </w:tc>
        <w:tc>
          <w:tcPr>
            <w:tcW w:w="1984" w:type="dxa"/>
          </w:tcPr>
          <w:p w14:paraId="7C0F2047" w14:textId="65FBA92B" w:rsidR="00081AB8" w:rsidRPr="007B6B11" w:rsidRDefault="00992540" w:rsidP="004E02BE">
            <w:pPr>
              <w:pStyle w:val="Tabelazwyky"/>
            </w:pPr>
            <w:r w:rsidRPr="007B6B11">
              <w:t>ZAmount</w:t>
            </w:r>
            <w:r w:rsidR="00F35816" w:rsidRPr="007B6B11">
              <w:t>P</w:t>
            </w:r>
          </w:p>
          <w:p w14:paraId="6B564D95" w14:textId="6D9D77CD" w:rsidR="00081AB8" w:rsidRPr="007B6B11" w:rsidRDefault="00081AB8" w:rsidP="004E02BE">
            <w:pPr>
              <w:pStyle w:val="Tabelazwyky"/>
            </w:pPr>
          </w:p>
        </w:tc>
        <w:tc>
          <w:tcPr>
            <w:tcW w:w="1276" w:type="dxa"/>
          </w:tcPr>
          <w:p w14:paraId="68EB4ED4" w14:textId="77777777" w:rsidR="00081AB8" w:rsidRPr="007B6B11" w:rsidRDefault="00EA0EA6" w:rsidP="004E02BE">
            <w:pPr>
              <w:pStyle w:val="Tabelazwyky"/>
            </w:pPr>
            <w:r w:rsidRPr="007B6B11">
              <w:t>1</w:t>
            </w:r>
            <w:r w:rsidR="00081AB8" w:rsidRPr="007B6B11">
              <w:t>..1</w:t>
            </w:r>
          </w:p>
        </w:tc>
      </w:tr>
      <w:tr w:rsidR="00F35816" w:rsidRPr="007B6B11" w14:paraId="6D4F5C26" w14:textId="77777777" w:rsidTr="00CD4D8D">
        <w:trPr>
          <w:trHeight w:val="213"/>
        </w:trPr>
        <w:tc>
          <w:tcPr>
            <w:tcW w:w="1838" w:type="dxa"/>
          </w:tcPr>
          <w:p w14:paraId="0F6C392B" w14:textId="77777777" w:rsidR="00F35816" w:rsidRPr="007B6B11" w:rsidRDefault="00F35816" w:rsidP="004E02BE">
            <w:pPr>
              <w:pStyle w:val="Tabelazwyky"/>
            </w:pPr>
            <w:r w:rsidRPr="007B6B11">
              <w:t>exemption</w:t>
            </w:r>
          </w:p>
        </w:tc>
        <w:tc>
          <w:tcPr>
            <w:tcW w:w="3260" w:type="dxa"/>
          </w:tcPr>
          <w:p w14:paraId="74D11725" w14:textId="77777777" w:rsidR="00F35816" w:rsidRPr="007B6B11" w:rsidRDefault="00F35816" w:rsidP="004E02BE">
            <w:pPr>
              <w:pStyle w:val="Tabelazwyky"/>
            </w:pPr>
            <w:r w:rsidRPr="007B6B11">
              <w:t>Zwolnienia</w:t>
            </w:r>
          </w:p>
          <w:p w14:paraId="45D9DFCB" w14:textId="01A733A4" w:rsidR="00F35816" w:rsidRPr="007B6B11" w:rsidRDefault="00F35816" w:rsidP="004E02BE">
            <w:pPr>
              <w:pStyle w:val="Tabelazwyky"/>
            </w:pPr>
            <w:r w:rsidRPr="007B6B11">
              <w:t>Suma kwot z poz. 8-11 i 20</w:t>
            </w:r>
          </w:p>
        </w:tc>
        <w:tc>
          <w:tcPr>
            <w:tcW w:w="851" w:type="dxa"/>
          </w:tcPr>
          <w:p w14:paraId="526B38ED" w14:textId="546211E1" w:rsidR="00F35816" w:rsidRPr="007B6B11" w:rsidRDefault="00F35816" w:rsidP="004E02BE">
            <w:pPr>
              <w:pStyle w:val="Tabelazwyky"/>
            </w:pPr>
            <w:r w:rsidRPr="007B6B11">
              <w:t>7</w:t>
            </w:r>
          </w:p>
        </w:tc>
        <w:tc>
          <w:tcPr>
            <w:tcW w:w="1984" w:type="dxa"/>
          </w:tcPr>
          <w:p w14:paraId="0C67F009" w14:textId="77777777" w:rsidR="00F35816" w:rsidRPr="007B6B11" w:rsidRDefault="00F35816" w:rsidP="004E02BE">
            <w:pPr>
              <w:pStyle w:val="Tabelazwyky"/>
            </w:pPr>
            <w:r w:rsidRPr="007B6B11">
              <w:t>ZAmountP</w:t>
            </w:r>
          </w:p>
          <w:p w14:paraId="7673AF31" w14:textId="4D09F493" w:rsidR="00F35816" w:rsidRPr="007B6B11" w:rsidRDefault="00F35816" w:rsidP="004E02BE">
            <w:pPr>
              <w:pStyle w:val="Tabelazwyky"/>
            </w:pPr>
          </w:p>
        </w:tc>
        <w:tc>
          <w:tcPr>
            <w:tcW w:w="1276" w:type="dxa"/>
          </w:tcPr>
          <w:p w14:paraId="4F14D580" w14:textId="77777777" w:rsidR="00F35816" w:rsidRPr="007B6B11" w:rsidRDefault="00F35816" w:rsidP="004E02BE">
            <w:pPr>
              <w:pStyle w:val="Tabelazwyky"/>
            </w:pPr>
            <w:r w:rsidRPr="007B6B11">
              <w:t>0..1</w:t>
            </w:r>
          </w:p>
        </w:tc>
      </w:tr>
      <w:tr w:rsidR="00081AB8" w:rsidRPr="007B6B11" w14:paraId="57B89812" w14:textId="77777777" w:rsidTr="00CD4D8D">
        <w:trPr>
          <w:trHeight w:val="213"/>
        </w:trPr>
        <w:tc>
          <w:tcPr>
            <w:tcW w:w="1838" w:type="dxa"/>
          </w:tcPr>
          <w:p w14:paraId="43DD6E7C" w14:textId="77777777" w:rsidR="00081AB8" w:rsidRPr="007B6B11" w:rsidRDefault="00081AB8" w:rsidP="004E02BE">
            <w:pPr>
              <w:pStyle w:val="Tabelazwyky"/>
            </w:pPr>
            <w:r w:rsidRPr="007B6B11">
              <w:t>exemptionFromExciseDutyEnergyA</w:t>
            </w:r>
          </w:p>
        </w:tc>
        <w:tc>
          <w:tcPr>
            <w:tcW w:w="3260" w:type="dxa"/>
          </w:tcPr>
          <w:p w14:paraId="20E4724D" w14:textId="7FF465B8" w:rsidR="00081AB8" w:rsidRPr="007B6B11" w:rsidRDefault="00F35816" w:rsidP="004E02BE">
            <w:pPr>
              <w:pStyle w:val="Tabelazwyky"/>
            </w:pPr>
            <w:r w:rsidRPr="007B6B11">
              <w:t>Zwolnienie od podatku akcyzowego energii elektrycznej na podstawie art. 30 ust. 1 ustawy. Wartość w zł.</w:t>
            </w:r>
          </w:p>
        </w:tc>
        <w:tc>
          <w:tcPr>
            <w:tcW w:w="851" w:type="dxa"/>
          </w:tcPr>
          <w:p w14:paraId="7701B2FC" w14:textId="0137D754" w:rsidR="00081AB8" w:rsidRPr="007B6B11" w:rsidRDefault="00F35816" w:rsidP="004E02BE">
            <w:pPr>
              <w:pStyle w:val="Tabelazwyky"/>
            </w:pPr>
            <w:r w:rsidRPr="007B6B11">
              <w:t>8</w:t>
            </w:r>
          </w:p>
        </w:tc>
        <w:tc>
          <w:tcPr>
            <w:tcW w:w="1984" w:type="dxa"/>
          </w:tcPr>
          <w:p w14:paraId="173C6489" w14:textId="09DD4C89" w:rsidR="00081AB8" w:rsidRPr="007B6B11" w:rsidRDefault="00081AB8" w:rsidP="004E02BE">
            <w:pPr>
              <w:pStyle w:val="Tabelazwyky"/>
            </w:pPr>
            <w:r w:rsidRPr="007B6B11">
              <w:t>ZAmount</w:t>
            </w:r>
            <w:r w:rsidR="00AE6E36" w:rsidRPr="007B6B11">
              <w:t>P</w:t>
            </w:r>
          </w:p>
        </w:tc>
        <w:tc>
          <w:tcPr>
            <w:tcW w:w="1276" w:type="dxa"/>
          </w:tcPr>
          <w:p w14:paraId="02E9A055" w14:textId="77777777" w:rsidR="00081AB8" w:rsidRPr="007B6B11" w:rsidRDefault="00081AB8" w:rsidP="004E02BE">
            <w:pPr>
              <w:pStyle w:val="Tabelazwyky"/>
            </w:pPr>
            <w:r w:rsidRPr="007B6B11">
              <w:t>0..1</w:t>
            </w:r>
          </w:p>
        </w:tc>
      </w:tr>
      <w:tr w:rsidR="00081AB8" w:rsidRPr="007B6B11" w14:paraId="2DA5A753" w14:textId="77777777" w:rsidTr="00CD4D8D">
        <w:trPr>
          <w:trHeight w:val="213"/>
        </w:trPr>
        <w:tc>
          <w:tcPr>
            <w:tcW w:w="1838" w:type="dxa"/>
          </w:tcPr>
          <w:p w14:paraId="5FAED769" w14:textId="77777777" w:rsidR="00081AB8" w:rsidRPr="007B6B11" w:rsidRDefault="00081AB8" w:rsidP="004E02BE">
            <w:pPr>
              <w:pStyle w:val="Tabelazwyky"/>
            </w:pPr>
            <w:r w:rsidRPr="007B6B11">
              <w:t>exemptionFromExciseDutyEnergyB</w:t>
            </w:r>
          </w:p>
        </w:tc>
        <w:tc>
          <w:tcPr>
            <w:tcW w:w="3260" w:type="dxa"/>
          </w:tcPr>
          <w:p w14:paraId="518AC510" w14:textId="6E4CA63A" w:rsidR="00081AB8" w:rsidRPr="007B6B11" w:rsidRDefault="00AE6E36" w:rsidP="004E02BE">
            <w:pPr>
              <w:pStyle w:val="Tabelazwyky"/>
            </w:pPr>
            <w:r w:rsidRPr="007B6B11">
              <w:t>Zwolnienie od podatku akcyzowego energii elektrycznej na podstawie art. 30 ust. 6 ustawy. Wartość w zł.</w:t>
            </w:r>
          </w:p>
        </w:tc>
        <w:tc>
          <w:tcPr>
            <w:tcW w:w="851" w:type="dxa"/>
          </w:tcPr>
          <w:p w14:paraId="53B6E28F" w14:textId="4B133E39" w:rsidR="00081AB8" w:rsidRPr="007B6B11" w:rsidRDefault="00F35816" w:rsidP="004E02BE">
            <w:pPr>
              <w:pStyle w:val="Tabelazwyky"/>
            </w:pPr>
            <w:r w:rsidRPr="007B6B11">
              <w:t>9</w:t>
            </w:r>
          </w:p>
        </w:tc>
        <w:tc>
          <w:tcPr>
            <w:tcW w:w="1984" w:type="dxa"/>
          </w:tcPr>
          <w:p w14:paraId="2A1E696F" w14:textId="364C1A24" w:rsidR="00081AB8" w:rsidRPr="007B6B11" w:rsidRDefault="00081AB8" w:rsidP="004E02BE">
            <w:pPr>
              <w:pStyle w:val="Tabelazwyky"/>
            </w:pPr>
            <w:r w:rsidRPr="007B6B11">
              <w:t>ZAmount</w:t>
            </w:r>
            <w:r w:rsidR="00AE6E36" w:rsidRPr="007B6B11">
              <w:t>P</w:t>
            </w:r>
          </w:p>
        </w:tc>
        <w:tc>
          <w:tcPr>
            <w:tcW w:w="1276" w:type="dxa"/>
          </w:tcPr>
          <w:p w14:paraId="6BBF86DC" w14:textId="77777777" w:rsidR="00081AB8" w:rsidRPr="007B6B11" w:rsidRDefault="00081AB8" w:rsidP="004E02BE">
            <w:pPr>
              <w:pStyle w:val="Tabelazwyky"/>
            </w:pPr>
            <w:r w:rsidRPr="007B6B11">
              <w:t>0..1</w:t>
            </w:r>
          </w:p>
        </w:tc>
      </w:tr>
      <w:tr w:rsidR="00AE6E36" w:rsidRPr="007B6B11" w14:paraId="6E92F0A3" w14:textId="77777777" w:rsidTr="00CD4D8D">
        <w:trPr>
          <w:trHeight w:val="213"/>
        </w:trPr>
        <w:tc>
          <w:tcPr>
            <w:tcW w:w="1838" w:type="dxa"/>
          </w:tcPr>
          <w:p w14:paraId="4710E94D" w14:textId="77777777" w:rsidR="00AE6E36" w:rsidRPr="007B6B11" w:rsidRDefault="00AE6E36" w:rsidP="004E02BE">
            <w:pPr>
              <w:pStyle w:val="Tabelazwyky"/>
            </w:pPr>
            <w:r w:rsidRPr="007B6B11">
              <w:lastRenderedPageBreak/>
              <w:t>exemptionFromExciseDutyEnergyC</w:t>
            </w:r>
          </w:p>
        </w:tc>
        <w:tc>
          <w:tcPr>
            <w:tcW w:w="3260" w:type="dxa"/>
          </w:tcPr>
          <w:p w14:paraId="6ED31A1E" w14:textId="310B24BD" w:rsidR="00AE6E36" w:rsidRPr="007B6B11" w:rsidRDefault="00AE6E36" w:rsidP="004E02BE">
            <w:pPr>
              <w:pStyle w:val="Tabelazwyky"/>
            </w:pPr>
            <w:r w:rsidRPr="007B6B11">
              <w:t>Zwolnienie od podatku akcyzowego energii elektrycznej na podstawie art. 30 ust. 7 ustawy. Wartość w zł.</w:t>
            </w:r>
          </w:p>
        </w:tc>
        <w:tc>
          <w:tcPr>
            <w:tcW w:w="851" w:type="dxa"/>
          </w:tcPr>
          <w:p w14:paraId="339DE75C" w14:textId="0108ABDB" w:rsidR="00AE6E36" w:rsidRPr="007B6B11" w:rsidRDefault="00AE6E36" w:rsidP="004E02BE">
            <w:pPr>
              <w:pStyle w:val="Tabelazwyky"/>
            </w:pPr>
            <w:r w:rsidRPr="007B6B11">
              <w:t>10</w:t>
            </w:r>
          </w:p>
        </w:tc>
        <w:tc>
          <w:tcPr>
            <w:tcW w:w="1984" w:type="dxa"/>
          </w:tcPr>
          <w:p w14:paraId="4BC19501" w14:textId="6C483956" w:rsidR="00AE6E36" w:rsidRPr="007B6B11" w:rsidRDefault="00AE6E36" w:rsidP="004E02BE">
            <w:pPr>
              <w:pStyle w:val="Tabelazwyky"/>
            </w:pPr>
            <w:r w:rsidRPr="007B6B11">
              <w:t>ZAmountP</w:t>
            </w:r>
          </w:p>
        </w:tc>
        <w:tc>
          <w:tcPr>
            <w:tcW w:w="1276" w:type="dxa"/>
          </w:tcPr>
          <w:p w14:paraId="5C7E265F" w14:textId="77777777" w:rsidR="00AE6E36" w:rsidRPr="007B6B11" w:rsidRDefault="00AE6E36" w:rsidP="004E02BE">
            <w:pPr>
              <w:pStyle w:val="Tabelazwyky"/>
            </w:pPr>
            <w:r w:rsidRPr="007B6B11">
              <w:t>0..1</w:t>
            </w:r>
          </w:p>
        </w:tc>
      </w:tr>
      <w:tr w:rsidR="00AE6E36" w:rsidRPr="007B6B11" w14:paraId="13033D1B" w14:textId="77777777" w:rsidTr="00CD4D8D">
        <w:trPr>
          <w:trHeight w:val="213"/>
        </w:trPr>
        <w:tc>
          <w:tcPr>
            <w:tcW w:w="1838" w:type="dxa"/>
          </w:tcPr>
          <w:p w14:paraId="16268D29" w14:textId="77777777" w:rsidR="00AE6E36" w:rsidRPr="007B6B11" w:rsidRDefault="00AE6E36" w:rsidP="004E02BE">
            <w:pPr>
              <w:pStyle w:val="Tabelazwyky"/>
            </w:pPr>
            <w:r w:rsidRPr="007B6B11">
              <w:t>exemptionFromExciseDutyEnergyD</w:t>
            </w:r>
          </w:p>
        </w:tc>
        <w:tc>
          <w:tcPr>
            <w:tcW w:w="3260" w:type="dxa"/>
          </w:tcPr>
          <w:p w14:paraId="0BF9AAB3" w14:textId="77777777" w:rsidR="00AE6E36" w:rsidRPr="007B6B11" w:rsidRDefault="00AE6E36" w:rsidP="004E02BE">
            <w:pPr>
              <w:pStyle w:val="Tabelazwyky"/>
            </w:pPr>
            <w:r w:rsidRPr="007B6B11">
              <w:t>Zwolnienie od podatku akcyzowego energii elektrycznej na podstawie art. 30 ust. 7a ustawy. Wartość w zł.</w:t>
            </w:r>
          </w:p>
          <w:p w14:paraId="60021FC1" w14:textId="2DA8E885" w:rsidR="00AE6E36" w:rsidRPr="007B6B11" w:rsidRDefault="00AE6E36" w:rsidP="004E02BE">
            <w:pPr>
              <w:pStyle w:val="Tabelazwyky"/>
            </w:pPr>
            <w:r w:rsidRPr="007B6B11">
              <w:t>Suma kwot z poz. 12, 14, 16 i 18</w:t>
            </w:r>
          </w:p>
        </w:tc>
        <w:tc>
          <w:tcPr>
            <w:tcW w:w="851" w:type="dxa"/>
          </w:tcPr>
          <w:p w14:paraId="4C89225A" w14:textId="03A04732" w:rsidR="00AE6E36" w:rsidRPr="007B6B11" w:rsidRDefault="00AE6E36" w:rsidP="004E02BE">
            <w:pPr>
              <w:pStyle w:val="Tabelazwyky"/>
            </w:pPr>
            <w:r w:rsidRPr="007B6B11">
              <w:t>11</w:t>
            </w:r>
          </w:p>
        </w:tc>
        <w:tc>
          <w:tcPr>
            <w:tcW w:w="1984" w:type="dxa"/>
          </w:tcPr>
          <w:p w14:paraId="43F7BE79" w14:textId="24103A61" w:rsidR="00AE6E36" w:rsidRPr="007B6B11" w:rsidRDefault="00AE6E36" w:rsidP="004E02BE">
            <w:pPr>
              <w:pStyle w:val="Tabelazwyky"/>
            </w:pPr>
            <w:r w:rsidRPr="007B6B11">
              <w:t>ZAmountP</w:t>
            </w:r>
          </w:p>
        </w:tc>
        <w:tc>
          <w:tcPr>
            <w:tcW w:w="1276" w:type="dxa"/>
          </w:tcPr>
          <w:p w14:paraId="1252F164" w14:textId="77777777" w:rsidR="00AE6E36" w:rsidRPr="007B6B11" w:rsidRDefault="00AE6E36" w:rsidP="004E02BE">
            <w:pPr>
              <w:pStyle w:val="Tabelazwyky"/>
            </w:pPr>
            <w:r w:rsidRPr="007B6B11">
              <w:t>0..1</w:t>
            </w:r>
          </w:p>
        </w:tc>
      </w:tr>
      <w:tr w:rsidR="00AE6E36" w:rsidRPr="007B6B11" w14:paraId="5730A92F" w14:textId="77777777" w:rsidTr="00CD4D8D">
        <w:trPr>
          <w:trHeight w:val="213"/>
        </w:trPr>
        <w:tc>
          <w:tcPr>
            <w:tcW w:w="1838" w:type="dxa"/>
          </w:tcPr>
          <w:p w14:paraId="7E4BFBFD" w14:textId="77777777" w:rsidR="00AE6E36" w:rsidRPr="007B6B11" w:rsidRDefault="00AE6E36" w:rsidP="004E02BE">
            <w:pPr>
              <w:pStyle w:val="Tabelazwyky"/>
            </w:pPr>
            <w:r w:rsidRPr="007B6B11">
              <w:t>exemptionFromExciseDutyEnergyE</w:t>
            </w:r>
          </w:p>
        </w:tc>
        <w:tc>
          <w:tcPr>
            <w:tcW w:w="3260" w:type="dxa"/>
          </w:tcPr>
          <w:p w14:paraId="440F082E" w14:textId="6FC725FA" w:rsidR="00AE6E36" w:rsidRPr="007B6B11" w:rsidRDefault="00AE6E36" w:rsidP="004E02BE">
            <w:pPr>
              <w:pStyle w:val="Tabelazwyky"/>
            </w:pPr>
            <w:r w:rsidRPr="007B6B11">
              <w:t>Zwolnienie od podatku akcyzowego energii elektrycznej na podstawie art. 30 ust. 7a pkt 1 ustawy. Wartość w zł.</w:t>
            </w:r>
          </w:p>
        </w:tc>
        <w:tc>
          <w:tcPr>
            <w:tcW w:w="851" w:type="dxa"/>
          </w:tcPr>
          <w:p w14:paraId="0FB99C83" w14:textId="7B341035" w:rsidR="00AE6E36" w:rsidRPr="007B6B11" w:rsidRDefault="00AE6E36" w:rsidP="004E02BE">
            <w:pPr>
              <w:pStyle w:val="Tabelazwyky"/>
            </w:pPr>
            <w:r w:rsidRPr="007B6B11">
              <w:t>12</w:t>
            </w:r>
          </w:p>
        </w:tc>
        <w:tc>
          <w:tcPr>
            <w:tcW w:w="1984" w:type="dxa"/>
          </w:tcPr>
          <w:p w14:paraId="5EB61239" w14:textId="4CA35286" w:rsidR="00AE6E36" w:rsidRPr="007B6B11" w:rsidRDefault="00AE6E36" w:rsidP="004E02BE">
            <w:pPr>
              <w:pStyle w:val="Tabelazwyky"/>
            </w:pPr>
            <w:r w:rsidRPr="007B6B11">
              <w:t>ZAmountP</w:t>
            </w:r>
          </w:p>
        </w:tc>
        <w:tc>
          <w:tcPr>
            <w:tcW w:w="1276" w:type="dxa"/>
          </w:tcPr>
          <w:p w14:paraId="09E5FD3C" w14:textId="77777777" w:rsidR="00AE6E36" w:rsidRPr="007B6B11" w:rsidRDefault="00AE6E36" w:rsidP="004E02BE">
            <w:pPr>
              <w:pStyle w:val="Tabelazwyky"/>
            </w:pPr>
            <w:r w:rsidRPr="007B6B11">
              <w:t>0..1</w:t>
            </w:r>
          </w:p>
        </w:tc>
      </w:tr>
      <w:tr w:rsidR="00EA0EA6" w:rsidRPr="007B6B11" w14:paraId="307FB82B" w14:textId="77777777" w:rsidTr="00CD4D8D">
        <w:trPr>
          <w:trHeight w:val="213"/>
        </w:trPr>
        <w:tc>
          <w:tcPr>
            <w:tcW w:w="1838" w:type="dxa"/>
          </w:tcPr>
          <w:p w14:paraId="00D7475F" w14:textId="77777777" w:rsidR="00EA0EA6" w:rsidRPr="007B6B11" w:rsidRDefault="00EA0EA6" w:rsidP="004E02BE">
            <w:pPr>
              <w:pStyle w:val="Tabelazwyky"/>
            </w:pPr>
            <w:r w:rsidRPr="007B6B11">
              <w:t>exemptionFromExciseDutyEnergyF</w:t>
            </w:r>
          </w:p>
        </w:tc>
        <w:tc>
          <w:tcPr>
            <w:tcW w:w="3260" w:type="dxa"/>
          </w:tcPr>
          <w:p w14:paraId="5DD9AC13" w14:textId="2326D71E" w:rsidR="00EA0EA6" w:rsidRPr="007B6B11" w:rsidRDefault="00AE6E36" w:rsidP="004E02BE">
            <w:pPr>
              <w:pStyle w:val="Tabelazwyky"/>
            </w:pPr>
            <w:r w:rsidRPr="007B6B11">
              <w:t>Ilość wykorzystanej w ten sposób energii elektrycznej w MWh (z dokładnością do trzech miejsc po przecinku)</w:t>
            </w:r>
            <w:r w:rsidR="00545A43" w:rsidRPr="007B6B11">
              <w:t>.</w:t>
            </w:r>
          </w:p>
        </w:tc>
        <w:tc>
          <w:tcPr>
            <w:tcW w:w="851" w:type="dxa"/>
          </w:tcPr>
          <w:p w14:paraId="02AB4753" w14:textId="0A9C8280" w:rsidR="00EA0EA6" w:rsidRPr="007B6B11" w:rsidRDefault="00AE6E36" w:rsidP="004E02BE">
            <w:pPr>
              <w:pStyle w:val="Tabelazwyky"/>
            </w:pPr>
            <w:r w:rsidRPr="007B6B11">
              <w:t>13</w:t>
            </w:r>
          </w:p>
        </w:tc>
        <w:tc>
          <w:tcPr>
            <w:tcW w:w="1984" w:type="dxa"/>
          </w:tcPr>
          <w:p w14:paraId="7FDBE1BD" w14:textId="77777777" w:rsidR="00EA0EA6" w:rsidRPr="007B6B11" w:rsidRDefault="00EA0EA6" w:rsidP="004E02BE">
            <w:pPr>
              <w:pStyle w:val="Tabelazwyky"/>
            </w:pPr>
            <w:r w:rsidRPr="007B6B11">
              <w:t>ZAmountE</w:t>
            </w:r>
          </w:p>
        </w:tc>
        <w:tc>
          <w:tcPr>
            <w:tcW w:w="1276" w:type="dxa"/>
          </w:tcPr>
          <w:p w14:paraId="316FFE68" w14:textId="77777777" w:rsidR="00EA0EA6" w:rsidRPr="007B6B11" w:rsidRDefault="00EA0EA6" w:rsidP="004E02BE">
            <w:pPr>
              <w:pStyle w:val="Tabelazwyky"/>
            </w:pPr>
            <w:r w:rsidRPr="007B6B11">
              <w:t>0..1</w:t>
            </w:r>
          </w:p>
        </w:tc>
      </w:tr>
      <w:tr w:rsidR="00AE6E36" w:rsidRPr="007B6B11" w14:paraId="70C64DCE" w14:textId="77777777" w:rsidTr="00CD4D8D">
        <w:trPr>
          <w:trHeight w:val="213"/>
        </w:trPr>
        <w:tc>
          <w:tcPr>
            <w:tcW w:w="1838" w:type="dxa"/>
          </w:tcPr>
          <w:p w14:paraId="2EC9220A" w14:textId="77777777" w:rsidR="00AE6E36" w:rsidRPr="007B6B11" w:rsidRDefault="00AE6E36" w:rsidP="004E02BE">
            <w:pPr>
              <w:pStyle w:val="Tabelazwyky"/>
            </w:pPr>
            <w:r w:rsidRPr="007B6B11">
              <w:t>exemptionFromExciseDutyEnergyG</w:t>
            </w:r>
          </w:p>
        </w:tc>
        <w:tc>
          <w:tcPr>
            <w:tcW w:w="3260" w:type="dxa"/>
          </w:tcPr>
          <w:p w14:paraId="752B99FE" w14:textId="42085A1F" w:rsidR="00AE6E36" w:rsidRPr="007B6B11" w:rsidRDefault="00AE6E36" w:rsidP="004E02BE">
            <w:pPr>
              <w:pStyle w:val="Tabelazwyky"/>
            </w:pPr>
            <w:r w:rsidRPr="007B6B11">
              <w:t>Zwolnienie od podatku akcyzowego energii elektrycznej na podstawie art. 30 ust. 7a pkt 2 ustawy. Wartość w zł.</w:t>
            </w:r>
          </w:p>
        </w:tc>
        <w:tc>
          <w:tcPr>
            <w:tcW w:w="851" w:type="dxa"/>
          </w:tcPr>
          <w:p w14:paraId="24BFA69A" w14:textId="012EF7F2" w:rsidR="00AE6E36" w:rsidRPr="007B6B11" w:rsidRDefault="00AE6E36" w:rsidP="004E02BE">
            <w:pPr>
              <w:pStyle w:val="Tabelazwyky"/>
            </w:pPr>
            <w:r w:rsidRPr="007B6B11">
              <w:t>14</w:t>
            </w:r>
          </w:p>
        </w:tc>
        <w:tc>
          <w:tcPr>
            <w:tcW w:w="1984" w:type="dxa"/>
          </w:tcPr>
          <w:p w14:paraId="67672933" w14:textId="0010F1A4" w:rsidR="00AE6E36" w:rsidRPr="007B6B11" w:rsidRDefault="00AE6E36" w:rsidP="004E02BE">
            <w:pPr>
              <w:pStyle w:val="Tabelazwyky"/>
            </w:pPr>
            <w:r w:rsidRPr="007B6B11">
              <w:t>ZAmountP</w:t>
            </w:r>
          </w:p>
        </w:tc>
        <w:tc>
          <w:tcPr>
            <w:tcW w:w="1276" w:type="dxa"/>
          </w:tcPr>
          <w:p w14:paraId="7BA47FC3" w14:textId="77777777" w:rsidR="00AE6E36" w:rsidRPr="007B6B11" w:rsidRDefault="00AE6E36" w:rsidP="004E02BE">
            <w:pPr>
              <w:pStyle w:val="Tabelazwyky"/>
            </w:pPr>
            <w:r w:rsidRPr="007B6B11">
              <w:t>0..1</w:t>
            </w:r>
          </w:p>
        </w:tc>
      </w:tr>
      <w:tr w:rsidR="00EA0EA6" w:rsidRPr="007B6B11" w14:paraId="23C36EAF" w14:textId="77777777" w:rsidTr="00CD4D8D">
        <w:trPr>
          <w:trHeight w:val="213"/>
        </w:trPr>
        <w:tc>
          <w:tcPr>
            <w:tcW w:w="1838" w:type="dxa"/>
          </w:tcPr>
          <w:p w14:paraId="02A3BC52" w14:textId="77777777" w:rsidR="00EA0EA6" w:rsidRPr="007B6B11" w:rsidRDefault="00EA0EA6" w:rsidP="004E02BE">
            <w:pPr>
              <w:pStyle w:val="Tabelazwyky"/>
            </w:pPr>
            <w:r w:rsidRPr="007B6B11">
              <w:t>exemptionFromExciseDutyEnergyH</w:t>
            </w:r>
          </w:p>
        </w:tc>
        <w:tc>
          <w:tcPr>
            <w:tcW w:w="3260" w:type="dxa"/>
          </w:tcPr>
          <w:p w14:paraId="5E7C393B" w14:textId="742DFBEE" w:rsidR="00EA0EA6" w:rsidRPr="007B6B11" w:rsidRDefault="00545A43" w:rsidP="004E02BE">
            <w:pPr>
              <w:pStyle w:val="Tabelazwyky"/>
            </w:pPr>
            <w:r w:rsidRPr="007B6B11">
              <w:t>Ilość wykorzystanej w ten sposób energii elektrycznej w MWh (z dokładnością do trzech miejsc po przecinku).</w:t>
            </w:r>
          </w:p>
        </w:tc>
        <w:tc>
          <w:tcPr>
            <w:tcW w:w="851" w:type="dxa"/>
          </w:tcPr>
          <w:p w14:paraId="5EAC630D" w14:textId="105390BE" w:rsidR="00EA0EA6" w:rsidRPr="007B6B11" w:rsidRDefault="00AE6E36" w:rsidP="004E02BE">
            <w:pPr>
              <w:pStyle w:val="Tabelazwyky"/>
            </w:pPr>
            <w:r w:rsidRPr="007B6B11">
              <w:t>15</w:t>
            </w:r>
          </w:p>
        </w:tc>
        <w:tc>
          <w:tcPr>
            <w:tcW w:w="1984" w:type="dxa"/>
          </w:tcPr>
          <w:p w14:paraId="1660D9AB" w14:textId="77777777" w:rsidR="00EA0EA6" w:rsidRPr="007B6B11" w:rsidRDefault="00EA0EA6" w:rsidP="004E02BE">
            <w:pPr>
              <w:pStyle w:val="Tabelazwyky"/>
            </w:pPr>
            <w:r w:rsidRPr="007B6B11">
              <w:t>ZAmountE</w:t>
            </w:r>
          </w:p>
        </w:tc>
        <w:tc>
          <w:tcPr>
            <w:tcW w:w="1276" w:type="dxa"/>
          </w:tcPr>
          <w:p w14:paraId="1C8B36D6" w14:textId="77777777" w:rsidR="00EA0EA6" w:rsidRPr="007B6B11" w:rsidRDefault="00EA0EA6" w:rsidP="004E02BE">
            <w:pPr>
              <w:pStyle w:val="Tabelazwyky"/>
            </w:pPr>
            <w:r w:rsidRPr="007B6B11">
              <w:t>0..1</w:t>
            </w:r>
          </w:p>
        </w:tc>
      </w:tr>
      <w:tr w:rsidR="00AE6E36" w:rsidRPr="007B6B11" w14:paraId="26041059" w14:textId="77777777" w:rsidTr="00CD4D8D">
        <w:trPr>
          <w:trHeight w:val="213"/>
        </w:trPr>
        <w:tc>
          <w:tcPr>
            <w:tcW w:w="1838" w:type="dxa"/>
          </w:tcPr>
          <w:p w14:paraId="1B79F93B" w14:textId="77777777" w:rsidR="00AE6E36" w:rsidRPr="007B6B11" w:rsidRDefault="00AE6E36" w:rsidP="004E02BE">
            <w:pPr>
              <w:pStyle w:val="Tabelazwyky"/>
            </w:pPr>
            <w:r w:rsidRPr="007B6B11">
              <w:t>exemptionFromExciseDutyEnergyI</w:t>
            </w:r>
          </w:p>
        </w:tc>
        <w:tc>
          <w:tcPr>
            <w:tcW w:w="3260" w:type="dxa"/>
          </w:tcPr>
          <w:p w14:paraId="315B151E" w14:textId="3D3E0EEB" w:rsidR="00AE6E36" w:rsidRPr="007B6B11" w:rsidRDefault="00545A43" w:rsidP="004E02BE">
            <w:pPr>
              <w:pStyle w:val="Tabelazwyky"/>
            </w:pPr>
            <w:r w:rsidRPr="007B6B11">
              <w:t>Zwolnienie od podatku akcyzowego energii elektrycznej na podstawie art. 30 ust. 7a pkt 3 ustawy. Wartość w zł.</w:t>
            </w:r>
          </w:p>
        </w:tc>
        <w:tc>
          <w:tcPr>
            <w:tcW w:w="851" w:type="dxa"/>
          </w:tcPr>
          <w:p w14:paraId="0E45DAB8" w14:textId="69604CED" w:rsidR="00AE6E36" w:rsidRPr="007B6B11" w:rsidRDefault="00AE6E36" w:rsidP="004E02BE">
            <w:pPr>
              <w:pStyle w:val="Tabelazwyky"/>
            </w:pPr>
            <w:r w:rsidRPr="007B6B11">
              <w:t>16</w:t>
            </w:r>
          </w:p>
        </w:tc>
        <w:tc>
          <w:tcPr>
            <w:tcW w:w="1984" w:type="dxa"/>
          </w:tcPr>
          <w:p w14:paraId="28E48EE0" w14:textId="549AF62C" w:rsidR="00AE6E36" w:rsidRPr="007B6B11" w:rsidRDefault="00AE6E36" w:rsidP="004E02BE">
            <w:pPr>
              <w:pStyle w:val="Tabelazwyky"/>
            </w:pPr>
            <w:r w:rsidRPr="007B6B11">
              <w:t>ZAmountP</w:t>
            </w:r>
          </w:p>
        </w:tc>
        <w:tc>
          <w:tcPr>
            <w:tcW w:w="1276" w:type="dxa"/>
          </w:tcPr>
          <w:p w14:paraId="6349EC88" w14:textId="77777777" w:rsidR="00AE6E36" w:rsidRPr="007B6B11" w:rsidRDefault="00AE6E36" w:rsidP="004E02BE">
            <w:pPr>
              <w:pStyle w:val="Tabelazwyky"/>
            </w:pPr>
            <w:r w:rsidRPr="007B6B11">
              <w:t>0..1</w:t>
            </w:r>
          </w:p>
        </w:tc>
      </w:tr>
      <w:tr w:rsidR="00EA0EA6" w:rsidRPr="007B6B11" w14:paraId="52FBD124" w14:textId="77777777" w:rsidTr="00CD4D8D">
        <w:trPr>
          <w:trHeight w:val="213"/>
        </w:trPr>
        <w:tc>
          <w:tcPr>
            <w:tcW w:w="1838" w:type="dxa"/>
          </w:tcPr>
          <w:p w14:paraId="04F3F23D" w14:textId="77777777" w:rsidR="00EA0EA6" w:rsidRPr="007B6B11" w:rsidRDefault="00EA0EA6" w:rsidP="004E02BE">
            <w:pPr>
              <w:pStyle w:val="Tabelazwyky"/>
            </w:pPr>
            <w:r w:rsidRPr="007B6B11">
              <w:t>exemptionFromExciseDutyEnergyJ</w:t>
            </w:r>
          </w:p>
        </w:tc>
        <w:tc>
          <w:tcPr>
            <w:tcW w:w="3260" w:type="dxa"/>
          </w:tcPr>
          <w:p w14:paraId="1DA0C1B7" w14:textId="21F44023" w:rsidR="00EA0EA6" w:rsidRPr="007B6B11" w:rsidRDefault="00545A43" w:rsidP="004E02BE">
            <w:pPr>
              <w:pStyle w:val="Tabelazwyky"/>
            </w:pPr>
            <w:r w:rsidRPr="007B6B11">
              <w:t>Ilość wykorzystanej w ten sposób energii elektrycznej w MWh (z dokładnością do trzech miejsc po przecinku).</w:t>
            </w:r>
          </w:p>
        </w:tc>
        <w:tc>
          <w:tcPr>
            <w:tcW w:w="851" w:type="dxa"/>
          </w:tcPr>
          <w:p w14:paraId="3B343BC2" w14:textId="0E1DBA3F" w:rsidR="00EA0EA6" w:rsidRPr="007B6B11" w:rsidRDefault="00AE6E36" w:rsidP="004E02BE">
            <w:pPr>
              <w:pStyle w:val="Tabelazwyky"/>
            </w:pPr>
            <w:r w:rsidRPr="007B6B11">
              <w:t>17</w:t>
            </w:r>
          </w:p>
        </w:tc>
        <w:tc>
          <w:tcPr>
            <w:tcW w:w="1984" w:type="dxa"/>
          </w:tcPr>
          <w:p w14:paraId="5DE556BE" w14:textId="77777777" w:rsidR="00EA0EA6" w:rsidRPr="007B6B11" w:rsidRDefault="00EA0EA6" w:rsidP="004E02BE">
            <w:pPr>
              <w:pStyle w:val="Tabelazwyky"/>
            </w:pPr>
            <w:r w:rsidRPr="007B6B11">
              <w:t>ZAmountE</w:t>
            </w:r>
          </w:p>
        </w:tc>
        <w:tc>
          <w:tcPr>
            <w:tcW w:w="1276" w:type="dxa"/>
          </w:tcPr>
          <w:p w14:paraId="423DABFD" w14:textId="77777777" w:rsidR="00EA0EA6" w:rsidRPr="007B6B11" w:rsidRDefault="00EA0EA6" w:rsidP="004E02BE">
            <w:pPr>
              <w:pStyle w:val="Tabelazwyky"/>
            </w:pPr>
            <w:r w:rsidRPr="007B6B11">
              <w:t>0..1</w:t>
            </w:r>
          </w:p>
        </w:tc>
      </w:tr>
      <w:tr w:rsidR="00AE6E36" w:rsidRPr="007B6B11" w14:paraId="405BC8B3" w14:textId="77777777" w:rsidTr="00CD4D8D">
        <w:trPr>
          <w:trHeight w:val="213"/>
        </w:trPr>
        <w:tc>
          <w:tcPr>
            <w:tcW w:w="1838" w:type="dxa"/>
          </w:tcPr>
          <w:p w14:paraId="21932FD1" w14:textId="77777777" w:rsidR="00AE6E36" w:rsidRPr="007B6B11" w:rsidRDefault="00AE6E36" w:rsidP="004E02BE">
            <w:pPr>
              <w:pStyle w:val="Tabelazwyky"/>
            </w:pPr>
            <w:r w:rsidRPr="007B6B11">
              <w:t>exemptionFromExciseDutyEnergyK</w:t>
            </w:r>
          </w:p>
        </w:tc>
        <w:tc>
          <w:tcPr>
            <w:tcW w:w="3260" w:type="dxa"/>
          </w:tcPr>
          <w:p w14:paraId="269E2152" w14:textId="0D7AE4AC" w:rsidR="00AE6E36" w:rsidRPr="007B6B11" w:rsidRDefault="00545A43" w:rsidP="004E02BE">
            <w:pPr>
              <w:pStyle w:val="Tabelazwyky"/>
            </w:pPr>
            <w:r w:rsidRPr="007B6B11">
              <w:t>Zwolnienie od podatku akcyzowego energii elektrycznej na podstawie art. 30 ust. 7a pkt 4 ustawy. Wartość w zł.</w:t>
            </w:r>
          </w:p>
        </w:tc>
        <w:tc>
          <w:tcPr>
            <w:tcW w:w="851" w:type="dxa"/>
          </w:tcPr>
          <w:p w14:paraId="1B7109B4" w14:textId="21407777" w:rsidR="00AE6E36" w:rsidRPr="007B6B11" w:rsidRDefault="00AE6E36" w:rsidP="004E02BE">
            <w:pPr>
              <w:pStyle w:val="Tabelazwyky"/>
            </w:pPr>
            <w:r w:rsidRPr="007B6B11">
              <w:t>18</w:t>
            </w:r>
          </w:p>
        </w:tc>
        <w:tc>
          <w:tcPr>
            <w:tcW w:w="1984" w:type="dxa"/>
          </w:tcPr>
          <w:p w14:paraId="5A8DF9BC" w14:textId="6C3DDB51" w:rsidR="00AE6E36" w:rsidRPr="007B6B11" w:rsidRDefault="00AE6E36" w:rsidP="004E02BE">
            <w:pPr>
              <w:pStyle w:val="Tabelazwyky"/>
            </w:pPr>
            <w:r w:rsidRPr="007B6B11">
              <w:t>ZAmountP</w:t>
            </w:r>
          </w:p>
        </w:tc>
        <w:tc>
          <w:tcPr>
            <w:tcW w:w="1276" w:type="dxa"/>
          </w:tcPr>
          <w:p w14:paraId="13B275BE" w14:textId="77777777" w:rsidR="00AE6E36" w:rsidRPr="007B6B11" w:rsidRDefault="00AE6E36" w:rsidP="004E02BE">
            <w:pPr>
              <w:pStyle w:val="Tabelazwyky"/>
            </w:pPr>
            <w:r w:rsidRPr="007B6B11">
              <w:t>0..1</w:t>
            </w:r>
          </w:p>
        </w:tc>
      </w:tr>
      <w:tr w:rsidR="00CB6250" w:rsidRPr="007B6B11" w14:paraId="1BAB71D1" w14:textId="77777777" w:rsidTr="00CD4D8D">
        <w:trPr>
          <w:trHeight w:val="213"/>
        </w:trPr>
        <w:tc>
          <w:tcPr>
            <w:tcW w:w="1838" w:type="dxa"/>
          </w:tcPr>
          <w:p w14:paraId="1C2F4A3B" w14:textId="77777777" w:rsidR="00CB6250" w:rsidRPr="007B6B11" w:rsidRDefault="00CB6250" w:rsidP="004E02BE">
            <w:pPr>
              <w:pStyle w:val="Tabelazwyky"/>
            </w:pPr>
            <w:r w:rsidRPr="007B6B11">
              <w:t>exemptionFromExciseDutyEnergyL</w:t>
            </w:r>
          </w:p>
        </w:tc>
        <w:tc>
          <w:tcPr>
            <w:tcW w:w="3260" w:type="dxa"/>
          </w:tcPr>
          <w:p w14:paraId="5D3F6CAF" w14:textId="70DDD92D" w:rsidR="00CB6250" w:rsidRPr="007B6B11" w:rsidRDefault="00545A43" w:rsidP="004E02BE">
            <w:pPr>
              <w:pStyle w:val="Tabelazwyky"/>
            </w:pPr>
            <w:r w:rsidRPr="007B6B11">
              <w:t>Ilość wykorzystanej w ten sposób energii elektrycznej w MWh (z dokładnością do trzech miejsc po przecinku).</w:t>
            </w:r>
          </w:p>
        </w:tc>
        <w:tc>
          <w:tcPr>
            <w:tcW w:w="851" w:type="dxa"/>
          </w:tcPr>
          <w:p w14:paraId="653958B4" w14:textId="20184EC4" w:rsidR="00CB6250" w:rsidRPr="007B6B11" w:rsidRDefault="00AE6E36" w:rsidP="004E02BE">
            <w:pPr>
              <w:pStyle w:val="Tabelazwyky"/>
            </w:pPr>
            <w:r w:rsidRPr="007B6B11">
              <w:t>19</w:t>
            </w:r>
          </w:p>
        </w:tc>
        <w:tc>
          <w:tcPr>
            <w:tcW w:w="1984" w:type="dxa"/>
          </w:tcPr>
          <w:p w14:paraId="640CD724" w14:textId="77777777" w:rsidR="00CB6250" w:rsidRPr="007B6B11" w:rsidRDefault="00CB6250" w:rsidP="004E02BE">
            <w:pPr>
              <w:pStyle w:val="Tabelazwyky"/>
            </w:pPr>
            <w:r w:rsidRPr="007B6B11">
              <w:t>ZAmountE</w:t>
            </w:r>
          </w:p>
        </w:tc>
        <w:tc>
          <w:tcPr>
            <w:tcW w:w="1276" w:type="dxa"/>
          </w:tcPr>
          <w:p w14:paraId="5BA6738B" w14:textId="77777777" w:rsidR="00CB6250" w:rsidRPr="007B6B11" w:rsidRDefault="00CB6250" w:rsidP="004E02BE">
            <w:pPr>
              <w:pStyle w:val="Tabelazwyky"/>
            </w:pPr>
            <w:r w:rsidRPr="007B6B11">
              <w:t>0..1</w:t>
            </w:r>
          </w:p>
        </w:tc>
      </w:tr>
      <w:tr w:rsidR="00545A43" w:rsidRPr="007B6B11" w14:paraId="105C45A2" w14:textId="77777777" w:rsidTr="00CD4D8D">
        <w:trPr>
          <w:trHeight w:val="213"/>
        </w:trPr>
        <w:tc>
          <w:tcPr>
            <w:tcW w:w="1838" w:type="dxa"/>
          </w:tcPr>
          <w:p w14:paraId="4754B557" w14:textId="697FCABC" w:rsidR="00545A43" w:rsidRPr="007B6B11" w:rsidRDefault="00545A43" w:rsidP="004E02BE">
            <w:pPr>
              <w:pStyle w:val="Tabelazwyky"/>
            </w:pPr>
            <w:r w:rsidRPr="007B6B11">
              <w:lastRenderedPageBreak/>
              <w:t>exemptionOther</w:t>
            </w:r>
          </w:p>
        </w:tc>
        <w:tc>
          <w:tcPr>
            <w:tcW w:w="3260" w:type="dxa"/>
          </w:tcPr>
          <w:p w14:paraId="17BDADF7" w14:textId="4179A143" w:rsidR="00545A43" w:rsidRPr="007B6B11" w:rsidRDefault="00545A43" w:rsidP="004E02BE">
            <w:pPr>
              <w:pStyle w:val="Tabelazwyky"/>
            </w:pPr>
            <w:r w:rsidRPr="007B6B11">
              <w:t>Pozostałe zwolnienia od podatku akcyzowego energii elektrycznej. Wartość w zł.</w:t>
            </w:r>
          </w:p>
        </w:tc>
        <w:tc>
          <w:tcPr>
            <w:tcW w:w="851" w:type="dxa"/>
          </w:tcPr>
          <w:p w14:paraId="62C78AA9" w14:textId="36985C99" w:rsidR="00545A43" w:rsidRPr="007B6B11" w:rsidRDefault="00545A43" w:rsidP="004E02BE">
            <w:pPr>
              <w:pStyle w:val="Tabelazwyky"/>
            </w:pPr>
            <w:r w:rsidRPr="007B6B11">
              <w:t>20</w:t>
            </w:r>
          </w:p>
        </w:tc>
        <w:tc>
          <w:tcPr>
            <w:tcW w:w="1984" w:type="dxa"/>
          </w:tcPr>
          <w:p w14:paraId="1C1F5C80" w14:textId="4005AAA2" w:rsidR="00545A43" w:rsidRPr="007B6B11" w:rsidRDefault="00545A43" w:rsidP="004E02BE">
            <w:pPr>
              <w:pStyle w:val="Tabelazwyky"/>
            </w:pPr>
            <w:r w:rsidRPr="007B6B11">
              <w:t>ZAmountP</w:t>
            </w:r>
          </w:p>
        </w:tc>
        <w:tc>
          <w:tcPr>
            <w:tcW w:w="1276" w:type="dxa"/>
          </w:tcPr>
          <w:p w14:paraId="7A2C4B93" w14:textId="346FF15F" w:rsidR="00545A43" w:rsidRPr="007B6B11" w:rsidRDefault="00545A43" w:rsidP="004E02BE">
            <w:pPr>
              <w:pStyle w:val="Tabelazwyky"/>
            </w:pPr>
            <w:r w:rsidRPr="007B6B11">
              <w:t>0..1</w:t>
            </w:r>
          </w:p>
        </w:tc>
      </w:tr>
      <w:tr w:rsidR="00113AFB" w:rsidRPr="007B6B11" w14:paraId="004B923F" w14:textId="77777777" w:rsidTr="00CD4D8D">
        <w:trPr>
          <w:trHeight w:val="213"/>
        </w:trPr>
        <w:tc>
          <w:tcPr>
            <w:tcW w:w="1838" w:type="dxa"/>
          </w:tcPr>
          <w:p w14:paraId="4408F3B6" w14:textId="77777777" w:rsidR="00113AFB" w:rsidRPr="007B6B11" w:rsidRDefault="00113AFB" w:rsidP="004E02BE">
            <w:pPr>
              <w:pStyle w:val="Tabelazwyky"/>
            </w:pPr>
            <w:r w:rsidRPr="007B6B11">
              <w:t>reductions</w:t>
            </w:r>
          </w:p>
        </w:tc>
        <w:tc>
          <w:tcPr>
            <w:tcW w:w="3260" w:type="dxa"/>
          </w:tcPr>
          <w:p w14:paraId="267A66A9" w14:textId="77777777" w:rsidR="00113AFB" w:rsidRPr="007B6B11" w:rsidRDefault="00113AFB" w:rsidP="004E02BE">
            <w:pPr>
              <w:pStyle w:val="Tabelazwyky"/>
            </w:pPr>
            <w:r w:rsidRPr="007B6B11">
              <w:t>Obniżenia</w:t>
            </w:r>
          </w:p>
        </w:tc>
        <w:tc>
          <w:tcPr>
            <w:tcW w:w="851" w:type="dxa"/>
          </w:tcPr>
          <w:p w14:paraId="40C11731" w14:textId="363E4EFA" w:rsidR="00113AFB" w:rsidRPr="007B6B11" w:rsidRDefault="00113AFB" w:rsidP="004E02BE">
            <w:pPr>
              <w:pStyle w:val="Tabelazwyky"/>
            </w:pPr>
            <w:r w:rsidRPr="007B6B11">
              <w:t>21</w:t>
            </w:r>
          </w:p>
        </w:tc>
        <w:tc>
          <w:tcPr>
            <w:tcW w:w="1984" w:type="dxa"/>
          </w:tcPr>
          <w:p w14:paraId="4AA39CAD" w14:textId="77777777" w:rsidR="00113AFB" w:rsidRPr="007B6B11" w:rsidRDefault="00113AFB" w:rsidP="004E02BE">
            <w:pPr>
              <w:pStyle w:val="Tabelazwyky"/>
            </w:pPr>
            <w:r w:rsidRPr="007B6B11">
              <w:t>ZAmountP</w:t>
            </w:r>
          </w:p>
        </w:tc>
        <w:tc>
          <w:tcPr>
            <w:tcW w:w="1276" w:type="dxa"/>
          </w:tcPr>
          <w:p w14:paraId="01BE6594" w14:textId="77777777" w:rsidR="00113AFB" w:rsidRPr="007B6B11" w:rsidRDefault="00113AFB" w:rsidP="004E02BE">
            <w:pPr>
              <w:pStyle w:val="Tabelazwyky"/>
            </w:pPr>
            <w:r w:rsidRPr="007B6B11">
              <w:t>0..1</w:t>
            </w:r>
          </w:p>
        </w:tc>
      </w:tr>
      <w:tr w:rsidR="00113AFB" w:rsidRPr="007B6B11" w14:paraId="719838F1" w14:textId="77777777" w:rsidTr="00CD4D8D">
        <w:trPr>
          <w:trHeight w:val="213"/>
        </w:trPr>
        <w:tc>
          <w:tcPr>
            <w:tcW w:w="1838" w:type="dxa"/>
          </w:tcPr>
          <w:p w14:paraId="6E362632" w14:textId="77777777" w:rsidR="00113AFB" w:rsidRPr="007B6B11" w:rsidRDefault="00113AFB" w:rsidP="004E02BE">
            <w:pPr>
              <w:pStyle w:val="Tabelazwyky"/>
            </w:pPr>
            <w:r w:rsidRPr="007B6B11">
              <w:t>totalExemptionOfReductions</w:t>
            </w:r>
          </w:p>
        </w:tc>
        <w:tc>
          <w:tcPr>
            <w:tcW w:w="3260" w:type="dxa"/>
          </w:tcPr>
          <w:p w14:paraId="2E643C8D" w14:textId="77777777" w:rsidR="00113AFB" w:rsidRPr="007B6B11" w:rsidRDefault="00113AFB" w:rsidP="004E02BE">
            <w:pPr>
              <w:pStyle w:val="Tabelazwyky"/>
            </w:pPr>
            <w:r w:rsidRPr="007B6B11">
              <w:t>Razem Zwolnienia i obniżenia.</w:t>
            </w:r>
          </w:p>
          <w:p w14:paraId="5673C88F" w14:textId="000AA918" w:rsidR="00113AFB" w:rsidRPr="007B6B11" w:rsidRDefault="00113AFB" w:rsidP="004E02BE">
            <w:pPr>
              <w:pStyle w:val="Tabelazwyky"/>
            </w:pPr>
            <w:r w:rsidRPr="007B6B11">
              <w:t xml:space="preserve"> Suma kwot z poz. 7 i 21 nie może przekroczyć kwoty z poz. 6.</w:t>
            </w:r>
          </w:p>
        </w:tc>
        <w:tc>
          <w:tcPr>
            <w:tcW w:w="851" w:type="dxa"/>
          </w:tcPr>
          <w:p w14:paraId="32E1FFE6" w14:textId="31C71C49" w:rsidR="00113AFB" w:rsidRPr="007B6B11" w:rsidRDefault="00113AFB" w:rsidP="004E02BE">
            <w:pPr>
              <w:pStyle w:val="Tabelazwyky"/>
            </w:pPr>
            <w:r w:rsidRPr="007B6B11">
              <w:t>22</w:t>
            </w:r>
          </w:p>
        </w:tc>
        <w:tc>
          <w:tcPr>
            <w:tcW w:w="1984" w:type="dxa"/>
          </w:tcPr>
          <w:p w14:paraId="2322EE40" w14:textId="77777777" w:rsidR="00113AFB" w:rsidRPr="007B6B11" w:rsidRDefault="00113AFB" w:rsidP="004E02BE">
            <w:pPr>
              <w:pStyle w:val="Tabelazwyky"/>
            </w:pPr>
            <w:r w:rsidRPr="007B6B11">
              <w:t>ZAmountP</w:t>
            </w:r>
          </w:p>
          <w:p w14:paraId="0E1AE2F9" w14:textId="05EE6F45" w:rsidR="00113AFB" w:rsidRPr="007B6B11" w:rsidRDefault="00113AFB" w:rsidP="004E02BE">
            <w:pPr>
              <w:pStyle w:val="Tabelazwyky"/>
            </w:pPr>
            <w:r w:rsidRPr="007B6B11">
              <w:t>Patrz reguła R</w:t>
            </w:r>
            <w:r w:rsidR="00A766AE" w:rsidRPr="007B6B11">
              <w:t>3</w:t>
            </w:r>
          </w:p>
        </w:tc>
        <w:tc>
          <w:tcPr>
            <w:tcW w:w="1276" w:type="dxa"/>
          </w:tcPr>
          <w:p w14:paraId="38821624" w14:textId="77777777" w:rsidR="00113AFB" w:rsidRPr="007B6B11" w:rsidRDefault="00113AFB" w:rsidP="004E02BE">
            <w:pPr>
              <w:pStyle w:val="Tabelazwyky"/>
            </w:pPr>
            <w:r w:rsidRPr="007B6B11">
              <w:t>0..1</w:t>
            </w:r>
          </w:p>
        </w:tc>
      </w:tr>
      <w:tr w:rsidR="00113AFB" w:rsidRPr="007B6B11" w14:paraId="2D21CC12" w14:textId="77777777" w:rsidTr="00CD4D8D">
        <w:trPr>
          <w:trHeight w:val="213"/>
        </w:trPr>
        <w:tc>
          <w:tcPr>
            <w:tcW w:w="1838" w:type="dxa"/>
          </w:tcPr>
          <w:p w14:paraId="77CD7BE5" w14:textId="77777777" w:rsidR="00113AFB" w:rsidRPr="007B6B11" w:rsidRDefault="00113AFB" w:rsidP="004E02BE">
            <w:pPr>
              <w:pStyle w:val="Tabelazwyky"/>
            </w:pPr>
            <w:r w:rsidRPr="007B6B11">
              <w:t>totalOfTax</w:t>
            </w:r>
          </w:p>
        </w:tc>
        <w:tc>
          <w:tcPr>
            <w:tcW w:w="3260" w:type="dxa"/>
          </w:tcPr>
          <w:p w14:paraId="2116F442" w14:textId="77777777" w:rsidR="00113AFB" w:rsidRPr="007B6B11" w:rsidRDefault="00113AFB" w:rsidP="004E02BE">
            <w:pPr>
              <w:pStyle w:val="Tabelazwyky"/>
            </w:pPr>
            <w:r w:rsidRPr="007B6B11">
              <w:t xml:space="preserve">Ogółem podatek. </w:t>
            </w:r>
          </w:p>
          <w:p w14:paraId="08A54965" w14:textId="477545F2" w:rsidR="00113AFB" w:rsidRPr="007B6B11" w:rsidRDefault="00113AFB" w:rsidP="004E02BE">
            <w:pPr>
              <w:pStyle w:val="Tabelazwyky"/>
            </w:pPr>
            <w:r w:rsidRPr="007B6B11">
              <w:t>Od kwoty z poz. 6 należy odjąć kwotę z poz. 22.</w:t>
            </w:r>
          </w:p>
        </w:tc>
        <w:tc>
          <w:tcPr>
            <w:tcW w:w="851" w:type="dxa"/>
          </w:tcPr>
          <w:p w14:paraId="47FD4AC2" w14:textId="0DEB78A5" w:rsidR="00113AFB" w:rsidRPr="007B6B11" w:rsidRDefault="00113AFB" w:rsidP="004E02BE">
            <w:pPr>
              <w:pStyle w:val="Tabelazwyky"/>
            </w:pPr>
            <w:r w:rsidRPr="007B6B11">
              <w:t>23</w:t>
            </w:r>
          </w:p>
        </w:tc>
        <w:tc>
          <w:tcPr>
            <w:tcW w:w="1984" w:type="dxa"/>
          </w:tcPr>
          <w:p w14:paraId="5B29CE9D" w14:textId="77777777" w:rsidR="00113AFB" w:rsidRPr="007B6B11" w:rsidRDefault="00113AFB" w:rsidP="004E02BE">
            <w:pPr>
              <w:pStyle w:val="Tabelazwyky"/>
            </w:pPr>
            <w:r w:rsidRPr="007B6B11">
              <w:t>ZAmountP</w:t>
            </w:r>
          </w:p>
          <w:p w14:paraId="6DE84A94" w14:textId="5D754291" w:rsidR="00113AFB" w:rsidRPr="007B6B11" w:rsidRDefault="00113AFB" w:rsidP="004E02BE">
            <w:pPr>
              <w:pStyle w:val="Tabelazwyky"/>
            </w:pPr>
            <w:r w:rsidRPr="007B6B11">
              <w:t>Patrz reguła R</w:t>
            </w:r>
            <w:r w:rsidR="00A766AE" w:rsidRPr="007B6B11">
              <w:t>4</w:t>
            </w:r>
          </w:p>
        </w:tc>
        <w:tc>
          <w:tcPr>
            <w:tcW w:w="1276" w:type="dxa"/>
          </w:tcPr>
          <w:p w14:paraId="0381FF0A" w14:textId="77777777" w:rsidR="00113AFB" w:rsidRPr="007B6B11" w:rsidRDefault="00113AFB" w:rsidP="004E02BE">
            <w:pPr>
              <w:pStyle w:val="Tabelazwyky"/>
            </w:pPr>
            <w:r w:rsidRPr="007B6B11">
              <w:t>1..1</w:t>
            </w:r>
          </w:p>
        </w:tc>
      </w:tr>
    </w:tbl>
    <w:p w14:paraId="47A2D810" w14:textId="633888ED" w:rsidR="006E7D91" w:rsidRPr="007B6B11" w:rsidRDefault="006E7D91" w:rsidP="004E02BE">
      <w:pPr>
        <w:pStyle w:val="Z2PodpisRysunkuTabeli"/>
      </w:pPr>
      <w:bookmarkStart w:id="408" w:name="_Toc97503913"/>
      <w:bookmarkStart w:id="409" w:name="_Toc183172165"/>
      <w:r w:rsidRPr="007B6B11">
        <w:t xml:space="preserve">Rysunek </w:t>
      </w:r>
      <w:r w:rsidR="00E354C5">
        <w:fldChar w:fldCharType="begin"/>
      </w:r>
      <w:r w:rsidR="00E354C5">
        <w:instrText xml:space="preserve"> SEQ Rysunek \* ARABIC </w:instrText>
      </w:r>
      <w:r w:rsidR="00E354C5">
        <w:fldChar w:fldCharType="separate"/>
      </w:r>
      <w:r w:rsidR="006D48AD">
        <w:rPr>
          <w:noProof/>
        </w:rPr>
        <w:t>59</w:t>
      </w:r>
      <w:r w:rsidR="00E354C5">
        <w:fldChar w:fldCharType="end"/>
      </w:r>
      <w:r w:rsidRPr="007B6B11">
        <w:t>. Struktura elementu &lt;</w:t>
      </w:r>
      <w:r w:rsidRPr="007B6B11">
        <w:rPr>
          <w:b/>
        </w:rPr>
        <w:t xml:space="preserve"> CalculOfAmountOfExciseDutyType&gt; -</w:t>
      </w:r>
      <w:r w:rsidRPr="007B6B11">
        <w:t xml:space="preserve"> Obliczenie wysokości podatku akcyzowego dla załącznika AKC-4H.</w:t>
      </w:r>
      <w:bookmarkEnd w:id="408"/>
      <w:bookmarkEnd w:id="409"/>
    </w:p>
    <w:p w14:paraId="1EB2AA1B" w14:textId="79591619" w:rsidR="00113AFB" w:rsidRPr="007B6B11" w:rsidRDefault="00EE1AE6" w:rsidP="004E02BE">
      <w:r w:rsidRPr="007B6B11">
        <w:rPr>
          <w:noProof/>
        </w:rPr>
        <w:drawing>
          <wp:inline distT="0" distB="0" distL="0" distR="0" wp14:anchorId="4B74EA7A" wp14:editId="682925B6">
            <wp:extent cx="4442460" cy="3916680"/>
            <wp:effectExtent l="19050" t="19050" r="15240" b="26670"/>
            <wp:docPr id="20" name="Obraz 20" descr="Rysunek przedstawia strukturę  elementu &lt; CalculOfAmountOfExciseDutyType&gt; - Obliczenie wysokości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 20" descr="Rysunek przedstawia strukturę  elementu &lt; CalculOfAmountOfExciseDutyType&gt; - Obliczenie wysokości podatku akcyzowego dla załącznika AKC-4A."/>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442460" cy="3916680"/>
                    </a:xfrm>
                    <a:prstGeom prst="rect">
                      <a:avLst/>
                    </a:prstGeom>
                    <a:noFill/>
                    <a:ln>
                      <a:solidFill>
                        <a:schemeClr val="tx1"/>
                      </a:solidFill>
                    </a:ln>
                  </pic:spPr>
                </pic:pic>
              </a:graphicData>
            </a:graphic>
          </wp:inline>
        </w:drawing>
      </w:r>
    </w:p>
    <w:p w14:paraId="4395E347" w14:textId="3ACEB27D" w:rsidR="002C3592" w:rsidRPr="007B6B11" w:rsidRDefault="002C3592" w:rsidP="004E02BE">
      <w:pPr>
        <w:pStyle w:val="Z2PodpisRysunkuTabeli"/>
      </w:pPr>
      <w:bookmarkStart w:id="410" w:name="_Toc183172047"/>
      <w:r w:rsidRPr="007B6B11">
        <w:t xml:space="preserve">Tabela </w:t>
      </w:r>
      <w:r w:rsidR="00E354C5">
        <w:fldChar w:fldCharType="begin"/>
      </w:r>
      <w:r w:rsidR="00E354C5">
        <w:instrText xml:space="preserve"> SEQ Tabela \* ARABIC </w:instrText>
      </w:r>
      <w:r w:rsidR="00E354C5">
        <w:fldChar w:fldCharType="separate"/>
      </w:r>
      <w:r w:rsidR="006D48AD">
        <w:rPr>
          <w:noProof/>
        </w:rPr>
        <w:t>79</w:t>
      </w:r>
      <w:r w:rsidR="00E354C5">
        <w:fldChar w:fldCharType="end"/>
      </w:r>
      <w:r w:rsidRPr="007B6B11">
        <w:t>. Struktura &lt;ItemsType&gt;, Obliczenie wysokości podatku akcyzowego od poszczególnych wyrobów (podsumowanie pozycji) załącznika AKC-4H</w:t>
      </w:r>
      <w:bookmarkEnd w:id="41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C3592" w:rsidRPr="007B6B11" w14:paraId="5230A154" w14:textId="77777777" w:rsidTr="00072B25">
        <w:trPr>
          <w:trHeight w:val="213"/>
          <w:tblHeader/>
        </w:trPr>
        <w:tc>
          <w:tcPr>
            <w:tcW w:w="1788" w:type="dxa"/>
            <w:shd w:val="clear" w:color="auto" w:fill="D9D9D9" w:themeFill="background1" w:themeFillShade="D9"/>
          </w:tcPr>
          <w:p w14:paraId="5112EBE9" w14:textId="77777777" w:rsidR="002C3592" w:rsidRPr="007B6B11" w:rsidRDefault="002C3592"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5DF12E1F" w14:textId="77777777" w:rsidR="002C3592" w:rsidRPr="007B6B11" w:rsidRDefault="002C3592"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08834B5C" w14:textId="77777777" w:rsidR="002C3592" w:rsidRPr="007B6B11" w:rsidRDefault="002C3592"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2FEEB1B5" w14:textId="77777777" w:rsidR="002C3592" w:rsidRPr="007B6B11" w:rsidRDefault="002C3592"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732449D0" w14:textId="77777777" w:rsidR="002C3592" w:rsidRPr="007B6B11" w:rsidRDefault="002C3592"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0E5D43" w:rsidRPr="007B6B11" w14:paraId="26347CF4" w14:textId="77777777" w:rsidTr="002C3592">
        <w:trPr>
          <w:trHeight w:val="213"/>
        </w:trPr>
        <w:tc>
          <w:tcPr>
            <w:tcW w:w="1788" w:type="dxa"/>
          </w:tcPr>
          <w:p w14:paraId="3582E065" w14:textId="77777777" w:rsidR="000E5D43" w:rsidRPr="007B6B11" w:rsidRDefault="000E5D43" w:rsidP="004E02BE">
            <w:pPr>
              <w:pStyle w:val="Tabelazwyky"/>
            </w:pPr>
            <w:r w:rsidRPr="007B6B11">
              <w:t>exportNumberOfGoods</w:t>
            </w:r>
          </w:p>
        </w:tc>
        <w:tc>
          <w:tcPr>
            <w:tcW w:w="3360" w:type="dxa"/>
          </w:tcPr>
          <w:p w14:paraId="78E74A8B" w14:textId="77777777" w:rsidR="000E5D43" w:rsidRPr="007B6B11" w:rsidRDefault="008228AB" w:rsidP="004E02BE">
            <w:pPr>
              <w:pStyle w:val="Tabelazwyky"/>
            </w:pPr>
            <w:r w:rsidRPr="007B6B11">
              <w:t xml:space="preserve">Sprzedaż na eksport: Ilość energii elektrycznej w MWh (z </w:t>
            </w:r>
            <w:r w:rsidRPr="007B6B11">
              <w:lastRenderedPageBreak/>
              <w:t>dokładnością do trzech miejsc po przecinku)</w:t>
            </w:r>
          </w:p>
        </w:tc>
        <w:tc>
          <w:tcPr>
            <w:tcW w:w="840" w:type="dxa"/>
          </w:tcPr>
          <w:p w14:paraId="5C23BE1D" w14:textId="1B152A38" w:rsidR="000E5D43" w:rsidRPr="007B6B11" w:rsidRDefault="00E676A9" w:rsidP="004E02BE">
            <w:pPr>
              <w:pStyle w:val="Tabelazwyky"/>
            </w:pPr>
            <w:r w:rsidRPr="007B6B11">
              <w:lastRenderedPageBreak/>
              <w:t>108</w:t>
            </w:r>
          </w:p>
        </w:tc>
        <w:tc>
          <w:tcPr>
            <w:tcW w:w="2095" w:type="dxa"/>
          </w:tcPr>
          <w:p w14:paraId="6241560B" w14:textId="77777777" w:rsidR="000E5D43" w:rsidRPr="007B6B11" w:rsidRDefault="000E5D43" w:rsidP="004E02BE">
            <w:pPr>
              <w:pStyle w:val="Tabelazwyky"/>
            </w:pPr>
            <w:r w:rsidRPr="007B6B11">
              <w:t>ZAmount</w:t>
            </w:r>
            <w:r w:rsidR="00A72614" w:rsidRPr="007B6B11">
              <w:t>E</w:t>
            </w:r>
          </w:p>
        </w:tc>
        <w:tc>
          <w:tcPr>
            <w:tcW w:w="1197" w:type="dxa"/>
          </w:tcPr>
          <w:p w14:paraId="7F8ED955" w14:textId="77777777" w:rsidR="000E5D43" w:rsidRPr="007B6B11" w:rsidRDefault="000E5D43" w:rsidP="004E02BE">
            <w:pPr>
              <w:pStyle w:val="Tabelazwyky"/>
            </w:pPr>
            <w:r w:rsidRPr="007B6B11">
              <w:t>0..1</w:t>
            </w:r>
          </w:p>
        </w:tc>
      </w:tr>
      <w:tr w:rsidR="000E5D43" w:rsidRPr="007B6B11" w14:paraId="7219F3B8" w14:textId="77777777" w:rsidTr="002C3592">
        <w:trPr>
          <w:trHeight w:val="213"/>
        </w:trPr>
        <w:tc>
          <w:tcPr>
            <w:tcW w:w="1788" w:type="dxa"/>
          </w:tcPr>
          <w:p w14:paraId="46AA65D8" w14:textId="77777777" w:rsidR="000E5D43" w:rsidRPr="007B6B11" w:rsidRDefault="000E5D43" w:rsidP="004E02BE">
            <w:pPr>
              <w:pStyle w:val="Tabelazwyky"/>
            </w:pPr>
            <w:r w:rsidRPr="007B6B11">
              <w:t>exportTaxRate</w:t>
            </w:r>
          </w:p>
        </w:tc>
        <w:tc>
          <w:tcPr>
            <w:tcW w:w="3360" w:type="dxa"/>
          </w:tcPr>
          <w:p w14:paraId="1211FB12" w14:textId="77777777" w:rsidR="000E5D43" w:rsidRPr="007B6B11" w:rsidRDefault="008228AB" w:rsidP="004E02BE">
            <w:pPr>
              <w:pStyle w:val="Tabelazwyky"/>
            </w:pPr>
            <w:r w:rsidRPr="007B6B11">
              <w:t>Sprzedaż na eksport: Stawka podatku.</w:t>
            </w:r>
          </w:p>
        </w:tc>
        <w:tc>
          <w:tcPr>
            <w:tcW w:w="840" w:type="dxa"/>
          </w:tcPr>
          <w:p w14:paraId="56D98EB8" w14:textId="7EC6409B" w:rsidR="000E5D43" w:rsidRPr="007B6B11" w:rsidRDefault="00E676A9" w:rsidP="004E02BE">
            <w:pPr>
              <w:pStyle w:val="Tabelazwyky"/>
            </w:pPr>
            <w:r w:rsidRPr="007B6B11">
              <w:t>109</w:t>
            </w:r>
          </w:p>
        </w:tc>
        <w:tc>
          <w:tcPr>
            <w:tcW w:w="2095" w:type="dxa"/>
          </w:tcPr>
          <w:p w14:paraId="734516FC" w14:textId="77777777" w:rsidR="000E5D43" w:rsidRPr="007B6B11" w:rsidRDefault="000E5D43" w:rsidP="004E02BE">
            <w:pPr>
              <w:pStyle w:val="Tabelazwyky"/>
            </w:pPr>
            <w:r w:rsidRPr="007B6B11">
              <w:t>ZAmountC</w:t>
            </w:r>
          </w:p>
        </w:tc>
        <w:tc>
          <w:tcPr>
            <w:tcW w:w="1197" w:type="dxa"/>
          </w:tcPr>
          <w:p w14:paraId="3C8FC233" w14:textId="77777777" w:rsidR="000E5D43" w:rsidRPr="007B6B11" w:rsidRDefault="000E5D43" w:rsidP="004E02BE">
            <w:pPr>
              <w:pStyle w:val="Tabelazwyky"/>
            </w:pPr>
            <w:r w:rsidRPr="007B6B11">
              <w:t>0..1</w:t>
            </w:r>
          </w:p>
        </w:tc>
      </w:tr>
      <w:tr w:rsidR="000E5D43" w:rsidRPr="007B6B11" w14:paraId="0BF81FDA" w14:textId="77777777" w:rsidTr="002C3592">
        <w:trPr>
          <w:trHeight w:val="213"/>
        </w:trPr>
        <w:tc>
          <w:tcPr>
            <w:tcW w:w="1788" w:type="dxa"/>
          </w:tcPr>
          <w:p w14:paraId="68A7C7D6" w14:textId="77777777" w:rsidR="000E5D43" w:rsidRPr="007B6B11" w:rsidRDefault="000E5D43" w:rsidP="004E02BE">
            <w:pPr>
              <w:pStyle w:val="Tabelazwyky"/>
            </w:pPr>
            <w:r w:rsidRPr="007B6B11">
              <w:t>exportAmountOfTax</w:t>
            </w:r>
          </w:p>
        </w:tc>
        <w:tc>
          <w:tcPr>
            <w:tcW w:w="3360" w:type="dxa"/>
          </w:tcPr>
          <w:p w14:paraId="07AA4F76" w14:textId="0518B8D7" w:rsidR="000E5D43" w:rsidRPr="007B6B11" w:rsidRDefault="008228AB" w:rsidP="004E02BE">
            <w:pPr>
              <w:pStyle w:val="Tabelazwyky"/>
            </w:pPr>
            <w:r w:rsidRPr="007B6B11">
              <w:t xml:space="preserve">Sprzedaż na eksport: </w:t>
            </w:r>
            <w:r w:rsidR="002C3592" w:rsidRPr="007B6B11">
              <w:t>Podatek akcyzowy</w:t>
            </w:r>
            <w:r w:rsidRPr="007B6B11">
              <w:t xml:space="preserve"> w zł.</w:t>
            </w:r>
          </w:p>
        </w:tc>
        <w:tc>
          <w:tcPr>
            <w:tcW w:w="840" w:type="dxa"/>
          </w:tcPr>
          <w:p w14:paraId="2BB718DE" w14:textId="50871AFE" w:rsidR="000E5D43" w:rsidRPr="007B6B11" w:rsidRDefault="00E676A9" w:rsidP="004E02BE">
            <w:pPr>
              <w:pStyle w:val="Tabelazwyky"/>
            </w:pPr>
            <w:r w:rsidRPr="007B6B11">
              <w:t>110</w:t>
            </w:r>
          </w:p>
        </w:tc>
        <w:tc>
          <w:tcPr>
            <w:tcW w:w="2095" w:type="dxa"/>
          </w:tcPr>
          <w:p w14:paraId="2A41BC90" w14:textId="044A23B4" w:rsidR="000E5D43" w:rsidRPr="007B6B11" w:rsidRDefault="000E5D43" w:rsidP="004E02BE">
            <w:pPr>
              <w:pStyle w:val="Tabelazwyky"/>
            </w:pPr>
            <w:r w:rsidRPr="007B6B11">
              <w:t>ZAmount</w:t>
            </w:r>
            <w:r w:rsidR="00E676A9" w:rsidRPr="007B6B11">
              <w:t>P</w:t>
            </w:r>
          </w:p>
        </w:tc>
        <w:tc>
          <w:tcPr>
            <w:tcW w:w="1197" w:type="dxa"/>
          </w:tcPr>
          <w:p w14:paraId="36EBB7D4" w14:textId="77777777" w:rsidR="000E5D43" w:rsidRPr="007B6B11" w:rsidRDefault="000E5D43" w:rsidP="004E02BE">
            <w:pPr>
              <w:pStyle w:val="Tabelazwyky"/>
            </w:pPr>
            <w:r w:rsidRPr="007B6B11">
              <w:t>0..1</w:t>
            </w:r>
          </w:p>
        </w:tc>
      </w:tr>
      <w:tr w:rsidR="000E5D43" w:rsidRPr="007B6B11" w14:paraId="5C659760" w14:textId="77777777" w:rsidTr="002C3592">
        <w:trPr>
          <w:trHeight w:val="213"/>
        </w:trPr>
        <w:tc>
          <w:tcPr>
            <w:tcW w:w="1788" w:type="dxa"/>
          </w:tcPr>
          <w:p w14:paraId="48EAADE2" w14:textId="77777777" w:rsidR="000E5D43" w:rsidRPr="007B6B11" w:rsidRDefault="000E5D43" w:rsidP="004E02BE">
            <w:pPr>
              <w:pStyle w:val="Tabelazwyky"/>
            </w:pPr>
            <w:r w:rsidRPr="007B6B11">
              <w:t>totalNumberOfGoods</w:t>
            </w:r>
          </w:p>
        </w:tc>
        <w:tc>
          <w:tcPr>
            <w:tcW w:w="3360" w:type="dxa"/>
          </w:tcPr>
          <w:p w14:paraId="6E1DA013" w14:textId="77777777" w:rsidR="000E5D43" w:rsidRPr="007B6B11" w:rsidRDefault="008228AB" w:rsidP="004E02BE">
            <w:pPr>
              <w:pStyle w:val="Tabelazwyky"/>
            </w:pPr>
            <w:r w:rsidRPr="007B6B11">
              <w:t>Razem: Ilość energii elektrycznej w MWh (z dokładnością do trzech miejsc po przecinku)</w:t>
            </w:r>
          </w:p>
        </w:tc>
        <w:tc>
          <w:tcPr>
            <w:tcW w:w="840" w:type="dxa"/>
          </w:tcPr>
          <w:p w14:paraId="0192E51A" w14:textId="0736227A" w:rsidR="000E5D43" w:rsidRPr="007B6B11" w:rsidRDefault="00E676A9" w:rsidP="004E02BE">
            <w:pPr>
              <w:pStyle w:val="Tabelazwyky"/>
            </w:pPr>
            <w:r w:rsidRPr="007B6B11">
              <w:t>111</w:t>
            </w:r>
          </w:p>
        </w:tc>
        <w:tc>
          <w:tcPr>
            <w:tcW w:w="2095" w:type="dxa"/>
          </w:tcPr>
          <w:p w14:paraId="7B6BD502" w14:textId="77777777" w:rsidR="000E5D43" w:rsidRPr="007B6B11" w:rsidRDefault="000E5D43" w:rsidP="004E02BE">
            <w:pPr>
              <w:pStyle w:val="Tabelazwyky"/>
            </w:pPr>
            <w:r w:rsidRPr="007B6B11">
              <w:t>ZAmount</w:t>
            </w:r>
            <w:r w:rsidR="00504841" w:rsidRPr="007B6B11">
              <w:t>E</w:t>
            </w:r>
          </w:p>
          <w:p w14:paraId="72D7A144" w14:textId="1E05400D" w:rsidR="000E5D43" w:rsidRPr="007B6B11" w:rsidRDefault="00E676A9" w:rsidP="004E02BE">
            <w:pPr>
              <w:pStyle w:val="Tabelazwyky"/>
            </w:pPr>
            <w:r w:rsidRPr="007B6B11">
              <w:t>Patrz reguła R</w:t>
            </w:r>
            <w:r w:rsidR="00A766AE" w:rsidRPr="007B6B11">
              <w:t>5</w:t>
            </w:r>
          </w:p>
        </w:tc>
        <w:tc>
          <w:tcPr>
            <w:tcW w:w="1197" w:type="dxa"/>
          </w:tcPr>
          <w:p w14:paraId="55529687" w14:textId="77777777" w:rsidR="000E5D43" w:rsidRPr="007B6B11" w:rsidRDefault="000E5D43" w:rsidP="004E02BE">
            <w:pPr>
              <w:pStyle w:val="Tabelazwyky"/>
            </w:pPr>
            <w:r w:rsidRPr="007B6B11">
              <w:t>1..1</w:t>
            </w:r>
          </w:p>
        </w:tc>
      </w:tr>
      <w:tr w:rsidR="000E5D43" w:rsidRPr="007B6B11" w14:paraId="6F8EC917" w14:textId="77777777" w:rsidTr="002C3592">
        <w:trPr>
          <w:trHeight w:val="213"/>
        </w:trPr>
        <w:tc>
          <w:tcPr>
            <w:tcW w:w="1788" w:type="dxa"/>
          </w:tcPr>
          <w:p w14:paraId="406D3204" w14:textId="77777777" w:rsidR="000E5D43" w:rsidRPr="007B6B11" w:rsidRDefault="000E5D43" w:rsidP="004E02BE">
            <w:pPr>
              <w:pStyle w:val="Tabelazwyky"/>
            </w:pPr>
            <w:r w:rsidRPr="007B6B11">
              <w:t>totalAmountOfTax</w:t>
            </w:r>
          </w:p>
        </w:tc>
        <w:tc>
          <w:tcPr>
            <w:tcW w:w="3360" w:type="dxa"/>
          </w:tcPr>
          <w:p w14:paraId="38248BC2" w14:textId="1302D4F3" w:rsidR="000E5D43" w:rsidRPr="007B6B11" w:rsidRDefault="008228AB" w:rsidP="004E02BE">
            <w:pPr>
              <w:pStyle w:val="Tabelazwyky"/>
            </w:pPr>
            <w:r w:rsidRPr="007B6B11">
              <w:t xml:space="preserve">Razem: </w:t>
            </w:r>
            <w:r w:rsidR="00E676A9" w:rsidRPr="007B6B11">
              <w:t>Podatek akcyzowy</w:t>
            </w:r>
            <w:r w:rsidRPr="007B6B11">
              <w:t xml:space="preserve"> w zł.</w:t>
            </w:r>
          </w:p>
        </w:tc>
        <w:tc>
          <w:tcPr>
            <w:tcW w:w="840" w:type="dxa"/>
          </w:tcPr>
          <w:p w14:paraId="6D12762E" w14:textId="558913B7" w:rsidR="000E5D43" w:rsidRPr="007B6B11" w:rsidRDefault="00E676A9" w:rsidP="004E02BE">
            <w:pPr>
              <w:pStyle w:val="Tabelazwyky"/>
            </w:pPr>
            <w:r w:rsidRPr="007B6B11">
              <w:t>112</w:t>
            </w:r>
          </w:p>
        </w:tc>
        <w:tc>
          <w:tcPr>
            <w:tcW w:w="2095" w:type="dxa"/>
          </w:tcPr>
          <w:p w14:paraId="784CA158" w14:textId="77777777" w:rsidR="000E5D43" w:rsidRPr="007B6B11" w:rsidRDefault="000E5D43" w:rsidP="004E02BE">
            <w:pPr>
              <w:pStyle w:val="Tabelazwyky"/>
            </w:pPr>
            <w:r w:rsidRPr="007B6B11">
              <w:t>ZAmount</w:t>
            </w:r>
            <w:r w:rsidR="00A025C5" w:rsidRPr="007B6B11">
              <w:t>T</w:t>
            </w:r>
          </w:p>
          <w:p w14:paraId="2ED696B2" w14:textId="505E2DB2" w:rsidR="000E5D43" w:rsidRPr="007B6B11" w:rsidRDefault="00E676A9" w:rsidP="004E02BE">
            <w:pPr>
              <w:pStyle w:val="Tabelazwyky"/>
            </w:pPr>
            <w:r w:rsidRPr="007B6B11">
              <w:t>Patrz reguła R</w:t>
            </w:r>
            <w:r w:rsidR="00A766AE" w:rsidRPr="007B6B11">
              <w:t>6</w:t>
            </w:r>
          </w:p>
        </w:tc>
        <w:tc>
          <w:tcPr>
            <w:tcW w:w="1197" w:type="dxa"/>
          </w:tcPr>
          <w:p w14:paraId="795FE987" w14:textId="77777777" w:rsidR="000E5D43" w:rsidRPr="007B6B11" w:rsidRDefault="000E5D43" w:rsidP="004E02BE">
            <w:pPr>
              <w:pStyle w:val="Tabelazwyky"/>
            </w:pPr>
            <w:r w:rsidRPr="007B6B11">
              <w:t>1..1</w:t>
            </w:r>
          </w:p>
        </w:tc>
      </w:tr>
      <w:tr w:rsidR="00E676A9" w:rsidRPr="007B6B11" w14:paraId="63168BDA" w14:textId="77777777" w:rsidTr="002C3592">
        <w:trPr>
          <w:trHeight w:val="213"/>
        </w:trPr>
        <w:tc>
          <w:tcPr>
            <w:tcW w:w="1788" w:type="dxa"/>
          </w:tcPr>
          <w:p w14:paraId="53C56AAB" w14:textId="77777777" w:rsidR="00E676A9" w:rsidRPr="007B6B11" w:rsidRDefault="00E676A9" w:rsidP="004E02BE">
            <w:pPr>
              <w:pStyle w:val="Tabelazwyky"/>
            </w:pPr>
            <w:r w:rsidRPr="007B6B11">
              <w:t>Item</w:t>
            </w:r>
          </w:p>
        </w:tc>
        <w:tc>
          <w:tcPr>
            <w:tcW w:w="3360" w:type="dxa"/>
          </w:tcPr>
          <w:p w14:paraId="579A10F0" w14:textId="68A0B5C6" w:rsidR="00E676A9" w:rsidRPr="007B6B11" w:rsidRDefault="00E676A9" w:rsidP="004E02BE">
            <w:pPr>
              <w:pStyle w:val="Tabelazwyky"/>
            </w:pPr>
            <w:r w:rsidRPr="007B6B11">
              <w:t>Obliczenie wysokości podatku akcyzowego od poszczególnych wyrobów</w:t>
            </w:r>
          </w:p>
        </w:tc>
        <w:tc>
          <w:tcPr>
            <w:tcW w:w="840" w:type="dxa"/>
          </w:tcPr>
          <w:p w14:paraId="4C88B9D4" w14:textId="77777777" w:rsidR="00E676A9" w:rsidRPr="007B6B11" w:rsidRDefault="00E676A9" w:rsidP="004E02BE">
            <w:pPr>
              <w:pStyle w:val="Tabelazwyky"/>
            </w:pPr>
            <w:r w:rsidRPr="007B6B11">
              <w:t>C</w:t>
            </w:r>
          </w:p>
        </w:tc>
        <w:tc>
          <w:tcPr>
            <w:tcW w:w="2095" w:type="dxa"/>
          </w:tcPr>
          <w:p w14:paraId="344DD069" w14:textId="3E3BD75C" w:rsidR="00E676A9" w:rsidRPr="007B6B11" w:rsidRDefault="00E676A9" w:rsidP="004E02BE">
            <w:pPr>
              <w:pStyle w:val="Tabelazwyky"/>
            </w:pPr>
            <w:r w:rsidRPr="007B6B11">
              <w:t>ItemType</w:t>
            </w:r>
          </w:p>
        </w:tc>
        <w:tc>
          <w:tcPr>
            <w:tcW w:w="1197" w:type="dxa"/>
          </w:tcPr>
          <w:p w14:paraId="2841102E" w14:textId="59683C22" w:rsidR="00E676A9" w:rsidRPr="007B6B11" w:rsidRDefault="00E676A9" w:rsidP="004E02BE">
            <w:pPr>
              <w:pStyle w:val="Tabelazwyky"/>
            </w:pPr>
            <w:r w:rsidRPr="007B6B11">
              <w:t>0..99</w:t>
            </w:r>
          </w:p>
        </w:tc>
      </w:tr>
    </w:tbl>
    <w:p w14:paraId="3623769F" w14:textId="244D5356" w:rsidR="006E7D91" w:rsidRPr="007B6B11" w:rsidRDefault="006E7D91" w:rsidP="004E02BE">
      <w:pPr>
        <w:pStyle w:val="Z2PodpisRysunkuTabeli"/>
      </w:pPr>
      <w:bookmarkStart w:id="411" w:name="_Toc97503914"/>
      <w:bookmarkStart w:id="412" w:name="_Toc183172166"/>
      <w:r w:rsidRPr="007B6B11">
        <w:t xml:space="preserve">Rysunek </w:t>
      </w:r>
      <w:r w:rsidR="00E354C5">
        <w:fldChar w:fldCharType="begin"/>
      </w:r>
      <w:r w:rsidR="00E354C5">
        <w:instrText xml:space="preserve"> SEQ Rysunek \* ARABIC </w:instrText>
      </w:r>
      <w:r w:rsidR="00E354C5">
        <w:fldChar w:fldCharType="separate"/>
      </w:r>
      <w:r w:rsidR="006D48AD">
        <w:rPr>
          <w:noProof/>
        </w:rPr>
        <w:t>60</w:t>
      </w:r>
      <w:r w:rsidR="00E354C5">
        <w:fldChar w:fldCharType="end"/>
      </w:r>
      <w:r w:rsidRPr="007B6B11">
        <w:t>. Struktura &lt;ItemsType&gt;, Obliczenie wysokości podatku akcyzowego od poszczególnych wyrobów (podsumowanie pozycji) załącznika AKC-4H.</w:t>
      </w:r>
      <w:bookmarkEnd w:id="411"/>
      <w:bookmarkEnd w:id="412"/>
    </w:p>
    <w:p w14:paraId="7BA4A7A3" w14:textId="53B5A669" w:rsidR="00E676A9" w:rsidRPr="007B6B11" w:rsidRDefault="00B5127A" w:rsidP="004E02BE">
      <w:r w:rsidRPr="007B6B11">
        <w:rPr>
          <w:noProof/>
        </w:rPr>
        <w:drawing>
          <wp:inline distT="0" distB="0" distL="0" distR="0" wp14:anchorId="44434EBD" wp14:editId="313FF5B4">
            <wp:extent cx="5753100" cy="2834640"/>
            <wp:effectExtent l="19050" t="19050" r="19050" b="22860"/>
            <wp:docPr id="21" name="Obraz 21" descr="Rysunek przedstawia strukturę  &lt;ItemsType&gt;, Obliczenie wysokości podatku akcyzowego od poszczególnych wyrobów (podsumowani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 21" descr="Rysunek przedstawia strukturę  &lt;ItemsType&gt;, Obliczenie wysokości podatku akcyzowego od poszczególnych wyrobów (podsumowanie pozycji) załącznika AKC-4H."/>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3100" cy="2834640"/>
                    </a:xfrm>
                    <a:prstGeom prst="rect">
                      <a:avLst/>
                    </a:prstGeom>
                    <a:noFill/>
                    <a:ln>
                      <a:solidFill>
                        <a:schemeClr val="tx1"/>
                      </a:solidFill>
                    </a:ln>
                  </pic:spPr>
                </pic:pic>
              </a:graphicData>
            </a:graphic>
          </wp:inline>
        </w:drawing>
      </w:r>
    </w:p>
    <w:p w14:paraId="23ACFE06" w14:textId="77777777" w:rsidR="006E7D91" w:rsidRPr="007B6B11" w:rsidRDefault="006E7D91" w:rsidP="004E02BE">
      <w:pPr>
        <w:rPr>
          <w:bCs/>
          <w:sz w:val="22"/>
          <w:szCs w:val="20"/>
        </w:rPr>
      </w:pPr>
      <w:r w:rsidRPr="007B6B11">
        <w:br w:type="page"/>
      </w:r>
    </w:p>
    <w:p w14:paraId="1B546AC9" w14:textId="05E82A93" w:rsidR="00E676A9" w:rsidRPr="007B6B11" w:rsidRDefault="00E676A9" w:rsidP="004E02BE">
      <w:pPr>
        <w:pStyle w:val="Z2PodpisRysunkuTabeli"/>
      </w:pPr>
      <w:bookmarkStart w:id="413" w:name="_Toc183172048"/>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80</w:t>
      </w:r>
      <w:r w:rsidR="00E354C5">
        <w:fldChar w:fldCharType="end"/>
      </w:r>
      <w:r w:rsidRPr="007B6B11">
        <w:t>. Struktura &lt;ItemType&gt;, Obliczenie wysokości podatku akcyzowego od poszczególnych wyrobów (składowe pozycji) załącznika AKC-4H.</w:t>
      </w:r>
      <w:bookmarkEnd w:id="41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5127A" w:rsidRPr="007B6B11" w14:paraId="50E4DD06" w14:textId="77777777" w:rsidTr="00072B25">
        <w:trPr>
          <w:trHeight w:val="213"/>
          <w:tblHeader/>
        </w:trPr>
        <w:tc>
          <w:tcPr>
            <w:tcW w:w="1788" w:type="dxa"/>
            <w:shd w:val="clear" w:color="auto" w:fill="D9D9D9" w:themeFill="background1" w:themeFillShade="D9"/>
          </w:tcPr>
          <w:p w14:paraId="715A6E1D" w14:textId="77777777" w:rsidR="00B5127A" w:rsidRPr="007B6B11" w:rsidRDefault="00B5127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353F3E41" w14:textId="77777777" w:rsidR="00B5127A" w:rsidRPr="007B6B11" w:rsidRDefault="00B5127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564416DC" w14:textId="77777777" w:rsidR="00B5127A" w:rsidRPr="007B6B11" w:rsidRDefault="00B5127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0D2DC832" w14:textId="77777777" w:rsidR="00B5127A" w:rsidRPr="007B6B11" w:rsidRDefault="00B5127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3065EA93" w14:textId="77777777" w:rsidR="00B5127A" w:rsidRPr="007B6B11" w:rsidRDefault="00B5127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0E5D43" w:rsidRPr="007B6B11" w14:paraId="1A5646D3" w14:textId="77777777" w:rsidTr="00B5127A">
        <w:trPr>
          <w:trHeight w:val="213"/>
        </w:trPr>
        <w:tc>
          <w:tcPr>
            <w:tcW w:w="1788" w:type="dxa"/>
          </w:tcPr>
          <w:p w14:paraId="276399BE" w14:textId="77777777" w:rsidR="000E5D43" w:rsidRPr="007B6B11" w:rsidRDefault="000E5D43" w:rsidP="004E02BE">
            <w:pPr>
              <w:pStyle w:val="Tabelazwyky"/>
            </w:pPr>
            <w:r w:rsidRPr="007B6B11">
              <w:t>id</w:t>
            </w:r>
          </w:p>
        </w:tc>
        <w:tc>
          <w:tcPr>
            <w:tcW w:w="3360" w:type="dxa"/>
          </w:tcPr>
          <w:p w14:paraId="330DCE03" w14:textId="77777777" w:rsidR="000E5D43" w:rsidRPr="007B6B11" w:rsidRDefault="000E5D43" w:rsidP="004E02BE">
            <w:pPr>
              <w:pStyle w:val="Tabelazwyky"/>
            </w:pPr>
            <w:r w:rsidRPr="007B6B11">
              <w:t>Liczba porządkowa.</w:t>
            </w:r>
          </w:p>
        </w:tc>
        <w:tc>
          <w:tcPr>
            <w:tcW w:w="840" w:type="dxa"/>
          </w:tcPr>
          <w:p w14:paraId="33A52793" w14:textId="77777777" w:rsidR="000E5D43" w:rsidRPr="007B6B11" w:rsidRDefault="00236EB7" w:rsidP="004E02BE">
            <w:pPr>
              <w:pStyle w:val="Tabelazwyky"/>
            </w:pPr>
            <w:r w:rsidRPr="007B6B11">
              <w:t>C.a</w:t>
            </w:r>
          </w:p>
        </w:tc>
        <w:tc>
          <w:tcPr>
            <w:tcW w:w="2095" w:type="dxa"/>
          </w:tcPr>
          <w:p w14:paraId="61EC0E1D" w14:textId="77777777" w:rsidR="000E5D43" w:rsidRPr="007B6B11" w:rsidRDefault="00063316" w:rsidP="004E02BE">
            <w:pPr>
              <w:pStyle w:val="Tabelazwyky"/>
            </w:pPr>
            <w:r w:rsidRPr="007B6B11">
              <w:t>ZNumeric</w:t>
            </w:r>
          </w:p>
        </w:tc>
        <w:tc>
          <w:tcPr>
            <w:tcW w:w="1197" w:type="dxa"/>
          </w:tcPr>
          <w:p w14:paraId="37E654F7" w14:textId="77777777" w:rsidR="000E5D43" w:rsidRPr="007B6B11" w:rsidRDefault="00947E22" w:rsidP="004E02BE">
            <w:pPr>
              <w:pStyle w:val="Tabelazwyky"/>
            </w:pPr>
            <w:r w:rsidRPr="007B6B11">
              <w:t>1</w:t>
            </w:r>
            <w:r w:rsidR="000E5D43" w:rsidRPr="007B6B11">
              <w:t>..1</w:t>
            </w:r>
          </w:p>
        </w:tc>
      </w:tr>
      <w:tr w:rsidR="00B5127A" w:rsidRPr="007B6B11" w14:paraId="2B59DEE9" w14:textId="77777777" w:rsidTr="00B5127A">
        <w:trPr>
          <w:trHeight w:val="213"/>
        </w:trPr>
        <w:tc>
          <w:tcPr>
            <w:tcW w:w="1788" w:type="dxa"/>
          </w:tcPr>
          <w:p w14:paraId="7AE7BDE1" w14:textId="77777777" w:rsidR="00B5127A" w:rsidRPr="007B6B11" w:rsidRDefault="00B5127A" w:rsidP="004E02BE">
            <w:pPr>
              <w:pStyle w:val="Tabelazwyky"/>
            </w:pPr>
            <w:r w:rsidRPr="007B6B11">
              <w:t>groupOfGoodsName</w:t>
            </w:r>
          </w:p>
        </w:tc>
        <w:tc>
          <w:tcPr>
            <w:tcW w:w="3360" w:type="dxa"/>
          </w:tcPr>
          <w:p w14:paraId="276C478B" w14:textId="77777777" w:rsidR="00B5127A" w:rsidRPr="007B6B11" w:rsidRDefault="00B5127A" w:rsidP="004E02BE">
            <w:pPr>
              <w:pStyle w:val="Tabelazwyky"/>
            </w:pPr>
            <w:r w:rsidRPr="007B6B11">
              <w:t>Nazwa grupy wyrobów, dla których ustalono odrębne stawki podatkowe</w:t>
            </w:r>
          </w:p>
        </w:tc>
        <w:tc>
          <w:tcPr>
            <w:tcW w:w="840" w:type="dxa"/>
          </w:tcPr>
          <w:p w14:paraId="00015B11" w14:textId="77777777" w:rsidR="00B5127A" w:rsidRPr="007B6B11" w:rsidRDefault="00B5127A" w:rsidP="004E02BE">
            <w:pPr>
              <w:pStyle w:val="Tabelazwyky"/>
            </w:pPr>
            <w:r w:rsidRPr="007B6B11">
              <w:t>C.b</w:t>
            </w:r>
          </w:p>
        </w:tc>
        <w:tc>
          <w:tcPr>
            <w:tcW w:w="2095" w:type="dxa"/>
          </w:tcPr>
          <w:p w14:paraId="0BC88824" w14:textId="77777777" w:rsidR="00B5127A" w:rsidRPr="007B6B11" w:rsidRDefault="00B5127A" w:rsidP="004E02BE">
            <w:pPr>
              <w:pStyle w:val="Tabelazwyky"/>
            </w:pPr>
            <w:r w:rsidRPr="007B6B11">
              <w:t>ZCharacter</w:t>
            </w:r>
          </w:p>
          <w:p w14:paraId="1B9C3393" w14:textId="07EAB627" w:rsidR="00B5127A" w:rsidRPr="007B6B11" w:rsidRDefault="00B5127A" w:rsidP="004E02BE">
            <w:pPr>
              <w:pStyle w:val="Tabelazwyky"/>
            </w:pPr>
            <w:r w:rsidRPr="007B6B11">
              <w:t>Patrz reguła R</w:t>
            </w:r>
            <w:r w:rsidR="00A766AE" w:rsidRPr="007B6B11">
              <w:t>7</w:t>
            </w:r>
          </w:p>
        </w:tc>
        <w:tc>
          <w:tcPr>
            <w:tcW w:w="1197" w:type="dxa"/>
          </w:tcPr>
          <w:p w14:paraId="52734639" w14:textId="77777777" w:rsidR="00B5127A" w:rsidRPr="007B6B11" w:rsidRDefault="00B5127A" w:rsidP="004E02BE">
            <w:pPr>
              <w:pStyle w:val="Tabelazwyky"/>
            </w:pPr>
            <w:r w:rsidRPr="007B6B11">
              <w:t>1..1</w:t>
            </w:r>
          </w:p>
        </w:tc>
      </w:tr>
      <w:tr w:rsidR="00B5127A" w:rsidRPr="007B6B11" w14:paraId="33621B34" w14:textId="77777777" w:rsidTr="00B5127A">
        <w:trPr>
          <w:trHeight w:val="213"/>
        </w:trPr>
        <w:tc>
          <w:tcPr>
            <w:tcW w:w="1788" w:type="dxa"/>
          </w:tcPr>
          <w:p w14:paraId="31C96132" w14:textId="77777777" w:rsidR="00B5127A" w:rsidRPr="007B6B11" w:rsidRDefault="00B5127A" w:rsidP="004E02BE">
            <w:pPr>
              <w:pStyle w:val="Tabelazwyky"/>
            </w:pPr>
            <w:r w:rsidRPr="007B6B11">
              <w:t>codeCN</w:t>
            </w:r>
          </w:p>
        </w:tc>
        <w:tc>
          <w:tcPr>
            <w:tcW w:w="3360" w:type="dxa"/>
          </w:tcPr>
          <w:p w14:paraId="15A278C2" w14:textId="77777777" w:rsidR="00B5127A" w:rsidRPr="007B6B11" w:rsidRDefault="00B5127A" w:rsidP="004E02BE">
            <w:pPr>
              <w:pStyle w:val="Tabelazwyky"/>
            </w:pPr>
            <w:r w:rsidRPr="007B6B11">
              <w:t>Ośmiocyfrowy kod CN.</w:t>
            </w:r>
          </w:p>
        </w:tc>
        <w:tc>
          <w:tcPr>
            <w:tcW w:w="840" w:type="dxa"/>
          </w:tcPr>
          <w:p w14:paraId="14FF69CB" w14:textId="77777777" w:rsidR="00B5127A" w:rsidRPr="007B6B11" w:rsidRDefault="00B5127A" w:rsidP="004E02BE">
            <w:pPr>
              <w:pStyle w:val="Tabelazwyky"/>
            </w:pPr>
            <w:r w:rsidRPr="007B6B11">
              <w:t>C.c</w:t>
            </w:r>
          </w:p>
        </w:tc>
        <w:tc>
          <w:tcPr>
            <w:tcW w:w="2095" w:type="dxa"/>
          </w:tcPr>
          <w:p w14:paraId="1001FFBB" w14:textId="77777777" w:rsidR="00B5127A" w:rsidRPr="007B6B11" w:rsidRDefault="00B5127A" w:rsidP="004E02BE">
            <w:pPr>
              <w:pStyle w:val="Tabelazwyky"/>
            </w:pPr>
            <w:r w:rsidRPr="007B6B11">
              <w:t>ZShortages</w:t>
            </w:r>
          </w:p>
          <w:p w14:paraId="4733D02D" w14:textId="6FE25535" w:rsidR="00B5127A" w:rsidRPr="007B6B11" w:rsidRDefault="00B5127A" w:rsidP="004E02BE">
            <w:pPr>
              <w:pStyle w:val="Tabelazwyky"/>
            </w:pPr>
            <w:r w:rsidRPr="007B6B11">
              <w:t>Patrz reguła R</w:t>
            </w:r>
            <w:r w:rsidR="00A766AE" w:rsidRPr="007B6B11">
              <w:t>8</w:t>
            </w:r>
          </w:p>
        </w:tc>
        <w:tc>
          <w:tcPr>
            <w:tcW w:w="1197" w:type="dxa"/>
          </w:tcPr>
          <w:p w14:paraId="29C63168" w14:textId="77777777" w:rsidR="00B5127A" w:rsidRPr="007B6B11" w:rsidRDefault="00B5127A" w:rsidP="004E02BE">
            <w:pPr>
              <w:pStyle w:val="Tabelazwyky"/>
            </w:pPr>
            <w:r w:rsidRPr="007B6B11">
              <w:t>1..1</w:t>
            </w:r>
          </w:p>
        </w:tc>
      </w:tr>
      <w:tr w:rsidR="000E5D43" w:rsidRPr="007B6B11" w14:paraId="697D9426" w14:textId="77777777" w:rsidTr="00B5127A">
        <w:trPr>
          <w:trHeight w:val="213"/>
        </w:trPr>
        <w:tc>
          <w:tcPr>
            <w:tcW w:w="1788" w:type="dxa"/>
          </w:tcPr>
          <w:p w14:paraId="55BA6B1D" w14:textId="77777777" w:rsidR="000E5D43" w:rsidRPr="007B6B11" w:rsidRDefault="000E5D43" w:rsidP="004E02BE">
            <w:pPr>
              <w:pStyle w:val="Tabelazwyky"/>
            </w:pPr>
            <w:r w:rsidRPr="007B6B11">
              <w:t>numberOfGoods</w:t>
            </w:r>
          </w:p>
        </w:tc>
        <w:tc>
          <w:tcPr>
            <w:tcW w:w="3360" w:type="dxa"/>
          </w:tcPr>
          <w:p w14:paraId="6BAC0D7A" w14:textId="77777777" w:rsidR="000E5D43" w:rsidRPr="007B6B11" w:rsidRDefault="008228AB" w:rsidP="004E02BE">
            <w:pPr>
              <w:pStyle w:val="Tabelazwyky"/>
            </w:pPr>
            <w:r w:rsidRPr="007B6B11">
              <w:t>Ilość energii elektrycznej (z dokładnością do trzech miejsc po przecinku).</w:t>
            </w:r>
          </w:p>
        </w:tc>
        <w:tc>
          <w:tcPr>
            <w:tcW w:w="840" w:type="dxa"/>
          </w:tcPr>
          <w:p w14:paraId="428DE846" w14:textId="77777777" w:rsidR="000E5D43" w:rsidRPr="007B6B11" w:rsidRDefault="00236EB7" w:rsidP="004E02BE">
            <w:pPr>
              <w:pStyle w:val="Tabelazwyky"/>
            </w:pPr>
            <w:r w:rsidRPr="007B6B11">
              <w:t>C.d</w:t>
            </w:r>
          </w:p>
        </w:tc>
        <w:tc>
          <w:tcPr>
            <w:tcW w:w="2095" w:type="dxa"/>
          </w:tcPr>
          <w:p w14:paraId="59148F15" w14:textId="77777777" w:rsidR="000E5D43" w:rsidRPr="007B6B11" w:rsidRDefault="000E5D43" w:rsidP="004E02BE">
            <w:pPr>
              <w:pStyle w:val="Tabelazwyky"/>
            </w:pPr>
            <w:r w:rsidRPr="007B6B11">
              <w:t>ZAmountE</w:t>
            </w:r>
          </w:p>
          <w:p w14:paraId="04C207AD" w14:textId="77777777" w:rsidR="000E5D43" w:rsidRPr="007B6B11" w:rsidRDefault="000E5D43" w:rsidP="004E02BE">
            <w:pPr>
              <w:pStyle w:val="Tabelazwyky"/>
            </w:pPr>
          </w:p>
        </w:tc>
        <w:tc>
          <w:tcPr>
            <w:tcW w:w="1197" w:type="dxa"/>
          </w:tcPr>
          <w:p w14:paraId="22AD32AB" w14:textId="77777777" w:rsidR="000E5D43" w:rsidRPr="007B6B11" w:rsidRDefault="00947E22" w:rsidP="004E02BE">
            <w:pPr>
              <w:pStyle w:val="Tabelazwyky"/>
            </w:pPr>
            <w:r w:rsidRPr="007B6B11">
              <w:t>1</w:t>
            </w:r>
            <w:r w:rsidR="000E5D43" w:rsidRPr="007B6B11">
              <w:t>..1</w:t>
            </w:r>
          </w:p>
        </w:tc>
      </w:tr>
      <w:tr w:rsidR="000E5D43" w:rsidRPr="007B6B11" w14:paraId="4BA3D006" w14:textId="77777777" w:rsidTr="00B5127A">
        <w:trPr>
          <w:trHeight w:val="213"/>
        </w:trPr>
        <w:tc>
          <w:tcPr>
            <w:tcW w:w="1788" w:type="dxa"/>
          </w:tcPr>
          <w:p w14:paraId="11A96154" w14:textId="77777777" w:rsidR="000E5D43" w:rsidRPr="007B6B11" w:rsidRDefault="000E5D43" w:rsidP="004E02BE">
            <w:pPr>
              <w:pStyle w:val="Tabelazwyky"/>
            </w:pPr>
            <w:r w:rsidRPr="007B6B11">
              <w:t>taxRate</w:t>
            </w:r>
          </w:p>
        </w:tc>
        <w:tc>
          <w:tcPr>
            <w:tcW w:w="3360" w:type="dxa"/>
          </w:tcPr>
          <w:p w14:paraId="2A07A018" w14:textId="77777777" w:rsidR="000E5D43" w:rsidRPr="007B6B11" w:rsidRDefault="000E5D43" w:rsidP="004E02BE">
            <w:pPr>
              <w:pStyle w:val="Tabelazwyky"/>
            </w:pPr>
            <w:r w:rsidRPr="007B6B11">
              <w:t>Stawka podatku</w:t>
            </w:r>
            <w:r w:rsidR="00856AEA" w:rsidRPr="007B6B11">
              <w:t>.</w:t>
            </w:r>
          </w:p>
        </w:tc>
        <w:tc>
          <w:tcPr>
            <w:tcW w:w="840" w:type="dxa"/>
          </w:tcPr>
          <w:p w14:paraId="019584A0" w14:textId="77777777" w:rsidR="000E5D43" w:rsidRPr="007B6B11" w:rsidRDefault="00236EB7" w:rsidP="004E02BE">
            <w:pPr>
              <w:pStyle w:val="Tabelazwyky"/>
            </w:pPr>
            <w:r w:rsidRPr="007B6B11">
              <w:t>C.e</w:t>
            </w:r>
          </w:p>
        </w:tc>
        <w:tc>
          <w:tcPr>
            <w:tcW w:w="2095" w:type="dxa"/>
          </w:tcPr>
          <w:p w14:paraId="600DA1AD" w14:textId="77777777" w:rsidR="000E5D43" w:rsidRPr="007B6B11" w:rsidRDefault="000E5D43" w:rsidP="004E02BE">
            <w:pPr>
              <w:pStyle w:val="Tabelazwyky"/>
            </w:pPr>
            <w:r w:rsidRPr="007B6B11">
              <w:t>ZAmountC</w:t>
            </w:r>
          </w:p>
          <w:p w14:paraId="0600427E" w14:textId="77777777" w:rsidR="000E5D43" w:rsidRPr="007B6B11" w:rsidRDefault="000E5D43" w:rsidP="004E02BE">
            <w:pPr>
              <w:pStyle w:val="Tabelazwyky"/>
            </w:pPr>
          </w:p>
        </w:tc>
        <w:tc>
          <w:tcPr>
            <w:tcW w:w="1197" w:type="dxa"/>
          </w:tcPr>
          <w:p w14:paraId="53039624" w14:textId="77777777" w:rsidR="000E5D43" w:rsidRPr="007B6B11" w:rsidRDefault="00947E22" w:rsidP="004E02BE">
            <w:pPr>
              <w:pStyle w:val="Tabelazwyky"/>
            </w:pPr>
            <w:r w:rsidRPr="007B6B11">
              <w:t>1</w:t>
            </w:r>
            <w:r w:rsidR="000E5D43" w:rsidRPr="007B6B11">
              <w:t>..1</w:t>
            </w:r>
          </w:p>
        </w:tc>
      </w:tr>
      <w:tr w:rsidR="005E7207" w:rsidRPr="007B6B11" w14:paraId="0A583CA0" w14:textId="77777777" w:rsidTr="00B5127A">
        <w:trPr>
          <w:trHeight w:val="213"/>
        </w:trPr>
        <w:tc>
          <w:tcPr>
            <w:tcW w:w="1788" w:type="dxa"/>
          </w:tcPr>
          <w:p w14:paraId="66705410" w14:textId="77777777" w:rsidR="005E7207" w:rsidRPr="007B6B11" w:rsidRDefault="005E7207" w:rsidP="004E02BE">
            <w:pPr>
              <w:pStyle w:val="Tabelazwyky"/>
            </w:pPr>
            <w:r w:rsidRPr="007B6B11">
              <w:t>fromIsztar</w:t>
            </w:r>
          </w:p>
        </w:tc>
        <w:tc>
          <w:tcPr>
            <w:tcW w:w="3360" w:type="dxa"/>
          </w:tcPr>
          <w:p w14:paraId="7E55DA80" w14:textId="77777777" w:rsidR="005E7207" w:rsidRPr="007B6B11" w:rsidRDefault="005E7207" w:rsidP="004E02BE">
            <w:pPr>
              <w:pStyle w:val="Tabelazwyky"/>
            </w:pPr>
            <w:r w:rsidRPr="007B6B11">
              <w:t>Czy stawka podatku akcyzowego jest pobrana z Systemu ISZTAR.</w:t>
            </w:r>
          </w:p>
        </w:tc>
        <w:tc>
          <w:tcPr>
            <w:tcW w:w="840" w:type="dxa"/>
          </w:tcPr>
          <w:p w14:paraId="3EAC67E5" w14:textId="77777777" w:rsidR="005E7207" w:rsidRPr="007B6B11" w:rsidRDefault="005E7207" w:rsidP="004E02BE">
            <w:pPr>
              <w:pStyle w:val="Tabelazwyky"/>
            </w:pPr>
            <w:r w:rsidRPr="007B6B11">
              <w:t>-</w:t>
            </w:r>
          </w:p>
        </w:tc>
        <w:tc>
          <w:tcPr>
            <w:tcW w:w="2095" w:type="dxa"/>
          </w:tcPr>
          <w:p w14:paraId="771A9EB8" w14:textId="77777777" w:rsidR="005E7207" w:rsidRPr="007B6B11" w:rsidRDefault="005E7207" w:rsidP="004E02BE">
            <w:pPr>
              <w:pStyle w:val="Tabelazwyky"/>
            </w:pPr>
            <w:r w:rsidRPr="007B6B11">
              <w:t>boolean</w:t>
            </w:r>
          </w:p>
        </w:tc>
        <w:tc>
          <w:tcPr>
            <w:tcW w:w="1197" w:type="dxa"/>
          </w:tcPr>
          <w:p w14:paraId="5347F393" w14:textId="77777777" w:rsidR="005E7207" w:rsidRPr="007B6B11" w:rsidRDefault="005E7207" w:rsidP="004E02BE">
            <w:pPr>
              <w:pStyle w:val="Tabelazwyky"/>
            </w:pPr>
            <w:r w:rsidRPr="007B6B11">
              <w:t>0..1</w:t>
            </w:r>
          </w:p>
        </w:tc>
      </w:tr>
      <w:tr w:rsidR="00B5127A" w:rsidRPr="007B6B11" w14:paraId="2D71E90A" w14:textId="77777777" w:rsidTr="00B5127A">
        <w:trPr>
          <w:trHeight w:val="213"/>
        </w:trPr>
        <w:tc>
          <w:tcPr>
            <w:tcW w:w="1788" w:type="dxa"/>
          </w:tcPr>
          <w:p w14:paraId="761A8104" w14:textId="77777777" w:rsidR="00B5127A" w:rsidRPr="007B6B11" w:rsidRDefault="00B5127A" w:rsidP="004E02BE">
            <w:pPr>
              <w:pStyle w:val="Tabelazwyky"/>
            </w:pPr>
            <w:r w:rsidRPr="007B6B11">
              <w:t>amountOfTax</w:t>
            </w:r>
          </w:p>
        </w:tc>
        <w:tc>
          <w:tcPr>
            <w:tcW w:w="3360" w:type="dxa"/>
          </w:tcPr>
          <w:p w14:paraId="71D46DD0" w14:textId="7809E96D" w:rsidR="00B5127A" w:rsidRPr="007B6B11" w:rsidRDefault="00B5127A" w:rsidP="004E02BE">
            <w:pPr>
              <w:pStyle w:val="Tabelazwyky"/>
            </w:pPr>
            <w:r w:rsidRPr="007B6B11">
              <w:t>Podatek akcyzowy w zł.</w:t>
            </w:r>
          </w:p>
        </w:tc>
        <w:tc>
          <w:tcPr>
            <w:tcW w:w="840" w:type="dxa"/>
          </w:tcPr>
          <w:p w14:paraId="7D85AC09" w14:textId="77777777" w:rsidR="00B5127A" w:rsidRPr="007B6B11" w:rsidRDefault="00B5127A" w:rsidP="004E02BE">
            <w:pPr>
              <w:pStyle w:val="Tabelazwyky"/>
            </w:pPr>
            <w:r w:rsidRPr="007B6B11">
              <w:t>C.f</w:t>
            </w:r>
          </w:p>
        </w:tc>
        <w:tc>
          <w:tcPr>
            <w:tcW w:w="2095" w:type="dxa"/>
          </w:tcPr>
          <w:p w14:paraId="4309BC8C" w14:textId="77777777" w:rsidR="00B5127A" w:rsidRPr="007B6B11" w:rsidRDefault="00B5127A" w:rsidP="004E02BE">
            <w:pPr>
              <w:pStyle w:val="Tabelazwyky"/>
            </w:pPr>
            <w:r w:rsidRPr="007B6B11">
              <w:t>ZAmountP</w:t>
            </w:r>
          </w:p>
          <w:p w14:paraId="219B1ECB" w14:textId="1C4A813A" w:rsidR="00B5127A" w:rsidRPr="007B6B11" w:rsidRDefault="00B5127A" w:rsidP="004E02BE">
            <w:pPr>
              <w:pStyle w:val="Tabelazwyky"/>
            </w:pPr>
            <w:r w:rsidRPr="007B6B11">
              <w:t>Patrz reguła R</w:t>
            </w:r>
            <w:r w:rsidR="00A766AE" w:rsidRPr="007B6B11">
              <w:t>9</w:t>
            </w:r>
          </w:p>
        </w:tc>
        <w:tc>
          <w:tcPr>
            <w:tcW w:w="1197" w:type="dxa"/>
          </w:tcPr>
          <w:p w14:paraId="56F91A47" w14:textId="77777777" w:rsidR="00B5127A" w:rsidRPr="007B6B11" w:rsidRDefault="00B5127A" w:rsidP="004E02BE">
            <w:pPr>
              <w:pStyle w:val="Tabelazwyky"/>
            </w:pPr>
            <w:r w:rsidRPr="007B6B11">
              <w:t>1..1</w:t>
            </w:r>
          </w:p>
        </w:tc>
      </w:tr>
      <w:tr w:rsidR="00B5127A" w:rsidRPr="007B6B11" w14:paraId="73DD5C49" w14:textId="77777777" w:rsidTr="00B5127A">
        <w:trPr>
          <w:trHeight w:val="213"/>
        </w:trPr>
        <w:tc>
          <w:tcPr>
            <w:tcW w:w="1788" w:type="dxa"/>
          </w:tcPr>
          <w:p w14:paraId="7A54EBFD" w14:textId="08DB067A" w:rsidR="00B5127A" w:rsidRPr="007B6B11" w:rsidRDefault="00B5127A" w:rsidP="004E02BE">
            <w:pPr>
              <w:pStyle w:val="Tabelazwyky"/>
            </w:pPr>
            <w:r w:rsidRPr="007B6B11">
              <w:t>exemptionFromExciseDuty</w:t>
            </w:r>
          </w:p>
        </w:tc>
        <w:tc>
          <w:tcPr>
            <w:tcW w:w="3360" w:type="dxa"/>
          </w:tcPr>
          <w:p w14:paraId="26EE4CB6" w14:textId="2C1B22DF" w:rsidR="00B5127A" w:rsidRPr="007B6B11" w:rsidRDefault="00B5127A" w:rsidP="004E02BE">
            <w:pPr>
              <w:pStyle w:val="Tabelazwyky"/>
            </w:pPr>
            <w:r w:rsidRPr="007B6B11">
              <w:t>Zwolnienie od podatku akcyzowego.</w:t>
            </w:r>
          </w:p>
        </w:tc>
        <w:tc>
          <w:tcPr>
            <w:tcW w:w="840" w:type="dxa"/>
          </w:tcPr>
          <w:p w14:paraId="1F01A914" w14:textId="7949D8D2" w:rsidR="00B5127A" w:rsidRPr="007B6B11" w:rsidRDefault="00B5127A" w:rsidP="004E02BE">
            <w:pPr>
              <w:pStyle w:val="Tabelazwyky"/>
            </w:pPr>
            <w:r w:rsidRPr="007B6B11">
              <w:t>C.g</w:t>
            </w:r>
          </w:p>
        </w:tc>
        <w:tc>
          <w:tcPr>
            <w:tcW w:w="2095" w:type="dxa"/>
          </w:tcPr>
          <w:p w14:paraId="1DC01845" w14:textId="1811E9F1" w:rsidR="00B5127A" w:rsidRPr="007B6B11" w:rsidRDefault="00B5127A" w:rsidP="004E02BE">
            <w:pPr>
              <w:pStyle w:val="Tabelazwyky"/>
            </w:pPr>
            <w:r w:rsidRPr="007B6B11">
              <w:t>boolean</w:t>
            </w:r>
          </w:p>
        </w:tc>
        <w:tc>
          <w:tcPr>
            <w:tcW w:w="1197" w:type="dxa"/>
          </w:tcPr>
          <w:p w14:paraId="6D6FC4CA" w14:textId="7DC3EEA3" w:rsidR="00B5127A" w:rsidRPr="007B6B11" w:rsidRDefault="00B5127A" w:rsidP="004E02BE">
            <w:pPr>
              <w:pStyle w:val="Tabelazwyky"/>
            </w:pPr>
            <w:r w:rsidRPr="007B6B11">
              <w:t>1..1</w:t>
            </w:r>
          </w:p>
        </w:tc>
      </w:tr>
    </w:tbl>
    <w:p w14:paraId="3EC2A6A9" w14:textId="0201B26F" w:rsidR="006E7D91" w:rsidRPr="007B6B11" w:rsidRDefault="006E7D91" w:rsidP="004E02BE">
      <w:pPr>
        <w:pStyle w:val="Z2PodpisRysunkuTabeli"/>
      </w:pPr>
      <w:bookmarkStart w:id="414" w:name="_Toc97503915"/>
      <w:bookmarkStart w:id="415" w:name="_Toc183172167"/>
      <w:r w:rsidRPr="007B6B11">
        <w:t xml:space="preserve">Rysunek </w:t>
      </w:r>
      <w:r w:rsidR="00E354C5">
        <w:fldChar w:fldCharType="begin"/>
      </w:r>
      <w:r w:rsidR="00E354C5">
        <w:instrText xml:space="preserve"> SEQ Rysunek \* ARABIC </w:instrText>
      </w:r>
      <w:r w:rsidR="00E354C5">
        <w:fldChar w:fldCharType="separate"/>
      </w:r>
      <w:r w:rsidR="006D48AD">
        <w:rPr>
          <w:noProof/>
        </w:rPr>
        <w:t>61</w:t>
      </w:r>
      <w:r w:rsidR="00E354C5">
        <w:fldChar w:fldCharType="end"/>
      </w:r>
      <w:r w:rsidRPr="007B6B11">
        <w:t>. Struktura &lt;ItemType&gt;, Obliczenie wysokości podatku akcyzowego od poszczególnych wyrobów (składowe pozycji) załącznika AKC-4H.</w:t>
      </w:r>
      <w:bookmarkEnd w:id="414"/>
      <w:bookmarkEnd w:id="415"/>
    </w:p>
    <w:p w14:paraId="6258C4CE" w14:textId="45C89347" w:rsidR="00AC20E3" w:rsidRDefault="00AC20E3" w:rsidP="004E02BE">
      <w:r w:rsidRPr="007B6B11">
        <w:rPr>
          <w:noProof/>
        </w:rPr>
        <w:drawing>
          <wp:inline distT="0" distB="0" distL="0" distR="0" wp14:anchorId="14AB8526" wp14:editId="0D31AD0D">
            <wp:extent cx="4046220" cy="2087880"/>
            <wp:effectExtent l="19050" t="19050" r="11430" b="26670"/>
            <wp:docPr id="22" name="Obraz 22" descr="Rysunek przedstawia strukturę &lt;ItemType&gt;, Obliczenie wysokości podatku akcyzowego od poszczególnych wyrobów (składow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22" descr="Rysunek przedstawia strukturę &lt;ItemType&gt;, Obliczenie wysokości podatku akcyzowego od poszczególnych wyrobów (składowe pozycji) załącznika AKC-4H."/>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46220" cy="2087880"/>
                    </a:xfrm>
                    <a:prstGeom prst="rect">
                      <a:avLst/>
                    </a:prstGeom>
                    <a:noFill/>
                    <a:ln>
                      <a:solidFill>
                        <a:schemeClr val="tx1"/>
                      </a:solidFill>
                    </a:ln>
                  </pic:spPr>
                </pic:pic>
              </a:graphicData>
            </a:graphic>
          </wp:inline>
        </w:drawing>
      </w:r>
    </w:p>
    <w:p w14:paraId="3AC6F68A" w14:textId="7C732339" w:rsidR="00637A1C" w:rsidRDefault="00637A1C">
      <w:pPr>
        <w:spacing w:before="0" w:after="0" w:line="240" w:lineRule="auto"/>
      </w:pPr>
      <w:r>
        <w:br w:type="page"/>
      </w:r>
    </w:p>
    <w:p w14:paraId="40B7E85E" w14:textId="23A0AFCB" w:rsidR="00AC20E3" w:rsidRPr="007B6B11" w:rsidRDefault="00AC20E3" w:rsidP="004E02BE">
      <w:pPr>
        <w:pStyle w:val="Nagwek3"/>
        <w:spacing w:line="276" w:lineRule="auto"/>
        <w:rPr>
          <w:lang w:val="pl-PL"/>
        </w:rPr>
      </w:pPr>
      <w:bookmarkStart w:id="416" w:name="_Toc115186917"/>
      <w:bookmarkStart w:id="417" w:name="_Toc183171909"/>
      <w:r w:rsidRPr="007B6B11">
        <w:rPr>
          <w:lang w:val="pl-PL"/>
        </w:rPr>
        <w:lastRenderedPageBreak/>
        <w:t>Reguły</w:t>
      </w:r>
      <w:r w:rsidR="006B2D45" w:rsidRPr="007B6B11">
        <w:rPr>
          <w:lang w:val="pl-PL"/>
        </w:rPr>
        <w:t xml:space="preserve"> AKC</w:t>
      </w:r>
      <w:r w:rsidR="00C515A0" w:rsidRPr="007B6B11">
        <w:rPr>
          <w:lang w:val="pl-PL"/>
        </w:rPr>
        <w:t>-</w:t>
      </w:r>
      <w:r w:rsidR="006B2D45" w:rsidRPr="007B6B11">
        <w:rPr>
          <w:lang w:val="pl-PL"/>
        </w:rPr>
        <w:t>4H</w:t>
      </w:r>
      <w:bookmarkEnd w:id="416"/>
      <w:bookmarkEnd w:id="417"/>
    </w:p>
    <w:p w14:paraId="6A5A2C4C" w14:textId="1A7B71BA" w:rsidR="00AC20E3" w:rsidRPr="007B6B11" w:rsidRDefault="00AC20E3" w:rsidP="004E02BE">
      <w:pPr>
        <w:pStyle w:val="Z2PodpisRysunkuTabeli"/>
      </w:pPr>
      <w:bookmarkStart w:id="418" w:name="_Toc183172049"/>
      <w:r w:rsidRPr="007B6B11">
        <w:t xml:space="preserve">Tabela </w:t>
      </w:r>
      <w:r w:rsidR="00E354C5">
        <w:fldChar w:fldCharType="begin"/>
      </w:r>
      <w:r w:rsidR="00E354C5">
        <w:instrText xml:space="preserve"> SEQ Tabela \* ARABIC </w:instrText>
      </w:r>
      <w:r w:rsidR="00E354C5">
        <w:fldChar w:fldCharType="separate"/>
      </w:r>
      <w:r w:rsidR="006D48AD">
        <w:rPr>
          <w:noProof/>
        </w:rPr>
        <w:t>81</w:t>
      </w:r>
      <w:r w:rsidR="00E354C5">
        <w:fldChar w:fldCharType="end"/>
      </w:r>
      <w:r w:rsidRPr="007B6B11">
        <w:t>. Reguły dla załącznika AKC-4H</w:t>
      </w:r>
      <w:bookmarkEnd w:id="418"/>
    </w:p>
    <w:tbl>
      <w:tblPr>
        <w:tblStyle w:val="Tabela-Siatka"/>
        <w:tblW w:w="0" w:type="auto"/>
        <w:tblLook w:val="01E0" w:firstRow="1" w:lastRow="1" w:firstColumn="1" w:lastColumn="1" w:noHBand="0" w:noVBand="0"/>
      </w:tblPr>
      <w:tblGrid>
        <w:gridCol w:w="945"/>
        <w:gridCol w:w="8109"/>
      </w:tblGrid>
      <w:tr w:rsidR="0048328B" w:rsidRPr="007B6B11" w14:paraId="7EC22F1D" w14:textId="77777777" w:rsidTr="006E7D91">
        <w:trPr>
          <w:trHeight w:val="213"/>
          <w:tblHeader/>
        </w:trPr>
        <w:tc>
          <w:tcPr>
            <w:tcW w:w="945" w:type="dxa"/>
            <w:shd w:val="clear" w:color="auto" w:fill="D9D9D9" w:themeFill="background1" w:themeFillShade="D9"/>
          </w:tcPr>
          <w:p w14:paraId="29592D92" w14:textId="77777777" w:rsidR="0048328B" w:rsidRPr="007B6B11" w:rsidRDefault="0048328B"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8109" w:type="dxa"/>
            <w:shd w:val="clear" w:color="auto" w:fill="D9D9D9" w:themeFill="background1" w:themeFillShade="D9"/>
          </w:tcPr>
          <w:p w14:paraId="5D3614A0" w14:textId="77777777" w:rsidR="0048328B" w:rsidRPr="007B6B11" w:rsidRDefault="0048328B"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r>
      <w:tr w:rsidR="0048328B" w:rsidRPr="007B6B11" w14:paraId="42655A06" w14:textId="77777777" w:rsidTr="00F102D0">
        <w:trPr>
          <w:trHeight w:val="213"/>
        </w:trPr>
        <w:tc>
          <w:tcPr>
            <w:tcW w:w="945" w:type="dxa"/>
          </w:tcPr>
          <w:p w14:paraId="7A966870" w14:textId="77777777" w:rsidR="0048328B" w:rsidRPr="007B6B11" w:rsidRDefault="0048328B" w:rsidP="004E02BE">
            <w:pPr>
              <w:pStyle w:val="Tabelazwyky"/>
            </w:pPr>
            <w:r w:rsidRPr="007B6B11">
              <w:t>R1</w:t>
            </w:r>
          </w:p>
        </w:tc>
        <w:tc>
          <w:tcPr>
            <w:tcW w:w="8109" w:type="dxa"/>
          </w:tcPr>
          <w:p w14:paraId="77318918" w14:textId="77777777" w:rsidR="0048328B" w:rsidRPr="007B6B11" w:rsidRDefault="0048328B" w:rsidP="004E02BE">
            <w:pPr>
              <w:pStyle w:val="Tabelazwyky"/>
            </w:pPr>
            <w:r w:rsidRPr="007B6B11">
              <w:t>Pole &lt;period&gt; wypełniane przez system zgodnie z wartością w analogicznym polu deklaracji AKC-4/AKC-4zo</w:t>
            </w:r>
          </w:p>
        </w:tc>
      </w:tr>
      <w:tr w:rsidR="0048328B" w:rsidRPr="007B6B11" w14:paraId="0FD2908F" w14:textId="77777777" w:rsidTr="00F102D0">
        <w:trPr>
          <w:trHeight w:val="213"/>
        </w:trPr>
        <w:tc>
          <w:tcPr>
            <w:tcW w:w="945" w:type="dxa"/>
          </w:tcPr>
          <w:p w14:paraId="453B7F35" w14:textId="77777777" w:rsidR="0048328B" w:rsidRPr="007B6B11" w:rsidRDefault="0048328B" w:rsidP="004E02BE">
            <w:pPr>
              <w:pStyle w:val="Tabelazwyky"/>
            </w:pPr>
            <w:r w:rsidRPr="007B6B11">
              <w:t>R2</w:t>
            </w:r>
          </w:p>
        </w:tc>
        <w:tc>
          <w:tcPr>
            <w:tcW w:w="8109" w:type="dxa"/>
          </w:tcPr>
          <w:p w14:paraId="168BE4BB" w14:textId="2B82868F" w:rsidR="0048328B" w:rsidRPr="007B6B11" w:rsidRDefault="00D461BE" w:rsidP="004E02BE">
            <w:pPr>
              <w:pStyle w:val="Tabelazwyky"/>
            </w:pPr>
            <w:r w:rsidRPr="007B6B11">
              <w:t>Pole &lt; period &gt;. Dopuszczalnym okresem (period) za który będzie mogła być złożona deklaracja: nie może być wcześniejszy niż kwiecień 2022 roku nie późniejszy niż grudzień 2022 roku.</w:t>
            </w:r>
          </w:p>
        </w:tc>
      </w:tr>
      <w:tr w:rsidR="0048328B" w:rsidRPr="007B6B11" w14:paraId="27D42F2B" w14:textId="77777777" w:rsidTr="00F102D0">
        <w:trPr>
          <w:trHeight w:val="213"/>
        </w:trPr>
        <w:tc>
          <w:tcPr>
            <w:tcW w:w="945" w:type="dxa"/>
          </w:tcPr>
          <w:p w14:paraId="1C008163" w14:textId="77777777" w:rsidR="0048328B" w:rsidRPr="007B6B11" w:rsidRDefault="0048328B" w:rsidP="004E02BE">
            <w:pPr>
              <w:pStyle w:val="Tabelazwyky"/>
            </w:pPr>
            <w:r w:rsidRPr="007B6B11">
              <w:t>R3</w:t>
            </w:r>
          </w:p>
        </w:tc>
        <w:tc>
          <w:tcPr>
            <w:tcW w:w="8109" w:type="dxa"/>
          </w:tcPr>
          <w:p w14:paraId="5A7078B9" w14:textId="77777777" w:rsidR="0048328B" w:rsidRPr="007B6B11" w:rsidRDefault="0048328B" w:rsidP="004E02BE">
            <w:pPr>
              <w:pStyle w:val="Tabelazwyky"/>
            </w:pPr>
            <w:r w:rsidRPr="007B6B11">
              <w:t>Pole &lt; formNo &gt; wypełniane automatycznie na podstawie licznika kolejnego zapisanego załącznika danego typu..</w:t>
            </w:r>
          </w:p>
        </w:tc>
      </w:tr>
      <w:tr w:rsidR="0048328B" w:rsidRPr="007B6B11" w14:paraId="1F3CADFD" w14:textId="77777777" w:rsidTr="00F102D0">
        <w:trPr>
          <w:trHeight w:val="213"/>
        </w:trPr>
        <w:tc>
          <w:tcPr>
            <w:tcW w:w="945" w:type="dxa"/>
          </w:tcPr>
          <w:p w14:paraId="122255EC" w14:textId="77777777" w:rsidR="0048328B" w:rsidRPr="007B6B11" w:rsidRDefault="0048328B" w:rsidP="004E02BE">
            <w:pPr>
              <w:pStyle w:val="Tabelazwyky"/>
            </w:pPr>
            <w:r w:rsidRPr="007B6B11">
              <w:t>R5</w:t>
            </w:r>
          </w:p>
        </w:tc>
        <w:tc>
          <w:tcPr>
            <w:tcW w:w="8109" w:type="dxa"/>
          </w:tcPr>
          <w:p w14:paraId="4A46F548" w14:textId="77777777" w:rsidR="0048328B" w:rsidRPr="007B6B11" w:rsidRDefault="0048328B" w:rsidP="004E02BE">
            <w:pPr>
              <w:pStyle w:val="Tabelazwyky"/>
            </w:pPr>
            <w:r w:rsidRPr="007B6B11">
              <w:t xml:space="preserve">Element &lt; DailyPaymentInformation &gt; może występować tylko jeśli w dokumencie nadrzędnym w polu formKind wybrano wartość AKC-4. </w:t>
            </w:r>
          </w:p>
        </w:tc>
      </w:tr>
      <w:tr w:rsidR="0048328B" w:rsidRPr="007B6B11" w14:paraId="1433BFBF" w14:textId="77777777" w:rsidTr="00F102D0">
        <w:trPr>
          <w:trHeight w:val="213"/>
        </w:trPr>
        <w:tc>
          <w:tcPr>
            <w:tcW w:w="945" w:type="dxa"/>
          </w:tcPr>
          <w:p w14:paraId="75EB8CC9" w14:textId="77777777" w:rsidR="0048328B" w:rsidRPr="007B6B11" w:rsidRDefault="0048328B" w:rsidP="004E02BE">
            <w:pPr>
              <w:pStyle w:val="Tabelazwyky"/>
            </w:pPr>
            <w:r w:rsidRPr="007B6B11">
              <w:t>R6</w:t>
            </w:r>
          </w:p>
        </w:tc>
        <w:tc>
          <w:tcPr>
            <w:tcW w:w="8109" w:type="dxa"/>
          </w:tcPr>
          <w:p w14:paraId="6884FEF7" w14:textId="77777777" w:rsidR="0048328B" w:rsidRPr="007B6B11" w:rsidRDefault="0048328B" w:rsidP="004E02BE">
            <w:pPr>
              <w:pStyle w:val="Tabelazwyky"/>
            </w:pPr>
            <w:r w:rsidRPr="007B6B11">
              <w:t>Dotyczy pola &lt; operatorNo &gt;.</w:t>
            </w:r>
          </w:p>
          <w:p w14:paraId="513644FD" w14:textId="77777777" w:rsidR="0048328B" w:rsidRPr="007B6B11" w:rsidRDefault="0048328B" w:rsidP="004E02BE">
            <w:pPr>
              <w:pStyle w:val="Tabelazwyky"/>
            </w:pPr>
            <w:r w:rsidRPr="007B6B11">
              <w:t>Walidacja 1: jeśli wybrano deklarację AKC4zo to pole musi być puste.</w:t>
            </w:r>
          </w:p>
          <w:p w14:paraId="2A017009" w14:textId="77777777" w:rsidR="0048328B" w:rsidRPr="007B6B11" w:rsidRDefault="0048328B" w:rsidP="004E02BE">
            <w:pPr>
              <w:pStyle w:val="Tabelazwyky"/>
            </w:pPr>
            <w:r w:rsidRPr="007B6B11">
              <w:t xml:space="preserve">Walidacja 2: Wypełnione może być tylko jedno pole numeru akcyzowego – jeśli wskazany jest własny skład, to nie obcy. </w:t>
            </w:r>
          </w:p>
        </w:tc>
      </w:tr>
      <w:tr w:rsidR="0048328B" w:rsidRPr="007B6B11" w14:paraId="28AA6A17" w14:textId="77777777" w:rsidTr="00F102D0">
        <w:trPr>
          <w:trHeight w:val="213"/>
        </w:trPr>
        <w:tc>
          <w:tcPr>
            <w:tcW w:w="945" w:type="dxa"/>
          </w:tcPr>
          <w:p w14:paraId="204FB7E3" w14:textId="77777777" w:rsidR="0048328B" w:rsidRPr="007B6B11" w:rsidRDefault="0048328B" w:rsidP="004E02BE">
            <w:pPr>
              <w:pStyle w:val="Tabelazwyky"/>
            </w:pPr>
            <w:r w:rsidRPr="007B6B11">
              <w:t>R7</w:t>
            </w:r>
          </w:p>
        </w:tc>
        <w:tc>
          <w:tcPr>
            <w:tcW w:w="8109" w:type="dxa"/>
          </w:tcPr>
          <w:p w14:paraId="2D4E4D77" w14:textId="77777777" w:rsidR="0048328B" w:rsidRPr="007B6B11" w:rsidRDefault="0048328B" w:rsidP="004E02BE">
            <w:pPr>
              <w:pStyle w:val="Tabelazwyky"/>
            </w:pPr>
            <w:r w:rsidRPr="007B6B11">
              <w:t>Dotyczy pola &lt; userNo &gt;.</w:t>
            </w:r>
          </w:p>
          <w:p w14:paraId="2FFEAB71" w14:textId="77777777" w:rsidR="0048328B" w:rsidRPr="007B6B11" w:rsidRDefault="0048328B" w:rsidP="004E02BE">
            <w:pPr>
              <w:pStyle w:val="Tabelazwyky"/>
            </w:pPr>
            <w:r w:rsidRPr="007B6B11">
              <w:t>Walidacja 1: jeśli wybrano deklarację AKC4zo to pole musi być puste.</w:t>
            </w:r>
          </w:p>
          <w:p w14:paraId="5803E664" w14:textId="77777777" w:rsidR="0048328B" w:rsidRPr="007B6B11" w:rsidRDefault="0048328B" w:rsidP="004E02BE">
            <w:pPr>
              <w:pStyle w:val="Tabelazwyky"/>
            </w:pPr>
            <w:r w:rsidRPr="007B6B11">
              <w:t xml:space="preserve">Walidacja 2: Wypełnione może być tylko jedno pole numeru akcyzowego – jeśli wskazany jest obcy skład, to nie własny. </w:t>
            </w:r>
          </w:p>
        </w:tc>
      </w:tr>
      <w:tr w:rsidR="0048328B" w:rsidRPr="007B6B11" w14:paraId="7C72EA6B" w14:textId="77777777" w:rsidTr="00F102D0">
        <w:trPr>
          <w:trHeight w:val="213"/>
        </w:trPr>
        <w:tc>
          <w:tcPr>
            <w:tcW w:w="945" w:type="dxa"/>
          </w:tcPr>
          <w:p w14:paraId="2CB4AD14" w14:textId="77777777" w:rsidR="0048328B" w:rsidRPr="007B6B11" w:rsidRDefault="0048328B" w:rsidP="004E02BE">
            <w:pPr>
              <w:pStyle w:val="Tabelazwyky"/>
            </w:pPr>
            <w:r w:rsidRPr="007B6B11">
              <w:t>R9</w:t>
            </w:r>
          </w:p>
        </w:tc>
        <w:tc>
          <w:tcPr>
            <w:tcW w:w="8109" w:type="dxa"/>
          </w:tcPr>
          <w:p w14:paraId="2A609F00" w14:textId="77777777" w:rsidR="0048328B" w:rsidRPr="007B6B11" w:rsidRDefault="0048328B" w:rsidP="004E02BE">
            <w:pPr>
              <w:pStyle w:val="Tabelazwyky"/>
            </w:pPr>
            <w:r w:rsidRPr="007B6B11">
              <w:t>Dotyczy pola &lt; totalExemptionOfReductions &gt;.</w:t>
            </w:r>
          </w:p>
          <w:p w14:paraId="57C08875" w14:textId="77777777" w:rsidR="0048328B" w:rsidRPr="007B6B11" w:rsidRDefault="0048328B" w:rsidP="004E02BE">
            <w:pPr>
              <w:pStyle w:val="Tabelazwyky"/>
            </w:pPr>
            <w:r w:rsidRPr="007B6B11">
              <w:t>Kwota w polu &lt; totalExemptionOfReductions&gt; „Razem zwolnienia i obniżenia” nie może być większa od kwoty w polu &lt;totalAmountOfTax&gt; ”Podatek akcyzowy”.</w:t>
            </w:r>
          </w:p>
          <w:p w14:paraId="103FD8F5" w14:textId="77777777" w:rsidR="0048328B" w:rsidRPr="007B6B11" w:rsidRDefault="0048328B" w:rsidP="004E02BE">
            <w:pPr>
              <w:pStyle w:val="Tabelazwyky"/>
            </w:pPr>
            <w:r w:rsidRPr="007B6B11">
              <w:t xml:space="preserve"> Jeżeli różnica jest liczbą ujemną, to kwota powinna wynosić 0</w:t>
            </w:r>
          </w:p>
        </w:tc>
      </w:tr>
      <w:tr w:rsidR="0048328B" w:rsidRPr="007B6B11" w14:paraId="16FBA8F6" w14:textId="77777777" w:rsidTr="00F102D0">
        <w:trPr>
          <w:trHeight w:val="213"/>
        </w:trPr>
        <w:tc>
          <w:tcPr>
            <w:tcW w:w="945" w:type="dxa"/>
          </w:tcPr>
          <w:p w14:paraId="5F980CA5" w14:textId="77777777" w:rsidR="0048328B" w:rsidRPr="007B6B11" w:rsidRDefault="0048328B" w:rsidP="004E02BE">
            <w:pPr>
              <w:pStyle w:val="Tabelazwyky"/>
            </w:pPr>
            <w:r w:rsidRPr="007B6B11">
              <w:t>R10</w:t>
            </w:r>
          </w:p>
        </w:tc>
        <w:tc>
          <w:tcPr>
            <w:tcW w:w="8109" w:type="dxa"/>
          </w:tcPr>
          <w:p w14:paraId="672A06DB" w14:textId="77777777" w:rsidR="0048328B" w:rsidRPr="007B6B11" w:rsidRDefault="0048328B" w:rsidP="004E02BE">
            <w:pPr>
              <w:pStyle w:val="Tabelazwyky"/>
            </w:pPr>
            <w:r w:rsidRPr="007B6B11">
              <w:t>Dotyczy pola &lt; totalOfTax &gt;.</w:t>
            </w:r>
          </w:p>
          <w:p w14:paraId="5255F57F" w14:textId="77777777" w:rsidR="0048328B" w:rsidRPr="007B6B11" w:rsidRDefault="0048328B" w:rsidP="004E02BE">
            <w:pPr>
              <w:pStyle w:val="Tabelazwyky"/>
            </w:pPr>
            <w:r w:rsidRPr="007B6B11">
              <w:t>Kwota w polu &lt; totalOfTax &gt; „Podatek akcyzowy do zapłaty.”, jest obliczany wg. Algorytmu:</w:t>
            </w:r>
          </w:p>
          <w:p w14:paraId="46B7DF3B" w14:textId="77777777" w:rsidR="0048328B" w:rsidRPr="007B6B11" w:rsidRDefault="0048328B" w:rsidP="004E02BE">
            <w:pPr>
              <w:pStyle w:val="Tabelazwyky"/>
            </w:pPr>
            <w:r w:rsidRPr="007B6B11">
              <w:t>Wartość w polu &lt; totalAmountOfTax&gt; “Razem obliczony podatek akcyzowy” minus wartość w polu &lt; totalExemptionOfReductions &gt; „Razem zwolnienia i obniżenia”.</w:t>
            </w:r>
          </w:p>
        </w:tc>
      </w:tr>
      <w:tr w:rsidR="0048328B" w:rsidRPr="007B6B11" w14:paraId="7C3B9D20" w14:textId="77777777" w:rsidTr="00F102D0">
        <w:trPr>
          <w:trHeight w:val="213"/>
        </w:trPr>
        <w:tc>
          <w:tcPr>
            <w:tcW w:w="945" w:type="dxa"/>
          </w:tcPr>
          <w:p w14:paraId="4F8DA6A1" w14:textId="77777777" w:rsidR="0048328B" w:rsidRPr="007B6B11" w:rsidRDefault="0048328B" w:rsidP="004E02BE">
            <w:pPr>
              <w:pStyle w:val="Tabelazwyky"/>
            </w:pPr>
            <w:r w:rsidRPr="007B6B11">
              <w:t>R11</w:t>
            </w:r>
          </w:p>
        </w:tc>
        <w:tc>
          <w:tcPr>
            <w:tcW w:w="8109" w:type="dxa"/>
          </w:tcPr>
          <w:p w14:paraId="083E5059" w14:textId="77777777" w:rsidR="0048328B" w:rsidRPr="007B6B11" w:rsidRDefault="0048328B" w:rsidP="004E02BE">
            <w:pPr>
              <w:pStyle w:val="Tabelazwyky"/>
            </w:pPr>
            <w:r w:rsidRPr="007B6B11">
              <w:t>Dotyczy pola &lt; amountOfPrePayment &gt;.</w:t>
            </w:r>
          </w:p>
          <w:p w14:paraId="599D2259" w14:textId="77777777" w:rsidR="0048328B" w:rsidRPr="007B6B11" w:rsidRDefault="0048328B" w:rsidP="004E02BE">
            <w:pPr>
              <w:pStyle w:val="Tabelazwyky"/>
            </w:pPr>
            <w:r w:rsidRPr="007B6B11">
              <w:t>Walidacja: sprawdzenie czy suma kwot z pozycji „Nadwyżka przedpłaty akcyzy” i „Przedpłata akcyzy do zapłaty” deklaracji AKC-PA (K) (za okres) jest równa wprowadzonej w polu wartości.</w:t>
            </w:r>
          </w:p>
        </w:tc>
      </w:tr>
      <w:tr w:rsidR="0048328B" w:rsidRPr="007B6B11" w14:paraId="784312DD" w14:textId="77777777" w:rsidTr="00F102D0">
        <w:trPr>
          <w:trHeight w:val="213"/>
        </w:trPr>
        <w:tc>
          <w:tcPr>
            <w:tcW w:w="945" w:type="dxa"/>
          </w:tcPr>
          <w:p w14:paraId="1607CAF1" w14:textId="77777777" w:rsidR="0048328B" w:rsidRPr="007B6B11" w:rsidRDefault="0048328B" w:rsidP="004E02BE">
            <w:pPr>
              <w:pStyle w:val="Tabelazwyky"/>
            </w:pPr>
            <w:r w:rsidRPr="007B6B11">
              <w:t>R12</w:t>
            </w:r>
          </w:p>
        </w:tc>
        <w:tc>
          <w:tcPr>
            <w:tcW w:w="8109" w:type="dxa"/>
          </w:tcPr>
          <w:p w14:paraId="44012BD5" w14:textId="77777777" w:rsidR="0048328B" w:rsidRPr="007B6B11" w:rsidRDefault="0048328B" w:rsidP="004E02BE">
            <w:pPr>
              <w:pStyle w:val="Tabelazwyky"/>
            </w:pPr>
            <w:r w:rsidRPr="007B6B11">
              <w:t>Dotyczy pola &lt; taxChargeable &gt;.</w:t>
            </w:r>
          </w:p>
          <w:p w14:paraId="7BFB71A0" w14:textId="77777777" w:rsidR="0048328B" w:rsidRPr="007B6B11" w:rsidRDefault="0048328B" w:rsidP="004E02BE">
            <w:pPr>
              <w:pStyle w:val="Tabelazwyky"/>
            </w:pPr>
            <w:r w:rsidRPr="007B6B11">
              <w:t>Walidacja: jeśli wynik wyliczenia jest różny od wprowadzonej wartości, to jest Błąd. Jeśli wyliczona wartość jest ujemna, powinno być 0.</w:t>
            </w:r>
          </w:p>
        </w:tc>
      </w:tr>
      <w:tr w:rsidR="0048328B" w:rsidRPr="007B6B11" w14:paraId="5354D502" w14:textId="77777777" w:rsidTr="00F102D0">
        <w:trPr>
          <w:trHeight w:val="213"/>
        </w:trPr>
        <w:tc>
          <w:tcPr>
            <w:tcW w:w="945" w:type="dxa"/>
          </w:tcPr>
          <w:p w14:paraId="40379F59" w14:textId="77777777" w:rsidR="0048328B" w:rsidRPr="007B6B11" w:rsidRDefault="0048328B" w:rsidP="004E02BE">
            <w:pPr>
              <w:pStyle w:val="Tabelazwyky"/>
            </w:pPr>
            <w:r w:rsidRPr="007B6B11">
              <w:t>R13</w:t>
            </w:r>
          </w:p>
        </w:tc>
        <w:tc>
          <w:tcPr>
            <w:tcW w:w="8109" w:type="dxa"/>
          </w:tcPr>
          <w:p w14:paraId="30E8E4F0" w14:textId="77777777" w:rsidR="0048328B" w:rsidRPr="007B6B11" w:rsidRDefault="0048328B" w:rsidP="004E02BE">
            <w:pPr>
              <w:pStyle w:val="Tabelazwyky"/>
            </w:pPr>
            <w:r w:rsidRPr="007B6B11">
              <w:t>Dotyczy pola &lt; surplusExcessPayment &gt;.</w:t>
            </w:r>
          </w:p>
          <w:p w14:paraId="71A3893A" w14:textId="77777777" w:rsidR="0048328B" w:rsidRPr="007B6B11" w:rsidRDefault="0048328B" w:rsidP="004E02BE">
            <w:pPr>
              <w:pStyle w:val="Tabelazwyky"/>
            </w:pPr>
            <w:r w:rsidRPr="007B6B11">
              <w:t>Pole niewymagalne (puste) w przypadku, gdy nie złożono AKC-PA(K) za ten sam okres rozliczeniowy.</w:t>
            </w:r>
          </w:p>
          <w:p w14:paraId="29D45F32" w14:textId="77777777" w:rsidR="0048328B" w:rsidRPr="007B6B11" w:rsidRDefault="0048328B" w:rsidP="004E02BE">
            <w:pPr>
              <w:pStyle w:val="Tabelazwyky"/>
            </w:pPr>
            <w:r w:rsidRPr="007B6B11">
              <w:lastRenderedPageBreak/>
              <w:t>Walidacja: jeśli wynik wyliczenia jest różny od wprowadzonej wartości, to jest Błąd. Jeśli wyliczona wartość jest ujemna, powinno być 0.</w:t>
            </w:r>
          </w:p>
        </w:tc>
      </w:tr>
      <w:tr w:rsidR="0048328B" w:rsidRPr="007B6B11" w14:paraId="3DBEF24E" w14:textId="77777777" w:rsidTr="00F102D0">
        <w:trPr>
          <w:trHeight w:val="213"/>
        </w:trPr>
        <w:tc>
          <w:tcPr>
            <w:tcW w:w="945" w:type="dxa"/>
          </w:tcPr>
          <w:p w14:paraId="787C9161" w14:textId="77777777" w:rsidR="0048328B" w:rsidRPr="007B6B11" w:rsidRDefault="0048328B" w:rsidP="004E02BE">
            <w:pPr>
              <w:pStyle w:val="Tabelazwyky"/>
            </w:pPr>
            <w:r w:rsidRPr="007B6B11">
              <w:lastRenderedPageBreak/>
              <w:t>R14</w:t>
            </w:r>
          </w:p>
        </w:tc>
        <w:tc>
          <w:tcPr>
            <w:tcW w:w="8109" w:type="dxa"/>
          </w:tcPr>
          <w:p w14:paraId="5DE22668" w14:textId="77777777" w:rsidR="0048328B" w:rsidRPr="007B6B11" w:rsidRDefault="0048328B" w:rsidP="004E02BE">
            <w:pPr>
              <w:pStyle w:val="Tabelazwyky"/>
            </w:pPr>
            <w:r w:rsidRPr="007B6B11">
              <w:t>Dotyczy pola &lt; totalNumberOfGoods &gt;.</w:t>
            </w:r>
          </w:p>
          <w:p w14:paraId="47E83A79" w14:textId="77777777" w:rsidR="0048328B" w:rsidRPr="007B6B11" w:rsidRDefault="0048328B" w:rsidP="004E02BE">
            <w:pPr>
              <w:pStyle w:val="Tabelazwyky"/>
            </w:pPr>
            <w:r w:rsidRPr="007B6B11">
              <w:t>Pole nie jest wymagalne w przypadku, gdy nie wypełniono żadnej pozycji w części „Obliczenie kwot podatku akcyzowego od poszczególnych wyrobów” deklaracji.</w:t>
            </w:r>
          </w:p>
          <w:p w14:paraId="331813DE" w14:textId="77777777" w:rsidR="0048328B" w:rsidRPr="007B6B11" w:rsidRDefault="0048328B" w:rsidP="004E02BE">
            <w:pPr>
              <w:pStyle w:val="Tabelazwyky"/>
            </w:pPr>
            <w:r w:rsidRPr="007B6B11">
              <w:t>Walidacja: wprowadzona liczba powinna się równać sumie wyliczonej. Jeśli nie równa się, to jest błąd.</w:t>
            </w:r>
          </w:p>
        </w:tc>
      </w:tr>
      <w:tr w:rsidR="0048328B" w:rsidRPr="007B6B11" w14:paraId="60EEEDAD" w14:textId="77777777" w:rsidTr="00F102D0">
        <w:trPr>
          <w:trHeight w:val="213"/>
        </w:trPr>
        <w:tc>
          <w:tcPr>
            <w:tcW w:w="945" w:type="dxa"/>
          </w:tcPr>
          <w:p w14:paraId="61627F30" w14:textId="77777777" w:rsidR="0048328B" w:rsidRPr="007B6B11" w:rsidRDefault="0048328B" w:rsidP="004E02BE">
            <w:pPr>
              <w:pStyle w:val="Tabelazwyky"/>
            </w:pPr>
            <w:r w:rsidRPr="007B6B11">
              <w:t>R15</w:t>
            </w:r>
          </w:p>
        </w:tc>
        <w:tc>
          <w:tcPr>
            <w:tcW w:w="8109" w:type="dxa"/>
          </w:tcPr>
          <w:p w14:paraId="1AB64103" w14:textId="77777777" w:rsidR="0048328B" w:rsidRPr="007B6B11" w:rsidRDefault="0048328B" w:rsidP="004E02BE">
            <w:pPr>
              <w:pStyle w:val="Tabelazwyky"/>
            </w:pPr>
            <w:r w:rsidRPr="007B6B11">
              <w:t>Dotyczy pola &lt; totalAmountOfTax &gt;.</w:t>
            </w:r>
          </w:p>
          <w:p w14:paraId="5CE8CB22" w14:textId="77777777" w:rsidR="0048328B" w:rsidRPr="007B6B11" w:rsidRDefault="0048328B" w:rsidP="004E02BE">
            <w:pPr>
              <w:pStyle w:val="Tabelazwyky"/>
            </w:pPr>
            <w:r w:rsidRPr="007B6B11">
              <w:t>Pole nie jest wymagalne w przypadku, gdy nie wypełniono żadnej pozycji w części „Obliczenie kwot podatku akcyzowego od poszczególnych wyrobów” deklaracji.</w:t>
            </w:r>
          </w:p>
          <w:p w14:paraId="69C5B649" w14:textId="77777777" w:rsidR="0048328B" w:rsidRPr="007B6B11" w:rsidRDefault="0048328B" w:rsidP="004E02BE">
            <w:pPr>
              <w:pStyle w:val="Tabelazwyky"/>
            </w:pPr>
            <w:r w:rsidRPr="007B6B11">
              <w:t>Walidacja: wprowadzona liczba powinna się równać sumie wartości wprowadzonych w polu &lt;amountOfTax&gt;. Jeśli nie równa się, to jest Błąd.</w:t>
            </w:r>
          </w:p>
        </w:tc>
      </w:tr>
      <w:tr w:rsidR="0048328B" w:rsidRPr="007B6B11" w14:paraId="6C113088" w14:textId="77777777" w:rsidTr="00F102D0">
        <w:trPr>
          <w:trHeight w:val="213"/>
        </w:trPr>
        <w:tc>
          <w:tcPr>
            <w:tcW w:w="945" w:type="dxa"/>
          </w:tcPr>
          <w:p w14:paraId="4920F9E9" w14:textId="77777777" w:rsidR="0048328B" w:rsidRPr="007B6B11" w:rsidRDefault="0048328B" w:rsidP="004E02BE">
            <w:pPr>
              <w:pStyle w:val="Tabelazwyky"/>
            </w:pPr>
            <w:r w:rsidRPr="007B6B11">
              <w:t>R16</w:t>
            </w:r>
          </w:p>
        </w:tc>
        <w:tc>
          <w:tcPr>
            <w:tcW w:w="8109" w:type="dxa"/>
          </w:tcPr>
          <w:p w14:paraId="11204759" w14:textId="77777777" w:rsidR="0048328B" w:rsidRPr="007B6B11" w:rsidRDefault="0048328B" w:rsidP="004E02BE">
            <w:pPr>
              <w:pStyle w:val="Tabelazwyky"/>
            </w:pPr>
            <w:r w:rsidRPr="007B6B11">
              <w:t>Dotyczy pola &lt; groupOfGoodsName &gt;.</w:t>
            </w:r>
          </w:p>
          <w:p w14:paraId="1E5DE3CC" w14:textId="77777777" w:rsidR="0048328B" w:rsidRPr="007B6B11" w:rsidRDefault="0048328B" w:rsidP="004E02BE">
            <w:pPr>
              <w:pStyle w:val="Tabelazwyky"/>
            </w:pPr>
            <w:r w:rsidRPr="007B6B11">
              <w:t>Wersja papierowa dokumentu: System wstawia nazwę pobraną ze słownika w ISZTAR.</w:t>
            </w:r>
          </w:p>
          <w:p w14:paraId="12F8C102" w14:textId="77777777" w:rsidR="0048328B" w:rsidRPr="007B6B11" w:rsidRDefault="0048328B" w:rsidP="004E02BE">
            <w:pPr>
              <w:pStyle w:val="Tabelazwyky"/>
            </w:pPr>
            <w:r w:rsidRPr="007B6B11">
              <w:t xml:space="preserve">Walidacja dla wersji elektronicznej: porównanie wprowadzonej nazwy grupy wyrobów z wartością pobraną z systemu ISZTAR na podstawie kodu CN. </w:t>
            </w:r>
          </w:p>
        </w:tc>
      </w:tr>
      <w:tr w:rsidR="0048328B" w:rsidRPr="007B6B11" w14:paraId="0BA61F5B" w14:textId="77777777" w:rsidTr="00F102D0">
        <w:trPr>
          <w:trHeight w:val="213"/>
        </w:trPr>
        <w:tc>
          <w:tcPr>
            <w:tcW w:w="945" w:type="dxa"/>
          </w:tcPr>
          <w:p w14:paraId="6A7FC432" w14:textId="77777777" w:rsidR="0048328B" w:rsidRPr="007B6B11" w:rsidRDefault="0048328B" w:rsidP="004E02BE">
            <w:pPr>
              <w:pStyle w:val="Tabelazwyky"/>
            </w:pPr>
            <w:r w:rsidRPr="007B6B11">
              <w:t>R17</w:t>
            </w:r>
          </w:p>
        </w:tc>
        <w:tc>
          <w:tcPr>
            <w:tcW w:w="8109" w:type="dxa"/>
          </w:tcPr>
          <w:p w14:paraId="4296967E" w14:textId="77777777" w:rsidR="0048328B" w:rsidRPr="007B6B11" w:rsidRDefault="0048328B" w:rsidP="004E02BE">
            <w:pPr>
              <w:pStyle w:val="Tabelazwyky"/>
            </w:pPr>
            <w:r w:rsidRPr="007B6B11">
              <w:t>Dotyczy pola &lt; shortages &gt;.</w:t>
            </w:r>
          </w:p>
          <w:p w14:paraId="261841EE" w14:textId="77777777" w:rsidR="0048328B" w:rsidRPr="007B6B11" w:rsidRDefault="0048328B" w:rsidP="004E02BE">
            <w:pPr>
              <w:pStyle w:val="Tabelazwyky"/>
            </w:pPr>
            <w:r w:rsidRPr="007B6B11">
              <w:t>Wartość pola („ubytek” lub „całkowite zniszczenie”)</w:t>
            </w:r>
          </w:p>
        </w:tc>
      </w:tr>
      <w:tr w:rsidR="0048328B" w:rsidRPr="007B6B11" w14:paraId="562879D6" w14:textId="77777777" w:rsidTr="00F102D0">
        <w:trPr>
          <w:trHeight w:val="213"/>
        </w:trPr>
        <w:tc>
          <w:tcPr>
            <w:tcW w:w="945" w:type="dxa"/>
          </w:tcPr>
          <w:p w14:paraId="7F0D9C01" w14:textId="77777777" w:rsidR="0048328B" w:rsidRPr="007B6B11" w:rsidRDefault="0048328B" w:rsidP="004E02BE">
            <w:pPr>
              <w:pStyle w:val="Tabelazwyky"/>
            </w:pPr>
            <w:r w:rsidRPr="007B6B11">
              <w:t>R18</w:t>
            </w:r>
          </w:p>
        </w:tc>
        <w:tc>
          <w:tcPr>
            <w:tcW w:w="8109" w:type="dxa"/>
          </w:tcPr>
          <w:p w14:paraId="4826CA2C" w14:textId="77777777" w:rsidR="0048328B" w:rsidRPr="007B6B11" w:rsidRDefault="0048328B" w:rsidP="004E02BE">
            <w:pPr>
              <w:pStyle w:val="Tabelazwyky"/>
            </w:pPr>
            <w:r w:rsidRPr="007B6B11">
              <w:t>Dotyczy pola &lt; amountOfTax &gt;.</w:t>
            </w:r>
          </w:p>
          <w:p w14:paraId="1326E4E9" w14:textId="77777777" w:rsidR="0048328B" w:rsidRPr="007B6B11" w:rsidRDefault="0048328B" w:rsidP="004E02BE">
            <w:pPr>
              <w:pStyle w:val="Tabelazwyky"/>
            </w:pPr>
            <w:r w:rsidRPr="007B6B11">
              <w:t>Walidacja: wprowadzona wartość powinna być równa wyliczonej ze wzoru: wartość w polu „&lt;numberOfGoods&gt;” * wartość w polu &lt;Stawka podatku&gt;. Błąd typu 3</w:t>
            </w:r>
          </w:p>
        </w:tc>
      </w:tr>
    </w:tbl>
    <w:p w14:paraId="1ABD8B04" w14:textId="77777777" w:rsidR="0013767E" w:rsidRPr="007B6B11" w:rsidRDefault="004A0FB2" w:rsidP="004E02BE">
      <w:pPr>
        <w:pStyle w:val="Nagwek2"/>
        <w:spacing w:line="276" w:lineRule="auto"/>
        <w:rPr>
          <w:bCs/>
          <w:lang w:val="pl-PL"/>
        </w:rPr>
      </w:pPr>
      <w:r w:rsidRPr="007B6B11">
        <w:rPr>
          <w:lang w:val="pl-PL"/>
        </w:rPr>
        <w:t xml:space="preserve"> </w:t>
      </w:r>
      <w:bookmarkStart w:id="419" w:name="_Toc115186918"/>
      <w:bookmarkStart w:id="420" w:name="_Toc183171910"/>
      <w:r w:rsidR="0013767E" w:rsidRPr="007B6B11">
        <w:rPr>
          <w:lang w:val="pl-PL"/>
        </w:rPr>
        <w:t>Załącznik AKC-4/I do deklaracji AKC4</w:t>
      </w:r>
      <w:bookmarkEnd w:id="419"/>
      <w:bookmarkEnd w:id="420"/>
    </w:p>
    <w:p w14:paraId="748AC868" w14:textId="02D3B54C" w:rsidR="0013767E" w:rsidRPr="007B6B11" w:rsidRDefault="0013767E" w:rsidP="004E02BE">
      <w:pPr>
        <w:pStyle w:val="Nagwek3"/>
        <w:spacing w:line="276" w:lineRule="auto"/>
        <w:rPr>
          <w:lang w:val="pl-PL"/>
        </w:rPr>
      </w:pPr>
      <w:bookmarkStart w:id="421" w:name="_Toc115186919"/>
      <w:bookmarkStart w:id="422" w:name="_Toc183171911"/>
      <w:r w:rsidRPr="007B6B11">
        <w:rPr>
          <w:lang w:val="pl-PL"/>
        </w:rPr>
        <w:t>Komunikat AKC</w:t>
      </w:r>
      <w:r w:rsidR="00C515A0" w:rsidRPr="007B6B11">
        <w:rPr>
          <w:lang w:val="pl-PL"/>
        </w:rPr>
        <w:t>-</w:t>
      </w:r>
      <w:r w:rsidRPr="007B6B11">
        <w:rPr>
          <w:lang w:val="pl-PL"/>
        </w:rPr>
        <w:t>4I</w:t>
      </w:r>
      <w:bookmarkEnd w:id="421"/>
      <w:bookmarkEnd w:id="422"/>
    </w:p>
    <w:p w14:paraId="0B372137" w14:textId="77777777" w:rsidR="0013767E" w:rsidRPr="007B6B11" w:rsidRDefault="0013767E" w:rsidP="004E02BE">
      <w:pPr>
        <w:pStyle w:val="Schema-Description"/>
        <w:rPr>
          <w:rFonts w:ascii="Lato" w:hAnsi="Lato"/>
        </w:rPr>
      </w:pPr>
      <w:r w:rsidRPr="007B6B11">
        <w:rPr>
          <w:rFonts w:ascii="Lato" w:hAnsi="Lato"/>
        </w:rPr>
        <w:t>PODATEK AKCYZOWY OD PALIW OPAŁOWYCH</w:t>
      </w:r>
      <w:r w:rsidR="004F5306" w:rsidRPr="007B6B11">
        <w:rPr>
          <w:rFonts w:ascii="Lato" w:hAnsi="Lato"/>
        </w:rPr>
        <w:t xml:space="preserve"> (z wyłączeniem wyrobów węglowych i wyrobów gazowych)</w:t>
      </w:r>
    </w:p>
    <w:p w14:paraId="5D01EFF4" w14:textId="0EDEC907" w:rsidR="0013767E" w:rsidRPr="007B6B11" w:rsidRDefault="0013767E" w:rsidP="004E02BE">
      <w:pPr>
        <w:pStyle w:val="Nagwek3"/>
        <w:spacing w:line="276" w:lineRule="auto"/>
        <w:rPr>
          <w:lang w:val="pl-PL"/>
        </w:rPr>
      </w:pPr>
      <w:bookmarkStart w:id="423" w:name="_Toc115186920"/>
      <w:bookmarkStart w:id="424" w:name="_Toc183171912"/>
      <w:r w:rsidRPr="007B6B11">
        <w:rPr>
          <w:lang w:val="pl-PL"/>
        </w:rPr>
        <w:t>Specyfikacja AKC</w:t>
      </w:r>
      <w:r w:rsidR="00C515A0" w:rsidRPr="007B6B11">
        <w:rPr>
          <w:lang w:val="pl-PL"/>
        </w:rPr>
        <w:t>-</w:t>
      </w:r>
      <w:r w:rsidRPr="007B6B11">
        <w:rPr>
          <w:lang w:val="pl-PL"/>
        </w:rPr>
        <w:t>4I</w:t>
      </w:r>
      <w:bookmarkEnd w:id="423"/>
      <w:bookmarkEnd w:id="424"/>
    </w:p>
    <w:p w14:paraId="2E5F4D97" w14:textId="3C584E20" w:rsidR="0013767E" w:rsidRPr="007B6B11" w:rsidRDefault="0013767E" w:rsidP="004E02BE">
      <w:r w:rsidRPr="007B6B11">
        <w:t xml:space="preserve">Struktury typu </w:t>
      </w:r>
      <w:r w:rsidRPr="007B6B11">
        <w:rPr>
          <w:rFonts w:eastAsia="Times New Roman"/>
        </w:rPr>
        <w:t>ZDailyAmount, ZCalculOfAmountOfExciseDuty</w:t>
      </w:r>
      <w:r w:rsidRPr="007B6B11">
        <w:t xml:space="preserve"> zostały zdefiniowane w dokumencie </w:t>
      </w:r>
      <w:r w:rsidRPr="007B6B11">
        <w:fldChar w:fldCharType="begin"/>
      </w:r>
      <w:r w:rsidRPr="007B6B11">
        <w:instrText xml:space="preserve"> REF _Ref361653747 \r \h  \* MERGEFORMAT </w:instrText>
      </w:r>
      <w:r w:rsidRPr="007B6B11">
        <w:fldChar w:fldCharType="separate"/>
      </w:r>
      <w:r w:rsidR="006D48AD">
        <w:t>0</w:t>
      </w:r>
      <w:r w:rsidRPr="007B6B11">
        <w:fldChar w:fldCharType="end"/>
      </w:r>
      <w:r w:rsidRPr="007B6B11">
        <w:t xml:space="preserve"> i nie będą tutaj szczegółowo omawiane.</w:t>
      </w:r>
    </w:p>
    <w:p w14:paraId="4C89A6E1" w14:textId="2C11159C" w:rsidR="004D0D45" w:rsidRPr="007B6B11" w:rsidRDefault="004D0D45" w:rsidP="004E02BE">
      <w:pPr>
        <w:pStyle w:val="Z2PodpisRysunkuTabeli"/>
      </w:pPr>
      <w:bookmarkStart w:id="425" w:name="_Toc183172050"/>
      <w:r w:rsidRPr="007B6B11">
        <w:t xml:space="preserve">Tabela </w:t>
      </w:r>
      <w:r w:rsidR="00E354C5">
        <w:fldChar w:fldCharType="begin"/>
      </w:r>
      <w:r w:rsidR="00E354C5">
        <w:instrText xml:space="preserve"> SEQ Tabela \* ARABIC </w:instrText>
      </w:r>
      <w:r w:rsidR="00E354C5">
        <w:fldChar w:fldCharType="separate"/>
      </w:r>
      <w:r w:rsidR="006D48AD">
        <w:rPr>
          <w:noProof/>
        </w:rPr>
        <w:t>82</w:t>
      </w:r>
      <w:r w:rsidR="00E354C5">
        <w:fldChar w:fldCharType="end"/>
      </w:r>
      <w:r w:rsidRPr="007B6B11">
        <w:t>. Dane ogólne w ramach struktury załącznika AKC-4I do deklaracji AKC-4/AKC-4zo</w:t>
      </w:r>
      <w:bookmarkEnd w:id="425"/>
    </w:p>
    <w:tbl>
      <w:tblPr>
        <w:tblStyle w:val="Tabela-Siatka"/>
        <w:tblW w:w="9322" w:type="dxa"/>
        <w:tblLook w:val="01E0" w:firstRow="1" w:lastRow="1" w:firstColumn="1" w:lastColumn="1" w:noHBand="0" w:noVBand="0"/>
      </w:tblPr>
      <w:tblGrid>
        <w:gridCol w:w="2900"/>
        <w:gridCol w:w="6422"/>
      </w:tblGrid>
      <w:tr w:rsidR="004D0D45" w:rsidRPr="007B6B11" w14:paraId="641EEBA0" w14:textId="77777777" w:rsidTr="00072B25">
        <w:trPr>
          <w:tblHeader/>
        </w:trPr>
        <w:tc>
          <w:tcPr>
            <w:tcW w:w="2900" w:type="dxa"/>
            <w:shd w:val="clear" w:color="auto" w:fill="D9D9D9" w:themeFill="background1" w:themeFillShade="D9"/>
          </w:tcPr>
          <w:p w14:paraId="57D3E593" w14:textId="77777777" w:rsidR="004D0D45" w:rsidRPr="007B6B11" w:rsidRDefault="004D0D4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Ogólne</w:t>
            </w:r>
          </w:p>
        </w:tc>
        <w:tc>
          <w:tcPr>
            <w:tcW w:w="6422" w:type="dxa"/>
            <w:shd w:val="clear" w:color="auto" w:fill="D9D9D9" w:themeFill="background1" w:themeFillShade="D9"/>
          </w:tcPr>
          <w:p w14:paraId="771B0F17" w14:textId="77777777" w:rsidR="004D0D45" w:rsidRPr="007B6B11" w:rsidRDefault="004D0D45" w:rsidP="004E02BE">
            <w:pPr>
              <w:pStyle w:val="naglowektabeli"/>
              <w:rPr>
                <w:rStyle w:val="polegwne"/>
                <w:rFonts w:ascii="Lato" w:hAnsi="Lato" w:cs="Times New Roman"/>
                <w:b/>
                <w:noProof w:val="0"/>
                <w:lang w:val="pl-PL"/>
              </w:rPr>
            </w:pPr>
          </w:p>
        </w:tc>
      </w:tr>
      <w:tr w:rsidR="004D0D45" w:rsidRPr="007B6B11" w14:paraId="6221CFD1" w14:textId="77777777" w:rsidTr="00E93E44">
        <w:tc>
          <w:tcPr>
            <w:tcW w:w="2900" w:type="dxa"/>
          </w:tcPr>
          <w:p w14:paraId="11424626" w14:textId="77777777" w:rsidR="004D0D45" w:rsidRPr="007B6B11" w:rsidRDefault="004D0D45" w:rsidP="004E02BE">
            <w:pPr>
              <w:pStyle w:val="Tabelazwyky"/>
            </w:pPr>
            <w:r w:rsidRPr="007B6B11">
              <w:t>Opis</w:t>
            </w:r>
          </w:p>
        </w:tc>
        <w:tc>
          <w:tcPr>
            <w:tcW w:w="6422" w:type="dxa"/>
          </w:tcPr>
          <w:p w14:paraId="3689DE4C" w14:textId="4B1C2234" w:rsidR="004D0D45" w:rsidRPr="007B6B11" w:rsidRDefault="004D0D45" w:rsidP="004E02BE">
            <w:pPr>
              <w:pStyle w:val="Tabelazwyky"/>
            </w:pPr>
            <w:r w:rsidRPr="007B6B11">
              <w:t xml:space="preserve">Struktura załącznika I do deklaracji AKC-4 </w:t>
            </w:r>
          </w:p>
        </w:tc>
      </w:tr>
      <w:tr w:rsidR="004D0D45" w:rsidRPr="007B6B11" w14:paraId="36376FB9" w14:textId="77777777" w:rsidTr="00E93E44">
        <w:tc>
          <w:tcPr>
            <w:tcW w:w="2900" w:type="dxa"/>
          </w:tcPr>
          <w:p w14:paraId="462E6655" w14:textId="77777777" w:rsidR="004D0D45" w:rsidRPr="007B6B11" w:rsidRDefault="004D0D45" w:rsidP="004E02BE">
            <w:pPr>
              <w:pStyle w:val="Tabelazwyky"/>
            </w:pPr>
            <w:r w:rsidRPr="007B6B11">
              <w:t>Proces biznesowy</w:t>
            </w:r>
          </w:p>
        </w:tc>
        <w:tc>
          <w:tcPr>
            <w:tcW w:w="6422" w:type="dxa"/>
          </w:tcPr>
          <w:p w14:paraId="7D18A9CF" w14:textId="77777777" w:rsidR="004D0D45" w:rsidRPr="007B6B11" w:rsidRDefault="004D0D45" w:rsidP="004E02BE">
            <w:pPr>
              <w:pStyle w:val="Tabelazwyky"/>
            </w:pPr>
          </w:p>
        </w:tc>
      </w:tr>
      <w:tr w:rsidR="004D0D45" w:rsidRPr="007B6B11" w14:paraId="7DFED9C9" w14:textId="77777777" w:rsidTr="00E93E44">
        <w:tc>
          <w:tcPr>
            <w:tcW w:w="2900" w:type="dxa"/>
          </w:tcPr>
          <w:p w14:paraId="07C5DA10" w14:textId="77777777" w:rsidR="004D0D45" w:rsidRPr="007B6B11" w:rsidRDefault="004D0D45" w:rsidP="004E02BE">
            <w:pPr>
              <w:pStyle w:val="Tabelazwyky"/>
            </w:pPr>
            <w:r w:rsidRPr="007B6B11">
              <w:t>Wersja deklaracji</w:t>
            </w:r>
          </w:p>
        </w:tc>
        <w:tc>
          <w:tcPr>
            <w:tcW w:w="6422" w:type="dxa"/>
          </w:tcPr>
          <w:p w14:paraId="4C4B40B9" w14:textId="77777777" w:rsidR="004D0D45" w:rsidRPr="007B6B11" w:rsidRDefault="004D0D45" w:rsidP="004E02BE">
            <w:pPr>
              <w:pStyle w:val="Tabelazwyky"/>
            </w:pPr>
            <w:r w:rsidRPr="007B6B11">
              <w:t>5_0</w:t>
            </w:r>
          </w:p>
        </w:tc>
      </w:tr>
      <w:tr w:rsidR="004D0D45" w:rsidRPr="007B6B11" w14:paraId="0CC0ED16" w14:textId="77777777" w:rsidTr="00E93E44">
        <w:tc>
          <w:tcPr>
            <w:tcW w:w="2900" w:type="dxa"/>
          </w:tcPr>
          <w:p w14:paraId="34F5F965" w14:textId="77777777" w:rsidR="004D0D45" w:rsidRPr="007B6B11" w:rsidRDefault="004D0D45" w:rsidP="004E02BE">
            <w:pPr>
              <w:pStyle w:val="Tabelazwyky"/>
            </w:pPr>
            <w:r w:rsidRPr="007B6B11">
              <w:lastRenderedPageBreak/>
              <w:t>Zależności od innych deklaracji</w:t>
            </w:r>
          </w:p>
        </w:tc>
        <w:tc>
          <w:tcPr>
            <w:tcW w:w="6422" w:type="dxa"/>
          </w:tcPr>
          <w:p w14:paraId="5B6D5774" w14:textId="77777777" w:rsidR="004D0D45" w:rsidRPr="007B6B11" w:rsidRDefault="004D0D45" w:rsidP="004E02BE">
            <w:pPr>
              <w:pStyle w:val="Tabelazwyky"/>
            </w:pPr>
          </w:p>
        </w:tc>
      </w:tr>
      <w:tr w:rsidR="004D0D45" w:rsidRPr="007B6B11" w14:paraId="7FB6F251" w14:textId="77777777" w:rsidTr="00E93E44">
        <w:tc>
          <w:tcPr>
            <w:tcW w:w="2900" w:type="dxa"/>
          </w:tcPr>
          <w:p w14:paraId="605426B4" w14:textId="77777777" w:rsidR="004D0D45" w:rsidRPr="007B6B11" w:rsidRDefault="004D0D45" w:rsidP="004E02BE">
            <w:pPr>
              <w:pStyle w:val="Tabelazwyky"/>
            </w:pPr>
            <w:r w:rsidRPr="007B6B11">
              <w:t xml:space="preserve">Technologia </w:t>
            </w:r>
          </w:p>
        </w:tc>
        <w:tc>
          <w:tcPr>
            <w:tcW w:w="6422" w:type="dxa"/>
          </w:tcPr>
          <w:p w14:paraId="175DACB2" w14:textId="77777777" w:rsidR="004D0D45" w:rsidRPr="007B6B11" w:rsidRDefault="004D0D45" w:rsidP="004E02BE">
            <w:pPr>
              <w:pStyle w:val="Tabelazwyky"/>
            </w:pPr>
            <w:r w:rsidRPr="007B6B11">
              <w:t>XML</w:t>
            </w:r>
          </w:p>
        </w:tc>
      </w:tr>
      <w:tr w:rsidR="004D0D45" w:rsidRPr="007B6B11" w14:paraId="22AA2411" w14:textId="77777777" w:rsidTr="00E93E44">
        <w:tc>
          <w:tcPr>
            <w:tcW w:w="2900" w:type="dxa"/>
          </w:tcPr>
          <w:p w14:paraId="287AFC79" w14:textId="77777777" w:rsidR="004D0D45" w:rsidRPr="007B6B11" w:rsidRDefault="004D0D45" w:rsidP="004E02BE">
            <w:pPr>
              <w:pStyle w:val="Tabelazwyky"/>
            </w:pPr>
            <w:r w:rsidRPr="007B6B11">
              <w:t>Reguły biznesowe</w:t>
            </w:r>
          </w:p>
        </w:tc>
        <w:tc>
          <w:tcPr>
            <w:tcW w:w="6422" w:type="dxa"/>
          </w:tcPr>
          <w:p w14:paraId="113468EE" w14:textId="77777777" w:rsidR="004D0D45" w:rsidRPr="007B6B11" w:rsidRDefault="004D0D45" w:rsidP="004E02BE">
            <w:pPr>
              <w:pStyle w:val="Tabelazwyky"/>
            </w:pPr>
          </w:p>
        </w:tc>
      </w:tr>
      <w:tr w:rsidR="004D0D45" w:rsidRPr="007B6B11" w14:paraId="237FA438" w14:textId="77777777" w:rsidTr="00E93E44">
        <w:tc>
          <w:tcPr>
            <w:tcW w:w="2900" w:type="dxa"/>
          </w:tcPr>
          <w:p w14:paraId="74365D17" w14:textId="77777777" w:rsidR="004D0D45" w:rsidRPr="007B6B11" w:rsidRDefault="004D0D45" w:rsidP="004E02BE">
            <w:pPr>
              <w:pStyle w:val="Tabelazwyky"/>
            </w:pPr>
            <w:r w:rsidRPr="007B6B11">
              <w:t>Wykorzystane standardy</w:t>
            </w:r>
          </w:p>
        </w:tc>
        <w:tc>
          <w:tcPr>
            <w:tcW w:w="6422" w:type="dxa"/>
          </w:tcPr>
          <w:p w14:paraId="649E2F0B" w14:textId="77777777" w:rsidR="004D0D45" w:rsidRPr="007B6B11" w:rsidRDefault="004D0D45" w:rsidP="004E02BE">
            <w:pPr>
              <w:pStyle w:val="Tabelazwyky"/>
            </w:pPr>
            <w:r w:rsidRPr="007B6B11">
              <w:t>XML</w:t>
            </w:r>
          </w:p>
        </w:tc>
      </w:tr>
      <w:tr w:rsidR="004D0D45" w:rsidRPr="007B6B11" w14:paraId="3DECF8E6" w14:textId="77777777" w:rsidTr="00E93E44">
        <w:tc>
          <w:tcPr>
            <w:tcW w:w="2900" w:type="dxa"/>
          </w:tcPr>
          <w:p w14:paraId="72CBCF68" w14:textId="77777777" w:rsidR="004D0D45" w:rsidRPr="007B6B11" w:rsidRDefault="004D0D45" w:rsidP="004E02BE">
            <w:pPr>
              <w:pStyle w:val="Tabelazwyky"/>
            </w:pPr>
            <w:r w:rsidRPr="007B6B11">
              <w:t>Namespaces</w:t>
            </w:r>
          </w:p>
        </w:tc>
        <w:tc>
          <w:tcPr>
            <w:tcW w:w="6422" w:type="dxa"/>
          </w:tcPr>
          <w:p w14:paraId="0FE0CB89" w14:textId="77777777" w:rsidR="004D0D45" w:rsidRPr="007B6B11" w:rsidRDefault="004D0D45" w:rsidP="004E02BE">
            <w:pPr>
              <w:pStyle w:val="Tabelazwyky"/>
            </w:pPr>
            <w:r w:rsidRPr="007B6B11">
              <w:t>http://www.e-clo.pl/ZEFIR2/eZefir2/xsd/v9_0/Types.xsd</w:t>
            </w:r>
          </w:p>
        </w:tc>
      </w:tr>
      <w:tr w:rsidR="004D0D45" w:rsidRPr="007B6B11" w14:paraId="29DEB32F" w14:textId="77777777" w:rsidTr="00E93E44">
        <w:tc>
          <w:tcPr>
            <w:tcW w:w="2900" w:type="dxa"/>
          </w:tcPr>
          <w:p w14:paraId="471556E3" w14:textId="77777777" w:rsidR="004D0D45" w:rsidRPr="007B6B11" w:rsidRDefault="004D0D45" w:rsidP="004E02BE">
            <w:pPr>
              <w:pStyle w:val="Tabelazwyky"/>
            </w:pPr>
            <w:r w:rsidRPr="007B6B11">
              <w:t xml:space="preserve">Definicja struktur </w:t>
            </w:r>
          </w:p>
        </w:tc>
        <w:tc>
          <w:tcPr>
            <w:tcW w:w="6422" w:type="dxa"/>
          </w:tcPr>
          <w:p w14:paraId="18B3194F" w14:textId="1CC6EDE7" w:rsidR="004D0D45" w:rsidRPr="007B6B11" w:rsidRDefault="004D0D45" w:rsidP="004E02BE">
            <w:pPr>
              <w:pStyle w:val="Tabelazwyky"/>
            </w:pPr>
            <w:r w:rsidRPr="007B6B11">
              <w:t>AKC_4I.xsd</w:t>
            </w:r>
          </w:p>
        </w:tc>
      </w:tr>
    </w:tbl>
    <w:p w14:paraId="7B4A0972" w14:textId="5CDFD18A" w:rsidR="004D0D45" w:rsidRDefault="004D0D45" w:rsidP="004E02BE">
      <w:pPr>
        <w:pStyle w:val="Nagwek3"/>
        <w:spacing w:line="276" w:lineRule="auto"/>
        <w:rPr>
          <w:lang w:val="pl-PL"/>
        </w:rPr>
      </w:pPr>
      <w:bookmarkStart w:id="426" w:name="_Toc183171913"/>
      <w:r w:rsidRPr="007B6B11">
        <w:t>Struktura załącznika AKC-4I do deklaracji AKC-4/AKC-4zo</w:t>
      </w:r>
      <w:bookmarkEnd w:id="426"/>
    </w:p>
    <w:p w14:paraId="391CF098" w14:textId="77EB2E8A" w:rsidR="00F03C38" w:rsidRDefault="00F03C38" w:rsidP="004E02BE">
      <w:pPr>
        <w:pStyle w:val="kod"/>
      </w:pPr>
      <w:r>
        <w:t>AKC4IType</w:t>
      </w:r>
    </w:p>
    <w:p w14:paraId="2646CAFE" w14:textId="14656E27" w:rsidR="00F03C38" w:rsidRDefault="00F03C38" w:rsidP="004E02BE">
      <w:pPr>
        <w:pStyle w:val="kod"/>
      </w:pPr>
      <w:r>
        <w:t>HeaderType</w:t>
      </w:r>
    </w:p>
    <w:p w14:paraId="04E6289A" w14:textId="123F9820" w:rsidR="00F03C38" w:rsidRDefault="00F03C38" w:rsidP="004E02BE">
      <w:pPr>
        <w:pStyle w:val="kod"/>
      </w:pPr>
      <w:r>
        <w:t>WarehouseType</w:t>
      </w:r>
    </w:p>
    <w:p w14:paraId="0CB04383" w14:textId="2CBBC1D1" w:rsidR="00F03C38" w:rsidRDefault="00F03C38" w:rsidP="004E02BE">
      <w:pPr>
        <w:pStyle w:val="kod"/>
      </w:pPr>
      <w:r>
        <w:t>CalculOfAmountOfExciseDutyType</w:t>
      </w:r>
    </w:p>
    <w:p w14:paraId="611AA878" w14:textId="3A073FA0" w:rsidR="00F03C38" w:rsidRDefault="00F03C38" w:rsidP="004E02BE">
      <w:pPr>
        <w:pStyle w:val="kod"/>
      </w:pPr>
      <w:r>
        <w:t>CleareanceExciseDutyType</w:t>
      </w:r>
    </w:p>
    <w:p w14:paraId="56BDE00E" w14:textId="4320A8A7" w:rsidR="00F03C38" w:rsidRDefault="00F03C38" w:rsidP="004E02BE">
      <w:pPr>
        <w:pStyle w:val="kod"/>
      </w:pPr>
      <w:r>
        <w:t>ItemsType</w:t>
      </w:r>
    </w:p>
    <w:p w14:paraId="4D495878" w14:textId="56F2EC1A" w:rsidR="00F03C38" w:rsidRDefault="00F03C38" w:rsidP="004E02BE">
      <w:pPr>
        <w:pStyle w:val="kod"/>
      </w:pPr>
      <w:r>
        <w:t>ItemType</w:t>
      </w:r>
    </w:p>
    <w:p w14:paraId="11D3D634" w14:textId="40588EB1" w:rsidR="00F03C38" w:rsidRDefault="00F03C38" w:rsidP="004E02BE">
      <w:pPr>
        <w:pStyle w:val="kod"/>
      </w:pPr>
      <w:r>
        <w:t>DailyPaymentInformationType</w:t>
      </w:r>
    </w:p>
    <w:p w14:paraId="06CD3DDE" w14:textId="6E2826FB" w:rsidR="00F03C38" w:rsidRDefault="00F03C38" w:rsidP="004E02BE">
      <w:pPr>
        <w:pStyle w:val="kod"/>
      </w:pPr>
      <w:r>
        <w:t>ZDailyAmount</w:t>
      </w:r>
    </w:p>
    <w:p w14:paraId="11767E6A" w14:textId="156C5450" w:rsidR="00F03C38" w:rsidRPr="00F03C38" w:rsidRDefault="00F03C38" w:rsidP="004E02BE">
      <w:pPr>
        <w:pStyle w:val="kod"/>
      </w:pPr>
      <w:r>
        <w:t>version</w:t>
      </w:r>
    </w:p>
    <w:p w14:paraId="639895A6" w14:textId="2A40D903" w:rsidR="00F6134A" w:rsidRPr="007B6B11" w:rsidRDefault="00F6134A" w:rsidP="004E02BE">
      <w:pPr>
        <w:pStyle w:val="Z2PodpisRysunkuTabeli"/>
      </w:pPr>
      <w:bookmarkStart w:id="427" w:name="_Toc183172051"/>
      <w:r w:rsidRPr="007B6B11">
        <w:t xml:space="preserve">Tabela </w:t>
      </w:r>
      <w:r w:rsidR="00E354C5">
        <w:fldChar w:fldCharType="begin"/>
      </w:r>
      <w:r w:rsidR="00E354C5">
        <w:instrText xml:space="preserve"> SEQ Tabela \* ARABIC </w:instrText>
      </w:r>
      <w:r w:rsidR="00E354C5">
        <w:fldChar w:fldCharType="separate"/>
      </w:r>
      <w:r w:rsidR="006D48AD">
        <w:rPr>
          <w:noProof/>
        </w:rPr>
        <w:t>83</w:t>
      </w:r>
      <w:r w:rsidR="00E354C5">
        <w:fldChar w:fldCharType="end"/>
      </w:r>
      <w:r w:rsidRPr="007B6B11">
        <w:t>. Struktura załącznika AKC-4I</w:t>
      </w:r>
      <w:bookmarkEnd w:id="427"/>
    </w:p>
    <w:tbl>
      <w:tblPr>
        <w:tblStyle w:val="Tabela-Siatka"/>
        <w:tblW w:w="0" w:type="auto"/>
        <w:tblLook w:val="01E0" w:firstRow="1" w:lastRow="1" w:firstColumn="1" w:lastColumn="1" w:noHBand="0" w:noVBand="0"/>
      </w:tblPr>
      <w:tblGrid>
        <w:gridCol w:w="1727"/>
        <w:gridCol w:w="3254"/>
        <w:gridCol w:w="828"/>
        <w:gridCol w:w="2049"/>
        <w:gridCol w:w="1196"/>
      </w:tblGrid>
      <w:tr w:rsidR="00F6134A" w:rsidRPr="007B6B11" w14:paraId="5F1CB46A" w14:textId="77777777" w:rsidTr="00072B25">
        <w:trPr>
          <w:trHeight w:val="213"/>
          <w:tblHeader/>
        </w:trPr>
        <w:tc>
          <w:tcPr>
            <w:tcW w:w="1727" w:type="dxa"/>
            <w:shd w:val="clear" w:color="auto" w:fill="D9D9D9" w:themeFill="background1" w:themeFillShade="D9"/>
          </w:tcPr>
          <w:p w14:paraId="1E170D61" w14:textId="77777777" w:rsidR="00F6134A" w:rsidRPr="007B6B11" w:rsidRDefault="00F6134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54" w:type="dxa"/>
            <w:shd w:val="clear" w:color="auto" w:fill="D9D9D9" w:themeFill="background1" w:themeFillShade="D9"/>
          </w:tcPr>
          <w:p w14:paraId="75691136" w14:textId="77777777" w:rsidR="00F6134A" w:rsidRPr="007B6B11" w:rsidRDefault="00F6134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28" w:type="dxa"/>
            <w:shd w:val="clear" w:color="auto" w:fill="D9D9D9" w:themeFill="background1" w:themeFillShade="D9"/>
          </w:tcPr>
          <w:p w14:paraId="5AC62FB0" w14:textId="77777777" w:rsidR="00F6134A" w:rsidRPr="007B6B11" w:rsidRDefault="00F6134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49" w:type="dxa"/>
            <w:shd w:val="clear" w:color="auto" w:fill="D9D9D9" w:themeFill="background1" w:themeFillShade="D9"/>
          </w:tcPr>
          <w:p w14:paraId="00206283" w14:textId="77777777" w:rsidR="00F6134A" w:rsidRPr="007B6B11" w:rsidRDefault="00F6134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w:t>
            </w:r>
          </w:p>
        </w:tc>
        <w:tc>
          <w:tcPr>
            <w:tcW w:w="1196" w:type="dxa"/>
            <w:shd w:val="clear" w:color="auto" w:fill="D9D9D9" w:themeFill="background1" w:themeFillShade="D9"/>
          </w:tcPr>
          <w:p w14:paraId="756FDA75" w14:textId="77777777" w:rsidR="00F6134A" w:rsidRPr="007B6B11" w:rsidRDefault="00F6134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F6134A" w:rsidRPr="007B6B11" w14:paraId="423F584C" w14:textId="77777777" w:rsidTr="00E93E44">
        <w:trPr>
          <w:trHeight w:val="213"/>
        </w:trPr>
        <w:tc>
          <w:tcPr>
            <w:tcW w:w="1727" w:type="dxa"/>
          </w:tcPr>
          <w:p w14:paraId="6B421CBF" w14:textId="77777777" w:rsidR="00F6134A" w:rsidRPr="007B6B11" w:rsidRDefault="00F6134A" w:rsidP="004E02BE">
            <w:pPr>
              <w:pStyle w:val="Tabelazwyky"/>
            </w:pPr>
            <w:r w:rsidRPr="007B6B11">
              <w:t>Header</w:t>
            </w:r>
          </w:p>
        </w:tc>
        <w:tc>
          <w:tcPr>
            <w:tcW w:w="3254" w:type="dxa"/>
          </w:tcPr>
          <w:p w14:paraId="6255CE36" w14:textId="77777777" w:rsidR="00F6134A" w:rsidRPr="007B6B11" w:rsidRDefault="00F6134A" w:rsidP="004E02BE">
            <w:pPr>
              <w:pStyle w:val="Tabelazwyky"/>
            </w:pPr>
            <w:r w:rsidRPr="007B6B11">
              <w:t>Nagłówek</w:t>
            </w:r>
          </w:p>
        </w:tc>
        <w:tc>
          <w:tcPr>
            <w:tcW w:w="828" w:type="dxa"/>
          </w:tcPr>
          <w:p w14:paraId="10D4CD27" w14:textId="77777777" w:rsidR="00F6134A" w:rsidRPr="007B6B11" w:rsidRDefault="00F6134A" w:rsidP="004E02BE">
            <w:pPr>
              <w:pStyle w:val="Tabelazwyky"/>
            </w:pPr>
            <w:r w:rsidRPr="007B6B11">
              <w:t>-</w:t>
            </w:r>
          </w:p>
        </w:tc>
        <w:tc>
          <w:tcPr>
            <w:tcW w:w="2049" w:type="dxa"/>
          </w:tcPr>
          <w:p w14:paraId="4ECF1B59" w14:textId="77777777" w:rsidR="00F6134A" w:rsidRPr="007B6B11" w:rsidRDefault="00F6134A" w:rsidP="004E02BE">
            <w:pPr>
              <w:pStyle w:val="Tabelazwyky"/>
            </w:pPr>
            <w:r w:rsidRPr="007B6B11">
              <w:t>HeaderType</w:t>
            </w:r>
          </w:p>
        </w:tc>
        <w:tc>
          <w:tcPr>
            <w:tcW w:w="1196" w:type="dxa"/>
          </w:tcPr>
          <w:p w14:paraId="7A58F86D" w14:textId="77777777" w:rsidR="00F6134A" w:rsidRPr="007B6B11" w:rsidRDefault="00F6134A" w:rsidP="004E02BE">
            <w:pPr>
              <w:pStyle w:val="Tabelazwyky"/>
            </w:pPr>
            <w:r w:rsidRPr="007B6B11">
              <w:t>1..1</w:t>
            </w:r>
          </w:p>
        </w:tc>
      </w:tr>
      <w:tr w:rsidR="00F6134A" w:rsidRPr="007B6B11" w14:paraId="743FE57E" w14:textId="77777777" w:rsidTr="00E93E44">
        <w:trPr>
          <w:trHeight w:val="213"/>
        </w:trPr>
        <w:tc>
          <w:tcPr>
            <w:tcW w:w="1727" w:type="dxa"/>
          </w:tcPr>
          <w:p w14:paraId="132B2844" w14:textId="77777777" w:rsidR="00F6134A" w:rsidRPr="007B6B11" w:rsidRDefault="00F6134A" w:rsidP="004E02BE">
            <w:pPr>
              <w:pStyle w:val="Tabelazwyky"/>
            </w:pPr>
            <w:r w:rsidRPr="007B6B11">
              <w:t>version</w:t>
            </w:r>
          </w:p>
        </w:tc>
        <w:tc>
          <w:tcPr>
            <w:tcW w:w="3254" w:type="dxa"/>
          </w:tcPr>
          <w:p w14:paraId="79B46535" w14:textId="77777777" w:rsidR="00F6134A" w:rsidRPr="007B6B11" w:rsidRDefault="00F6134A" w:rsidP="004E02BE">
            <w:pPr>
              <w:pStyle w:val="Tabelazwyky"/>
            </w:pPr>
            <w:r w:rsidRPr="007B6B11">
              <w:t xml:space="preserve">Wersja schematu, z którą zgodny jest komunikat. Oznaczenie wersji schematu, z którą zgodny jest komunikat. </w:t>
            </w:r>
          </w:p>
          <w:p w14:paraId="189B9E6A" w14:textId="77777777" w:rsidR="00F6134A" w:rsidRPr="007B6B11" w:rsidRDefault="00F6134A" w:rsidP="004E02BE">
            <w:pPr>
              <w:pStyle w:val="Tabelazwyky"/>
            </w:pPr>
            <w:r w:rsidRPr="007B6B11">
              <w:t>Format: V_R, gdzie V - co najmniej jedna cyfra oznaczająca główną wersję, R - co najmniej jedna cyfra oznaczającą wersję pośrednią.</w:t>
            </w:r>
          </w:p>
        </w:tc>
        <w:tc>
          <w:tcPr>
            <w:tcW w:w="828" w:type="dxa"/>
          </w:tcPr>
          <w:p w14:paraId="2518FB3C" w14:textId="77777777" w:rsidR="00F6134A" w:rsidRPr="007B6B11" w:rsidRDefault="00F6134A" w:rsidP="004E02BE">
            <w:pPr>
              <w:pStyle w:val="Tabelazwyky"/>
            </w:pPr>
            <w:r w:rsidRPr="007B6B11">
              <w:t>-</w:t>
            </w:r>
          </w:p>
        </w:tc>
        <w:tc>
          <w:tcPr>
            <w:tcW w:w="2049" w:type="dxa"/>
          </w:tcPr>
          <w:p w14:paraId="4A6B0583" w14:textId="77777777" w:rsidR="00F6134A" w:rsidRPr="007B6B11" w:rsidRDefault="00F6134A" w:rsidP="004E02BE">
            <w:pPr>
              <w:pStyle w:val="Tabelazwyky"/>
            </w:pPr>
            <w:r w:rsidRPr="007B6B11">
              <w:t>ZVersion</w:t>
            </w:r>
          </w:p>
        </w:tc>
        <w:tc>
          <w:tcPr>
            <w:tcW w:w="1196" w:type="dxa"/>
          </w:tcPr>
          <w:p w14:paraId="06BF4ED5" w14:textId="77777777" w:rsidR="00F6134A" w:rsidRPr="007B6B11" w:rsidRDefault="00F6134A" w:rsidP="004E02BE">
            <w:pPr>
              <w:pStyle w:val="Tabelazwyky"/>
            </w:pPr>
            <w:r w:rsidRPr="007B6B11">
              <w:t>1..1</w:t>
            </w:r>
          </w:p>
        </w:tc>
      </w:tr>
    </w:tbl>
    <w:p w14:paraId="0DD19EA4" w14:textId="77777777" w:rsidR="00637A1C" w:rsidRDefault="00637A1C">
      <w:pPr>
        <w:spacing w:before="0" w:after="0" w:line="240" w:lineRule="auto"/>
        <w:rPr>
          <w:bCs/>
          <w:sz w:val="22"/>
          <w:szCs w:val="20"/>
        </w:rPr>
      </w:pPr>
      <w:bookmarkStart w:id="428" w:name="_Toc97503916"/>
      <w:r>
        <w:br w:type="page"/>
      </w:r>
    </w:p>
    <w:p w14:paraId="7325A9D3" w14:textId="3D844911" w:rsidR="006E7D91" w:rsidRPr="007B6B11" w:rsidRDefault="006E7D91" w:rsidP="004E02BE">
      <w:pPr>
        <w:pStyle w:val="Z2PodpisRysunkuTabeli"/>
      </w:pPr>
      <w:bookmarkStart w:id="429" w:name="_Toc183172168"/>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62</w:t>
      </w:r>
      <w:r w:rsidR="00E354C5">
        <w:fldChar w:fldCharType="end"/>
      </w:r>
      <w:r w:rsidRPr="007B6B11">
        <w:t>. Struktura załącznika AKC-4I.</w:t>
      </w:r>
      <w:bookmarkEnd w:id="428"/>
      <w:bookmarkEnd w:id="429"/>
    </w:p>
    <w:p w14:paraId="3A4C81A4" w14:textId="2575A730" w:rsidR="000E56F3" w:rsidRPr="007B6B11" w:rsidRDefault="00F6134A" w:rsidP="004E02BE">
      <w:r w:rsidRPr="007B6B11">
        <w:rPr>
          <w:noProof/>
        </w:rPr>
        <w:drawing>
          <wp:inline distT="0" distB="0" distL="0" distR="0" wp14:anchorId="07FDB15E" wp14:editId="77855388">
            <wp:extent cx="5753100" cy="1927860"/>
            <wp:effectExtent l="19050" t="19050" r="19050" b="15240"/>
            <wp:docPr id="69" name="Obraz 69" descr="Rysunek przedstawia strukturę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Obraz 69" descr="Rysunek przedstawia strukturę  załącznika AKC-4I."/>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1927860"/>
                    </a:xfrm>
                    <a:prstGeom prst="rect">
                      <a:avLst/>
                    </a:prstGeom>
                    <a:noFill/>
                    <a:ln>
                      <a:solidFill>
                        <a:schemeClr val="tx1"/>
                      </a:solidFill>
                    </a:ln>
                  </pic:spPr>
                </pic:pic>
              </a:graphicData>
            </a:graphic>
          </wp:inline>
        </w:drawing>
      </w:r>
    </w:p>
    <w:p w14:paraId="31DA4996" w14:textId="3B22839E" w:rsidR="00676340" w:rsidRPr="007B6B11" w:rsidRDefault="00676340" w:rsidP="004E02BE">
      <w:pPr>
        <w:pStyle w:val="Z2PodpisRysunkuTabeli"/>
      </w:pPr>
      <w:bookmarkStart w:id="430" w:name="_Toc183172052"/>
      <w:r w:rsidRPr="007B6B11">
        <w:t xml:space="preserve">Tabela </w:t>
      </w:r>
      <w:r w:rsidR="00E354C5">
        <w:fldChar w:fldCharType="begin"/>
      </w:r>
      <w:r w:rsidR="00E354C5">
        <w:instrText xml:space="preserve"> SEQ Tabela \* ARABIC </w:instrText>
      </w:r>
      <w:r w:rsidR="00E354C5">
        <w:fldChar w:fldCharType="separate"/>
      </w:r>
      <w:r w:rsidR="006D48AD">
        <w:rPr>
          <w:noProof/>
        </w:rPr>
        <w:t>84</w:t>
      </w:r>
      <w:r w:rsidR="00E354C5">
        <w:fldChar w:fldCharType="end"/>
      </w:r>
      <w:r w:rsidRPr="007B6B11">
        <w:t>. Struktura &lt;HeaderType&gt;, nagłówka załącznika AKC-4I</w:t>
      </w:r>
      <w:bookmarkEnd w:id="430"/>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676340" w:rsidRPr="007B6B11" w14:paraId="20FB3B9B" w14:textId="77777777" w:rsidTr="00072B25">
        <w:trPr>
          <w:trHeight w:val="213"/>
          <w:tblHeader/>
        </w:trPr>
        <w:tc>
          <w:tcPr>
            <w:tcW w:w="1788" w:type="dxa"/>
            <w:shd w:val="clear" w:color="auto" w:fill="D9D9D9" w:themeFill="background1" w:themeFillShade="D9"/>
          </w:tcPr>
          <w:p w14:paraId="4D3C83BC" w14:textId="77777777" w:rsidR="00676340" w:rsidRPr="007B6B11" w:rsidRDefault="00676340"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25969F3C" w14:textId="77777777" w:rsidR="00676340" w:rsidRPr="007B6B11" w:rsidRDefault="00676340"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1E6795C5" w14:textId="77777777" w:rsidR="00676340" w:rsidRPr="007B6B11" w:rsidRDefault="00676340"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1945" w:type="dxa"/>
            <w:shd w:val="clear" w:color="auto" w:fill="D9D9D9" w:themeFill="background1" w:themeFillShade="D9"/>
          </w:tcPr>
          <w:p w14:paraId="06E9594C" w14:textId="77777777" w:rsidR="00676340" w:rsidRPr="007B6B11" w:rsidRDefault="00676340"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41136AF6" w14:textId="77777777" w:rsidR="00676340" w:rsidRPr="007B6B11" w:rsidRDefault="00676340"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676340" w:rsidRPr="007B6B11" w14:paraId="59F7B35D" w14:textId="77777777" w:rsidTr="00CD4D8D">
        <w:trPr>
          <w:trHeight w:val="213"/>
        </w:trPr>
        <w:tc>
          <w:tcPr>
            <w:tcW w:w="1788" w:type="dxa"/>
          </w:tcPr>
          <w:p w14:paraId="612A73C9" w14:textId="77777777" w:rsidR="00676340" w:rsidRPr="007B6B11" w:rsidRDefault="00676340" w:rsidP="004E02BE">
            <w:pPr>
              <w:pStyle w:val="Tabelazwyky"/>
            </w:pPr>
            <w:r w:rsidRPr="007B6B11">
              <w:t>identifier</w:t>
            </w:r>
          </w:p>
        </w:tc>
        <w:tc>
          <w:tcPr>
            <w:tcW w:w="3360" w:type="dxa"/>
          </w:tcPr>
          <w:p w14:paraId="34A8D4FD" w14:textId="77777777" w:rsidR="00676340" w:rsidRPr="007B6B11" w:rsidRDefault="00676340" w:rsidP="004E02BE">
            <w:pPr>
              <w:pStyle w:val="Tabelazwyky"/>
            </w:pPr>
            <w:r w:rsidRPr="007B6B11">
              <w:t>Identyfikator podatkowy NIP/ numer PESEL Podatnika.</w:t>
            </w:r>
          </w:p>
        </w:tc>
        <w:tc>
          <w:tcPr>
            <w:tcW w:w="840" w:type="dxa"/>
          </w:tcPr>
          <w:p w14:paraId="4BFFC820" w14:textId="77777777" w:rsidR="00676340" w:rsidRPr="007B6B11" w:rsidRDefault="00676340" w:rsidP="004E02BE">
            <w:pPr>
              <w:pStyle w:val="Tabelazwyky"/>
            </w:pPr>
            <w:r w:rsidRPr="007B6B11">
              <w:t>1</w:t>
            </w:r>
          </w:p>
        </w:tc>
        <w:tc>
          <w:tcPr>
            <w:tcW w:w="1945" w:type="dxa"/>
          </w:tcPr>
          <w:p w14:paraId="2EAD41C7" w14:textId="77777777" w:rsidR="00676340" w:rsidRPr="007B6B11" w:rsidRDefault="00676340" w:rsidP="004E02BE">
            <w:pPr>
              <w:pStyle w:val="Tabelazwyky"/>
            </w:pPr>
            <w:r w:rsidRPr="007B6B11">
              <w:t>ZIdentification</w:t>
            </w:r>
          </w:p>
        </w:tc>
        <w:tc>
          <w:tcPr>
            <w:tcW w:w="1276" w:type="dxa"/>
          </w:tcPr>
          <w:p w14:paraId="47C13414" w14:textId="77777777" w:rsidR="00676340" w:rsidRPr="007B6B11" w:rsidRDefault="00676340" w:rsidP="004E02BE">
            <w:pPr>
              <w:pStyle w:val="Tabelazwyky"/>
            </w:pPr>
            <w:r w:rsidRPr="007B6B11">
              <w:t>1..1</w:t>
            </w:r>
          </w:p>
        </w:tc>
      </w:tr>
      <w:tr w:rsidR="00676340" w:rsidRPr="007B6B11" w14:paraId="77C0D605" w14:textId="77777777" w:rsidTr="00CD4D8D">
        <w:trPr>
          <w:trHeight w:val="213"/>
        </w:trPr>
        <w:tc>
          <w:tcPr>
            <w:tcW w:w="1788" w:type="dxa"/>
          </w:tcPr>
          <w:p w14:paraId="0EA8D74C" w14:textId="77777777" w:rsidR="00676340" w:rsidRPr="007B6B11" w:rsidRDefault="00676340" w:rsidP="004E02BE">
            <w:pPr>
              <w:pStyle w:val="Tabelazwyky"/>
            </w:pPr>
            <w:r w:rsidRPr="007B6B11">
              <w:t>period</w:t>
            </w:r>
          </w:p>
        </w:tc>
        <w:tc>
          <w:tcPr>
            <w:tcW w:w="3360" w:type="dxa"/>
          </w:tcPr>
          <w:p w14:paraId="7E583049" w14:textId="77777777" w:rsidR="00676340" w:rsidRPr="007B6B11" w:rsidRDefault="00676340" w:rsidP="004E02BE">
            <w:pPr>
              <w:pStyle w:val="Tabelazwyky"/>
            </w:pPr>
            <w:r w:rsidRPr="007B6B11">
              <w:t>Data w formacie miesiąc/ rok za jaki została złożona deklaracja.</w:t>
            </w:r>
          </w:p>
        </w:tc>
        <w:tc>
          <w:tcPr>
            <w:tcW w:w="840" w:type="dxa"/>
          </w:tcPr>
          <w:p w14:paraId="18414AC5" w14:textId="77777777" w:rsidR="00676340" w:rsidRPr="007B6B11" w:rsidRDefault="00676340" w:rsidP="004E02BE">
            <w:pPr>
              <w:pStyle w:val="Tabelazwyky"/>
            </w:pPr>
            <w:r w:rsidRPr="007B6B11">
              <w:t>2, 3</w:t>
            </w:r>
          </w:p>
        </w:tc>
        <w:tc>
          <w:tcPr>
            <w:tcW w:w="1945" w:type="dxa"/>
          </w:tcPr>
          <w:p w14:paraId="1BDE30EC" w14:textId="77777777" w:rsidR="00676340" w:rsidRPr="007B6B11" w:rsidRDefault="00676340" w:rsidP="004E02BE">
            <w:pPr>
              <w:pStyle w:val="Tabelazwyky"/>
            </w:pPr>
            <w:r w:rsidRPr="007B6B11">
              <w:t>ZPeriod</w:t>
            </w:r>
          </w:p>
          <w:p w14:paraId="3607A0E8" w14:textId="77777777" w:rsidR="00676340" w:rsidRPr="007B6B11" w:rsidRDefault="00676340" w:rsidP="004E02BE">
            <w:pPr>
              <w:pStyle w:val="Tabelazwyky"/>
            </w:pPr>
            <w:r w:rsidRPr="007B6B11">
              <w:t>Patrz reguła R1; R2</w:t>
            </w:r>
          </w:p>
        </w:tc>
        <w:tc>
          <w:tcPr>
            <w:tcW w:w="1276" w:type="dxa"/>
          </w:tcPr>
          <w:p w14:paraId="5DB4AF95" w14:textId="77777777" w:rsidR="00676340" w:rsidRPr="007B6B11" w:rsidRDefault="00676340" w:rsidP="004E02BE">
            <w:pPr>
              <w:pStyle w:val="Tabelazwyky"/>
            </w:pPr>
            <w:r w:rsidRPr="007B6B11">
              <w:t>1..1</w:t>
            </w:r>
          </w:p>
        </w:tc>
      </w:tr>
      <w:tr w:rsidR="00676340" w:rsidRPr="007B6B11" w14:paraId="08E7B30E" w14:textId="77777777" w:rsidTr="00CD4D8D">
        <w:trPr>
          <w:trHeight w:val="213"/>
        </w:trPr>
        <w:tc>
          <w:tcPr>
            <w:tcW w:w="1788" w:type="dxa"/>
          </w:tcPr>
          <w:p w14:paraId="3BDF776D" w14:textId="77777777" w:rsidR="00676340" w:rsidRPr="007B6B11" w:rsidRDefault="00676340" w:rsidP="004E02BE">
            <w:pPr>
              <w:pStyle w:val="Tabelazwyky"/>
            </w:pPr>
            <w:r w:rsidRPr="007B6B11">
              <w:t>formNo</w:t>
            </w:r>
          </w:p>
        </w:tc>
        <w:tc>
          <w:tcPr>
            <w:tcW w:w="3360" w:type="dxa"/>
          </w:tcPr>
          <w:p w14:paraId="06F562F3" w14:textId="77777777" w:rsidR="00676340" w:rsidRPr="007B6B11" w:rsidRDefault="00676340" w:rsidP="004E02BE">
            <w:pPr>
              <w:pStyle w:val="Tabelazwyky"/>
            </w:pPr>
            <w:r w:rsidRPr="007B6B11">
              <w:t>Numer formularza. Podatnik może załączyć wiele formularzy tego samego typu.</w:t>
            </w:r>
          </w:p>
        </w:tc>
        <w:tc>
          <w:tcPr>
            <w:tcW w:w="840" w:type="dxa"/>
          </w:tcPr>
          <w:p w14:paraId="0EE1A94C" w14:textId="77777777" w:rsidR="00676340" w:rsidRPr="007B6B11" w:rsidRDefault="00676340" w:rsidP="004E02BE">
            <w:pPr>
              <w:pStyle w:val="Tabelazwyky"/>
            </w:pPr>
            <w:r w:rsidRPr="007B6B11">
              <w:t>-</w:t>
            </w:r>
          </w:p>
        </w:tc>
        <w:tc>
          <w:tcPr>
            <w:tcW w:w="1945" w:type="dxa"/>
          </w:tcPr>
          <w:p w14:paraId="022871C0" w14:textId="77777777" w:rsidR="00676340" w:rsidRPr="007B6B11" w:rsidRDefault="00676340" w:rsidP="004E02BE">
            <w:pPr>
              <w:pStyle w:val="Tabelazwyky"/>
            </w:pPr>
            <w:r w:rsidRPr="007B6B11">
              <w:t>ZFormNo</w:t>
            </w:r>
          </w:p>
          <w:p w14:paraId="64A07B82" w14:textId="651BC840" w:rsidR="00676340" w:rsidRPr="007B6B11" w:rsidRDefault="00676340" w:rsidP="004E02BE">
            <w:pPr>
              <w:pStyle w:val="Tabelazwyky"/>
            </w:pPr>
            <w:r w:rsidRPr="007B6B11">
              <w:t xml:space="preserve">Patrz reguła </w:t>
            </w:r>
            <w:r w:rsidR="00EC0D2F" w:rsidRPr="007B6B11">
              <w:t>R3</w:t>
            </w:r>
          </w:p>
        </w:tc>
        <w:tc>
          <w:tcPr>
            <w:tcW w:w="1276" w:type="dxa"/>
          </w:tcPr>
          <w:p w14:paraId="7BAF233C" w14:textId="77777777" w:rsidR="00676340" w:rsidRPr="007B6B11" w:rsidRDefault="00676340" w:rsidP="004E02BE">
            <w:pPr>
              <w:pStyle w:val="Tabelazwyky"/>
            </w:pPr>
            <w:r w:rsidRPr="007B6B11">
              <w:t>1..1</w:t>
            </w:r>
          </w:p>
        </w:tc>
      </w:tr>
      <w:tr w:rsidR="00676340" w:rsidRPr="007B6B11" w14:paraId="471BEF9B" w14:textId="77777777" w:rsidTr="00CD4D8D">
        <w:trPr>
          <w:trHeight w:val="213"/>
        </w:trPr>
        <w:tc>
          <w:tcPr>
            <w:tcW w:w="1788" w:type="dxa"/>
          </w:tcPr>
          <w:p w14:paraId="3BCCD61C" w14:textId="77777777" w:rsidR="00676340" w:rsidRPr="007B6B11" w:rsidRDefault="00676340" w:rsidP="004E02BE">
            <w:pPr>
              <w:pStyle w:val="Tabelazwyky"/>
            </w:pPr>
            <w:r w:rsidRPr="007B6B11">
              <w:t>Warehouse</w:t>
            </w:r>
          </w:p>
        </w:tc>
        <w:tc>
          <w:tcPr>
            <w:tcW w:w="3360" w:type="dxa"/>
          </w:tcPr>
          <w:p w14:paraId="3C3EC896" w14:textId="77777777" w:rsidR="00676340" w:rsidRPr="007B6B11" w:rsidRDefault="00676340" w:rsidP="004E02BE">
            <w:pPr>
              <w:pStyle w:val="Tabelazwyky"/>
            </w:pPr>
            <w:r w:rsidRPr="007B6B11">
              <w:t>Dane o składzie podatkowym i o zarejestrowanym odbiorcy(B)</w:t>
            </w:r>
          </w:p>
          <w:p w14:paraId="4FA20938" w14:textId="77777777" w:rsidR="00676340" w:rsidRPr="007B6B11" w:rsidRDefault="00676340" w:rsidP="004E02BE">
            <w:pPr>
              <w:pStyle w:val="Tabelazwyky"/>
            </w:pPr>
            <w:r w:rsidRPr="007B6B11">
              <w:t>Numer akcyzowy i adres składu podatkowego(B1)</w:t>
            </w:r>
          </w:p>
          <w:p w14:paraId="1648844F" w14:textId="77777777" w:rsidR="00676340" w:rsidRPr="007B6B11" w:rsidRDefault="00676340" w:rsidP="004E02BE">
            <w:pPr>
              <w:pStyle w:val="Tabelazwyky"/>
            </w:pPr>
            <w:r w:rsidRPr="007B6B11">
              <w:t>Numer akcyzowy zarejestrowanego odbiorcy(B2)</w:t>
            </w:r>
          </w:p>
        </w:tc>
        <w:tc>
          <w:tcPr>
            <w:tcW w:w="840" w:type="dxa"/>
          </w:tcPr>
          <w:p w14:paraId="770891CE" w14:textId="77777777" w:rsidR="00676340" w:rsidRPr="007B6B11" w:rsidRDefault="00676340" w:rsidP="004E02BE">
            <w:pPr>
              <w:pStyle w:val="Tabelazwyky"/>
            </w:pPr>
            <w:r w:rsidRPr="007B6B11">
              <w:t>B</w:t>
            </w:r>
          </w:p>
        </w:tc>
        <w:tc>
          <w:tcPr>
            <w:tcW w:w="1945" w:type="dxa"/>
          </w:tcPr>
          <w:p w14:paraId="1ECE7423" w14:textId="77777777" w:rsidR="00676340" w:rsidRPr="007B6B11" w:rsidRDefault="00676340" w:rsidP="004E02BE">
            <w:pPr>
              <w:pStyle w:val="Tabelazwyky"/>
            </w:pPr>
            <w:r w:rsidRPr="007B6B11">
              <w:t>WarehouseType</w:t>
            </w:r>
          </w:p>
        </w:tc>
        <w:tc>
          <w:tcPr>
            <w:tcW w:w="1276" w:type="dxa"/>
          </w:tcPr>
          <w:p w14:paraId="714A368F" w14:textId="77777777" w:rsidR="00676340" w:rsidRPr="007B6B11" w:rsidRDefault="00676340" w:rsidP="004E02BE">
            <w:pPr>
              <w:pStyle w:val="Tabelazwyky"/>
            </w:pPr>
            <w:r w:rsidRPr="007B6B11">
              <w:t>0..1</w:t>
            </w:r>
          </w:p>
        </w:tc>
      </w:tr>
      <w:tr w:rsidR="00676340" w:rsidRPr="007B6B11" w14:paraId="2E9D7305" w14:textId="77777777" w:rsidTr="00CD4D8D">
        <w:trPr>
          <w:trHeight w:val="213"/>
        </w:trPr>
        <w:tc>
          <w:tcPr>
            <w:tcW w:w="1788" w:type="dxa"/>
          </w:tcPr>
          <w:p w14:paraId="15C3D744" w14:textId="77777777" w:rsidR="00676340" w:rsidRPr="007B6B11" w:rsidRDefault="00676340" w:rsidP="004E02BE">
            <w:pPr>
              <w:pStyle w:val="Tabelazwyky"/>
            </w:pPr>
            <w:r w:rsidRPr="007B6B11">
              <w:t>CalculOfAmountOfExciseDuty</w:t>
            </w:r>
          </w:p>
        </w:tc>
        <w:tc>
          <w:tcPr>
            <w:tcW w:w="3360" w:type="dxa"/>
          </w:tcPr>
          <w:p w14:paraId="152609E6" w14:textId="77777777" w:rsidR="00676340" w:rsidRPr="007B6B11" w:rsidRDefault="00676340" w:rsidP="004E02BE">
            <w:pPr>
              <w:pStyle w:val="Tabelazwyky"/>
            </w:pPr>
            <w:r w:rsidRPr="007B6B11">
              <w:t>Obliczenie wysokości podatku akcyzowego</w:t>
            </w:r>
          </w:p>
        </w:tc>
        <w:tc>
          <w:tcPr>
            <w:tcW w:w="840" w:type="dxa"/>
          </w:tcPr>
          <w:p w14:paraId="6F5666E3" w14:textId="77777777" w:rsidR="00676340" w:rsidRPr="007B6B11" w:rsidRDefault="00676340" w:rsidP="004E02BE">
            <w:pPr>
              <w:pStyle w:val="Tabelazwyky"/>
            </w:pPr>
            <w:r w:rsidRPr="007B6B11">
              <w:t>C</w:t>
            </w:r>
          </w:p>
        </w:tc>
        <w:tc>
          <w:tcPr>
            <w:tcW w:w="1945" w:type="dxa"/>
          </w:tcPr>
          <w:p w14:paraId="60B6045B" w14:textId="77777777" w:rsidR="00676340" w:rsidRPr="007B6B11" w:rsidRDefault="00676340" w:rsidP="004E02BE">
            <w:pPr>
              <w:pStyle w:val="Tabelazwyky"/>
            </w:pPr>
            <w:r w:rsidRPr="007B6B11">
              <w:t>ZCalculOfAmountOfExciseDutyType</w:t>
            </w:r>
          </w:p>
        </w:tc>
        <w:tc>
          <w:tcPr>
            <w:tcW w:w="1276" w:type="dxa"/>
          </w:tcPr>
          <w:p w14:paraId="41D1F47F" w14:textId="77777777" w:rsidR="00676340" w:rsidRPr="007B6B11" w:rsidRDefault="00676340" w:rsidP="004E02BE">
            <w:pPr>
              <w:pStyle w:val="Tabelazwyky"/>
            </w:pPr>
            <w:r w:rsidRPr="007B6B11">
              <w:t>1..1</w:t>
            </w:r>
          </w:p>
        </w:tc>
      </w:tr>
      <w:tr w:rsidR="00676340" w:rsidRPr="007B6B11" w14:paraId="65705694" w14:textId="77777777" w:rsidTr="00CD4D8D">
        <w:trPr>
          <w:trHeight w:val="213"/>
        </w:trPr>
        <w:tc>
          <w:tcPr>
            <w:tcW w:w="1788" w:type="dxa"/>
          </w:tcPr>
          <w:p w14:paraId="69525A36" w14:textId="77777777" w:rsidR="00676340" w:rsidRPr="007B6B11" w:rsidRDefault="00676340" w:rsidP="004E02BE">
            <w:pPr>
              <w:pStyle w:val="Tabelazwyky"/>
            </w:pPr>
            <w:r w:rsidRPr="007B6B11">
              <w:t>CleareanceExciseDuty</w:t>
            </w:r>
          </w:p>
        </w:tc>
        <w:tc>
          <w:tcPr>
            <w:tcW w:w="3360" w:type="dxa"/>
          </w:tcPr>
          <w:p w14:paraId="175BA9D4" w14:textId="77777777" w:rsidR="00676340" w:rsidRPr="007B6B11" w:rsidRDefault="00676340" w:rsidP="004E02BE">
            <w:pPr>
              <w:pStyle w:val="Tabelazwyky"/>
            </w:pPr>
            <w:r w:rsidRPr="007B6B11">
              <w:t>Rozliczenie podatku akcyzowego</w:t>
            </w:r>
          </w:p>
        </w:tc>
        <w:tc>
          <w:tcPr>
            <w:tcW w:w="840" w:type="dxa"/>
          </w:tcPr>
          <w:p w14:paraId="328EE62F" w14:textId="77777777" w:rsidR="00676340" w:rsidRPr="007B6B11" w:rsidRDefault="00676340" w:rsidP="004E02BE">
            <w:pPr>
              <w:pStyle w:val="Tabelazwyky"/>
            </w:pPr>
            <w:r w:rsidRPr="007B6B11">
              <w:t>D</w:t>
            </w:r>
          </w:p>
        </w:tc>
        <w:tc>
          <w:tcPr>
            <w:tcW w:w="1945" w:type="dxa"/>
          </w:tcPr>
          <w:p w14:paraId="2F216D72" w14:textId="77777777" w:rsidR="00676340" w:rsidRPr="007B6B11" w:rsidRDefault="00676340" w:rsidP="004E02BE">
            <w:pPr>
              <w:pStyle w:val="Tabelazwyky"/>
            </w:pPr>
            <w:r w:rsidRPr="007B6B11">
              <w:t>CleareanceExciseDutyType</w:t>
            </w:r>
          </w:p>
        </w:tc>
        <w:tc>
          <w:tcPr>
            <w:tcW w:w="1276" w:type="dxa"/>
          </w:tcPr>
          <w:p w14:paraId="3070761F" w14:textId="77777777" w:rsidR="00676340" w:rsidRPr="007B6B11" w:rsidRDefault="00676340" w:rsidP="004E02BE">
            <w:pPr>
              <w:pStyle w:val="Tabelazwyky"/>
            </w:pPr>
            <w:r w:rsidRPr="007B6B11">
              <w:t>1..1</w:t>
            </w:r>
          </w:p>
        </w:tc>
      </w:tr>
      <w:tr w:rsidR="00676340" w:rsidRPr="007B6B11" w14:paraId="102F3C1D" w14:textId="77777777" w:rsidTr="00CD4D8D">
        <w:trPr>
          <w:trHeight w:val="213"/>
        </w:trPr>
        <w:tc>
          <w:tcPr>
            <w:tcW w:w="1788" w:type="dxa"/>
          </w:tcPr>
          <w:p w14:paraId="21B66B5F" w14:textId="77777777" w:rsidR="00676340" w:rsidRPr="007B6B11" w:rsidRDefault="00676340" w:rsidP="004E02BE">
            <w:pPr>
              <w:pStyle w:val="Tabelazwyky"/>
            </w:pPr>
            <w:r w:rsidRPr="007B6B11">
              <w:t>Items</w:t>
            </w:r>
          </w:p>
        </w:tc>
        <w:tc>
          <w:tcPr>
            <w:tcW w:w="3360" w:type="dxa"/>
          </w:tcPr>
          <w:p w14:paraId="6E41DBCC" w14:textId="77777777" w:rsidR="00676340" w:rsidRPr="007B6B11" w:rsidRDefault="00676340" w:rsidP="004E02BE">
            <w:pPr>
              <w:pStyle w:val="Tabelazwyky"/>
            </w:pPr>
            <w:r w:rsidRPr="007B6B11">
              <w:t>Obliczenie wysokości podatku akcyzowego od poszczególnych wyrobów</w:t>
            </w:r>
          </w:p>
        </w:tc>
        <w:tc>
          <w:tcPr>
            <w:tcW w:w="840" w:type="dxa"/>
          </w:tcPr>
          <w:p w14:paraId="6F9A1B77" w14:textId="77777777" w:rsidR="00676340" w:rsidRPr="007B6B11" w:rsidRDefault="00676340" w:rsidP="004E02BE">
            <w:pPr>
              <w:pStyle w:val="Tabelazwyky"/>
            </w:pPr>
            <w:r w:rsidRPr="007B6B11">
              <w:t>F</w:t>
            </w:r>
          </w:p>
        </w:tc>
        <w:tc>
          <w:tcPr>
            <w:tcW w:w="1945" w:type="dxa"/>
          </w:tcPr>
          <w:p w14:paraId="061C95E7" w14:textId="77777777" w:rsidR="00676340" w:rsidRPr="007B6B11" w:rsidRDefault="00676340" w:rsidP="004E02BE">
            <w:pPr>
              <w:pStyle w:val="Tabelazwyky"/>
            </w:pPr>
            <w:r w:rsidRPr="007B6B11">
              <w:t>ItemsType</w:t>
            </w:r>
          </w:p>
        </w:tc>
        <w:tc>
          <w:tcPr>
            <w:tcW w:w="1276" w:type="dxa"/>
          </w:tcPr>
          <w:p w14:paraId="11AF612A" w14:textId="77777777" w:rsidR="00676340" w:rsidRPr="007B6B11" w:rsidRDefault="00676340" w:rsidP="004E02BE">
            <w:pPr>
              <w:pStyle w:val="Tabelazwyky"/>
            </w:pPr>
            <w:r w:rsidRPr="007B6B11">
              <w:t>1..1</w:t>
            </w:r>
          </w:p>
        </w:tc>
      </w:tr>
      <w:tr w:rsidR="00676340" w:rsidRPr="007B6B11" w14:paraId="3FD2070D" w14:textId="77777777" w:rsidTr="00CD4D8D">
        <w:trPr>
          <w:trHeight w:val="213"/>
        </w:trPr>
        <w:tc>
          <w:tcPr>
            <w:tcW w:w="1788" w:type="dxa"/>
          </w:tcPr>
          <w:p w14:paraId="7F21CC52" w14:textId="77777777" w:rsidR="00676340" w:rsidRPr="007B6B11" w:rsidRDefault="00676340" w:rsidP="004E02BE">
            <w:pPr>
              <w:pStyle w:val="Tabelazwyky"/>
            </w:pPr>
            <w:r w:rsidRPr="007B6B11">
              <w:t>DailyPaymentInformation</w:t>
            </w:r>
          </w:p>
        </w:tc>
        <w:tc>
          <w:tcPr>
            <w:tcW w:w="3360" w:type="dxa"/>
          </w:tcPr>
          <w:p w14:paraId="4EA850F0" w14:textId="77777777" w:rsidR="00676340" w:rsidRPr="007B6B11" w:rsidRDefault="00676340" w:rsidP="004E02BE">
            <w:pPr>
              <w:pStyle w:val="Tabelazwyky"/>
            </w:pPr>
            <w:r w:rsidRPr="007B6B11">
              <w:t>Informacja o wpłatach dziennych</w:t>
            </w:r>
          </w:p>
        </w:tc>
        <w:tc>
          <w:tcPr>
            <w:tcW w:w="840" w:type="dxa"/>
          </w:tcPr>
          <w:p w14:paraId="2A35D770" w14:textId="77777777" w:rsidR="00676340" w:rsidRPr="007B6B11" w:rsidRDefault="00676340" w:rsidP="004E02BE">
            <w:pPr>
              <w:pStyle w:val="Tabelazwyky"/>
            </w:pPr>
            <w:r w:rsidRPr="007B6B11">
              <w:t>E</w:t>
            </w:r>
          </w:p>
        </w:tc>
        <w:tc>
          <w:tcPr>
            <w:tcW w:w="1945" w:type="dxa"/>
          </w:tcPr>
          <w:p w14:paraId="6E96ABC4" w14:textId="77777777" w:rsidR="00676340" w:rsidRPr="007B6B11" w:rsidRDefault="00676340" w:rsidP="004E02BE">
            <w:pPr>
              <w:pStyle w:val="Tabelazwyky"/>
            </w:pPr>
            <w:r w:rsidRPr="007B6B11">
              <w:t xml:space="preserve">DailyPaymentInformationType </w:t>
            </w:r>
          </w:p>
          <w:p w14:paraId="2548745E" w14:textId="77777777" w:rsidR="00676340" w:rsidRPr="007B6B11" w:rsidRDefault="00676340" w:rsidP="004E02BE">
            <w:pPr>
              <w:pStyle w:val="Tabelazwyky"/>
            </w:pPr>
            <w:r w:rsidRPr="007B6B11">
              <w:t>Patrz reguła R5</w:t>
            </w:r>
          </w:p>
        </w:tc>
        <w:tc>
          <w:tcPr>
            <w:tcW w:w="1276" w:type="dxa"/>
          </w:tcPr>
          <w:p w14:paraId="67A4FEDB" w14:textId="77777777" w:rsidR="00676340" w:rsidRPr="007B6B11" w:rsidRDefault="00676340" w:rsidP="004E02BE">
            <w:pPr>
              <w:pStyle w:val="Tabelazwyky"/>
            </w:pPr>
            <w:r w:rsidRPr="007B6B11">
              <w:t>0..1</w:t>
            </w:r>
          </w:p>
        </w:tc>
      </w:tr>
    </w:tbl>
    <w:p w14:paraId="23E952BA" w14:textId="77777777" w:rsidR="006E7D91" w:rsidRPr="007B6B11" w:rsidRDefault="006E7D91" w:rsidP="004E02BE">
      <w:pPr>
        <w:rPr>
          <w:bCs/>
          <w:sz w:val="22"/>
          <w:szCs w:val="20"/>
        </w:rPr>
      </w:pPr>
      <w:bookmarkStart w:id="431" w:name="_Toc97503917"/>
      <w:r w:rsidRPr="007B6B11">
        <w:br w:type="page"/>
      </w:r>
    </w:p>
    <w:p w14:paraId="53826B40" w14:textId="776D9DA5" w:rsidR="006E7D91" w:rsidRPr="007B6B11" w:rsidRDefault="006E7D91" w:rsidP="004E02BE">
      <w:pPr>
        <w:pStyle w:val="Z2PodpisRysunkuTabeli"/>
      </w:pPr>
      <w:bookmarkStart w:id="432" w:name="_Toc183172169"/>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63</w:t>
      </w:r>
      <w:r w:rsidR="00E354C5">
        <w:fldChar w:fldCharType="end"/>
      </w:r>
      <w:r w:rsidRPr="007B6B11">
        <w:t>. Struktura &lt;HeaderType&gt;, nagłówka załącznika AKC-4I.</w:t>
      </w:r>
      <w:bookmarkEnd w:id="431"/>
      <w:bookmarkEnd w:id="432"/>
    </w:p>
    <w:p w14:paraId="27018D43" w14:textId="3F2CD271" w:rsidR="00676340" w:rsidRPr="007B6B11" w:rsidRDefault="00512679" w:rsidP="004E02BE">
      <w:r w:rsidRPr="007B6B11">
        <w:rPr>
          <w:noProof/>
        </w:rPr>
        <w:drawing>
          <wp:inline distT="0" distB="0" distL="0" distR="0" wp14:anchorId="258D5431" wp14:editId="19F972C3">
            <wp:extent cx="5455920" cy="4998720"/>
            <wp:effectExtent l="19050" t="19050" r="11430" b="11430"/>
            <wp:docPr id="80" name="Obraz 80" descr="Rysunek przedstawia strukturę  &lt;HeaderType&gt;, nagłówk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Obraz 80" descr="Rysunek przedstawia strukturę  &lt;HeaderType&gt;, nagłówka załącznika AKC-4I."/>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55920" cy="4998720"/>
                    </a:xfrm>
                    <a:prstGeom prst="rect">
                      <a:avLst/>
                    </a:prstGeom>
                    <a:noFill/>
                    <a:ln>
                      <a:solidFill>
                        <a:schemeClr val="tx1"/>
                      </a:solidFill>
                    </a:ln>
                  </pic:spPr>
                </pic:pic>
              </a:graphicData>
            </a:graphic>
          </wp:inline>
        </w:drawing>
      </w:r>
    </w:p>
    <w:p w14:paraId="37A081CD" w14:textId="5C194D42" w:rsidR="00512679" w:rsidRPr="007B6B11" w:rsidRDefault="00512679" w:rsidP="004E02BE">
      <w:pPr>
        <w:pStyle w:val="Z2PodpisRysunkuTabeli"/>
      </w:pPr>
      <w:bookmarkStart w:id="433" w:name="_Toc183172053"/>
      <w:r w:rsidRPr="007B6B11">
        <w:t xml:space="preserve">Tabela </w:t>
      </w:r>
      <w:r w:rsidR="00E354C5">
        <w:fldChar w:fldCharType="begin"/>
      </w:r>
      <w:r w:rsidR="00E354C5">
        <w:instrText xml:space="preserve"> SEQ Tabela \* ARABIC </w:instrText>
      </w:r>
      <w:r w:rsidR="00E354C5">
        <w:fldChar w:fldCharType="separate"/>
      </w:r>
      <w:r w:rsidR="006D48AD">
        <w:rPr>
          <w:noProof/>
        </w:rPr>
        <w:t>85</w:t>
      </w:r>
      <w:r w:rsidR="00E354C5">
        <w:fldChar w:fldCharType="end"/>
      </w:r>
      <w:r w:rsidRPr="007B6B11">
        <w:t>. Struktura &lt; WarehouseType &gt;, Dane o składzie podatkowym i o zarejestrowanym odbiorcy załącznika AKC-4I</w:t>
      </w:r>
      <w:bookmarkEnd w:id="433"/>
    </w:p>
    <w:tbl>
      <w:tblPr>
        <w:tblStyle w:val="Tabela-Siatka"/>
        <w:tblW w:w="9225" w:type="dxa"/>
        <w:tblLook w:val="01E0" w:firstRow="1" w:lastRow="1" w:firstColumn="1" w:lastColumn="1" w:noHBand="0" w:noVBand="0"/>
      </w:tblPr>
      <w:tblGrid>
        <w:gridCol w:w="1788"/>
        <w:gridCol w:w="3360"/>
        <w:gridCol w:w="840"/>
        <w:gridCol w:w="2040"/>
        <w:gridCol w:w="1197"/>
      </w:tblGrid>
      <w:tr w:rsidR="00512679" w:rsidRPr="007B6B11" w14:paraId="1501BABC" w14:textId="77777777" w:rsidTr="00072B25">
        <w:trPr>
          <w:trHeight w:val="213"/>
          <w:tblHeader/>
        </w:trPr>
        <w:tc>
          <w:tcPr>
            <w:tcW w:w="1788" w:type="dxa"/>
            <w:shd w:val="clear" w:color="auto" w:fill="D9D9D9" w:themeFill="background1" w:themeFillShade="D9"/>
          </w:tcPr>
          <w:p w14:paraId="5B1BD3E6" w14:textId="77777777" w:rsidR="00512679" w:rsidRPr="007B6B11" w:rsidRDefault="0051267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559CF77E" w14:textId="77777777" w:rsidR="00512679" w:rsidRPr="007B6B11" w:rsidRDefault="0051267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01CF8DEB" w14:textId="77777777" w:rsidR="00512679" w:rsidRPr="007B6B11" w:rsidRDefault="0051267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40" w:type="dxa"/>
            <w:shd w:val="clear" w:color="auto" w:fill="D9D9D9" w:themeFill="background1" w:themeFillShade="D9"/>
          </w:tcPr>
          <w:p w14:paraId="12842E7D" w14:textId="77777777" w:rsidR="00512679" w:rsidRPr="007B6B11" w:rsidRDefault="0051267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73F83B24" w14:textId="77777777" w:rsidR="00512679" w:rsidRPr="007B6B11" w:rsidRDefault="0051267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512679" w:rsidRPr="007B6B11" w14:paraId="33AF7B5D" w14:textId="77777777" w:rsidTr="00E93E44">
        <w:trPr>
          <w:trHeight w:val="213"/>
        </w:trPr>
        <w:tc>
          <w:tcPr>
            <w:tcW w:w="1788" w:type="dxa"/>
          </w:tcPr>
          <w:p w14:paraId="7E656C13" w14:textId="77777777" w:rsidR="00512679" w:rsidRPr="007B6B11" w:rsidRDefault="00512679" w:rsidP="004E02BE">
            <w:pPr>
              <w:pStyle w:val="Tabelazwyky"/>
            </w:pPr>
            <w:r w:rsidRPr="007B6B11">
              <w:t>operatorNo</w:t>
            </w:r>
          </w:p>
        </w:tc>
        <w:tc>
          <w:tcPr>
            <w:tcW w:w="3360" w:type="dxa"/>
          </w:tcPr>
          <w:p w14:paraId="13F0146F" w14:textId="77777777" w:rsidR="00512679" w:rsidRPr="007B6B11" w:rsidRDefault="00512679" w:rsidP="004E02BE">
            <w:pPr>
              <w:pStyle w:val="Tabelazwyky"/>
            </w:pPr>
            <w:r w:rsidRPr="007B6B11">
              <w:t>Numer akcyzowy składu (wypełnia podatnik prowadzący skład podatkowy).</w:t>
            </w:r>
          </w:p>
        </w:tc>
        <w:tc>
          <w:tcPr>
            <w:tcW w:w="840" w:type="dxa"/>
          </w:tcPr>
          <w:p w14:paraId="7C4C9FCA" w14:textId="77777777" w:rsidR="00512679" w:rsidRPr="007B6B11" w:rsidRDefault="00512679" w:rsidP="004E02BE">
            <w:pPr>
              <w:pStyle w:val="Tabelazwyky"/>
            </w:pPr>
            <w:r w:rsidRPr="007B6B11">
              <w:t>6</w:t>
            </w:r>
          </w:p>
        </w:tc>
        <w:tc>
          <w:tcPr>
            <w:tcW w:w="2040" w:type="dxa"/>
          </w:tcPr>
          <w:p w14:paraId="229B14CD" w14:textId="77777777" w:rsidR="00512679" w:rsidRPr="007B6B11" w:rsidRDefault="00512679" w:rsidP="004E02BE">
            <w:pPr>
              <w:pStyle w:val="Tabelazwyky"/>
            </w:pPr>
            <w:r w:rsidRPr="007B6B11">
              <w:t>string(13)</w:t>
            </w:r>
          </w:p>
          <w:p w14:paraId="3279BF3C" w14:textId="77777777" w:rsidR="00512679" w:rsidRPr="007B6B11" w:rsidRDefault="00512679" w:rsidP="004E02BE">
            <w:pPr>
              <w:pStyle w:val="Tabelazwyky"/>
            </w:pPr>
            <w:r w:rsidRPr="007B6B11">
              <w:t>Patrz reguła R6</w:t>
            </w:r>
          </w:p>
        </w:tc>
        <w:tc>
          <w:tcPr>
            <w:tcW w:w="1197" w:type="dxa"/>
          </w:tcPr>
          <w:p w14:paraId="03AA3492" w14:textId="77777777" w:rsidR="00512679" w:rsidRPr="007B6B11" w:rsidRDefault="00512679" w:rsidP="004E02BE">
            <w:pPr>
              <w:pStyle w:val="Tabelazwyky"/>
            </w:pPr>
            <w:r w:rsidRPr="007B6B11">
              <w:t>0..1</w:t>
            </w:r>
          </w:p>
        </w:tc>
      </w:tr>
      <w:tr w:rsidR="00512679" w:rsidRPr="007B6B11" w14:paraId="2B072277" w14:textId="77777777" w:rsidTr="00E93E44">
        <w:trPr>
          <w:trHeight w:val="213"/>
        </w:trPr>
        <w:tc>
          <w:tcPr>
            <w:tcW w:w="1788" w:type="dxa"/>
          </w:tcPr>
          <w:p w14:paraId="6E1C6CB5" w14:textId="77777777" w:rsidR="00512679" w:rsidRPr="007B6B11" w:rsidRDefault="00512679" w:rsidP="004E02BE">
            <w:pPr>
              <w:pStyle w:val="Tabelazwyky"/>
            </w:pPr>
            <w:r w:rsidRPr="007B6B11">
              <w:t>userNo</w:t>
            </w:r>
          </w:p>
        </w:tc>
        <w:tc>
          <w:tcPr>
            <w:tcW w:w="3360" w:type="dxa"/>
          </w:tcPr>
          <w:p w14:paraId="5383585C" w14:textId="77777777" w:rsidR="00512679" w:rsidRPr="007B6B11" w:rsidRDefault="00512679" w:rsidP="004E02BE">
            <w:pPr>
              <w:pStyle w:val="Tabelazwyky"/>
            </w:pPr>
            <w:r w:rsidRPr="007B6B11">
              <w:t>Numer akcyzowy składu. (wypełnia podatnik korzystający z obcego składu podatkowego.</w:t>
            </w:r>
          </w:p>
        </w:tc>
        <w:tc>
          <w:tcPr>
            <w:tcW w:w="840" w:type="dxa"/>
          </w:tcPr>
          <w:p w14:paraId="70E19DF5" w14:textId="77777777" w:rsidR="00512679" w:rsidRPr="007B6B11" w:rsidRDefault="00512679" w:rsidP="004E02BE">
            <w:pPr>
              <w:pStyle w:val="Tabelazwyky"/>
            </w:pPr>
            <w:r w:rsidRPr="007B6B11">
              <w:t>7</w:t>
            </w:r>
          </w:p>
        </w:tc>
        <w:tc>
          <w:tcPr>
            <w:tcW w:w="2040" w:type="dxa"/>
          </w:tcPr>
          <w:p w14:paraId="1A75A65C" w14:textId="77777777" w:rsidR="00512679" w:rsidRPr="007B6B11" w:rsidRDefault="00512679" w:rsidP="004E02BE">
            <w:pPr>
              <w:pStyle w:val="Tabelazwyky"/>
            </w:pPr>
            <w:r w:rsidRPr="007B6B11">
              <w:t>string(13)</w:t>
            </w:r>
          </w:p>
          <w:p w14:paraId="2E7BCFB2" w14:textId="77777777" w:rsidR="00512679" w:rsidRPr="007B6B11" w:rsidRDefault="00512679" w:rsidP="004E02BE">
            <w:pPr>
              <w:pStyle w:val="Tabelazwyky"/>
            </w:pPr>
            <w:r w:rsidRPr="007B6B11">
              <w:t>Patrz reguła R7</w:t>
            </w:r>
          </w:p>
        </w:tc>
        <w:tc>
          <w:tcPr>
            <w:tcW w:w="1197" w:type="dxa"/>
          </w:tcPr>
          <w:p w14:paraId="5EDBA2F3" w14:textId="77777777" w:rsidR="00512679" w:rsidRPr="007B6B11" w:rsidRDefault="00512679" w:rsidP="004E02BE">
            <w:pPr>
              <w:pStyle w:val="Tabelazwyky"/>
            </w:pPr>
            <w:r w:rsidRPr="007B6B11">
              <w:t>0..1</w:t>
            </w:r>
          </w:p>
        </w:tc>
      </w:tr>
      <w:tr w:rsidR="00512679" w:rsidRPr="007B6B11" w14:paraId="1846E223" w14:textId="77777777" w:rsidTr="00E93E44">
        <w:trPr>
          <w:trHeight w:val="213"/>
        </w:trPr>
        <w:tc>
          <w:tcPr>
            <w:tcW w:w="1788" w:type="dxa"/>
          </w:tcPr>
          <w:p w14:paraId="4BC1EF12" w14:textId="77777777" w:rsidR="00512679" w:rsidRPr="007B6B11" w:rsidRDefault="00512679" w:rsidP="004E02BE">
            <w:pPr>
              <w:pStyle w:val="Tabelazwyky"/>
            </w:pPr>
            <w:r w:rsidRPr="007B6B11">
              <w:t>address</w:t>
            </w:r>
          </w:p>
        </w:tc>
        <w:tc>
          <w:tcPr>
            <w:tcW w:w="3360" w:type="dxa"/>
          </w:tcPr>
          <w:p w14:paraId="69FD5616" w14:textId="77777777" w:rsidR="00512679" w:rsidRPr="007B6B11" w:rsidRDefault="00512679" w:rsidP="004E02BE">
            <w:pPr>
              <w:pStyle w:val="Tabelazwyky"/>
            </w:pPr>
            <w:r w:rsidRPr="007B6B11">
              <w:t>Adres składu.</w:t>
            </w:r>
          </w:p>
        </w:tc>
        <w:tc>
          <w:tcPr>
            <w:tcW w:w="840" w:type="dxa"/>
          </w:tcPr>
          <w:p w14:paraId="36DC6DF3" w14:textId="77777777" w:rsidR="00512679" w:rsidRPr="007B6B11" w:rsidRDefault="00512679" w:rsidP="004E02BE">
            <w:pPr>
              <w:pStyle w:val="Tabelazwyky"/>
            </w:pPr>
            <w:r w:rsidRPr="007B6B11">
              <w:t>8</w:t>
            </w:r>
          </w:p>
        </w:tc>
        <w:tc>
          <w:tcPr>
            <w:tcW w:w="2040" w:type="dxa"/>
          </w:tcPr>
          <w:p w14:paraId="4172C298" w14:textId="77777777" w:rsidR="00512679" w:rsidRPr="007B6B11" w:rsidRDefault="00512679" w:rsidP="004E02BE">
            <w:pPr>
              <w:pStyle w:val="Tabelazwyky"/>
            </w:pPr>
            <w:r w:rsidRPr="007B6B11">
              <w:t>string(512)</w:t>
            </w:r>
          </w:p>
        </w:tc>
        <w:tc>
          <w:tcPr>
            <w:tcW w:w="1197" w:type="dxa"/>
          </w:tcPr>
          <w:p w14:paraId="6AA00759" w14:textId="77777777" w:rsidR="00512679" w:rsidRPr="007B6B11" w:rsidRDefault="00512679" w:rsidP="004E02BE">
            <w:pPr>
              <w:pStyle w:val="Tabelazwyky"/>
            </w:pPr>
            <w:r w:rsidRPr="007B6B11">
              <w:t>0..1</w:t>
            </w:r>
          </w:p>
        </w:tc>
      </w:tr>
      <w:tr w:rsidR="00512679" w:rsidRPr="007B6B11" w14:paraId="4BFB1345" w14:textId="77777777" w:rsidTr="00E93E44">
        <w:trPr>
          <w:trHeight w:val="213"/>
        </w:trPr>
        <w:tc>
          <w:tcPr>
            <w:tcW w:w="1788" w:type="dxa"/>
          </w:tcPr>
          <w:p w14:paraId="725E1567" w14:textId="77777777" w:rsidR="00512679" w:rsidRPr="007B6B11" w:rsidRDefault="00512679" w:rsidP="004E02BE">
            <w:pPr>
              <w:pStyle w:val="Tabelazwyky"/>
            </w:pPr>
            <w:r w:rsidRPr="007B6B11">
              <w:t>consumerNo</w:t>
            </w:r>
          </w:p>
        </w:tc>
        <w:tc>
          <w:tcPr>
            <w:tcW w:w="3360" w:type="dxa"/>
          </w:tcPr>
          <w:p w14:paraId="1E681591" w14:textId="77777777" w:rsidR="00512679" w:rsidRPr="007B6B11" w:rsidRDefault="00512679" w:rsidP="004E02BE">
            <w:pPr>
              <w:pStyle w:val="Tabelazwyky"/>
            </w:pPr>
            <w:r w:rsidRPr="007B6B11">
              <w:t>Numer akcyzowy zarejestrowanego odbiorcy (wypełnić w przypadku, gdy niniejszy formularz stanowi załącznik do formularza głównego AKC-4zo)</w:t>
            </w:r>
          </w:p>
        </w:tc>
        <w:tc>
          <w:tcPr>
            <w:tcW w:w="840" w:type="dxa"/>
          </w:tcPr>
          <w:p w14:paraId="1A102CFA" w14:textId="77777777" w:rsidR="00512679" w:rsidRPr="007B6B11" w:rsidRDefault="00512679" w:rsidP="004E02BE">
            <w:pPr>
              <w:pStyle w:val="Tabelazwyky"/>
            </w:pPr>
            <w:r w:rsidRPr="007B6B11">
              <w:t>9</w:t>
            </w:r>
          </w:p>
        </w:tc>
        <w:tc>
          <w:tcPr>
            <w:tcW w:w="2040" w:type="dxa"/>
          </w:tcPr>
          <w:p w14:paraId="799A295D" w14:textId="77777777" w:rsidR="00512679" w:rsidRPr="007B6B11" w:rsidRDefault="00512679" w:rsidP="004E02BE">
            <w:pPr>
              <w:pStyle w:val="Tabelazwyky"/>
            </w:pPr>
            <w:r w:rsidRPr="007B6B11">
              <w:t>string(13)</w:t>
            </w:r>
          </w:p>
          <w:p w14:paraId="2A31DDFB" w14:textId="77777777" w:rsidR="00512679" w:rsidRPr="007B6B11" w:rsidRDefault="00512679" w:rsidP="004E02BE">
            <w:pPr>
              <w:pStyle w:val="Tabelazwyky"/>
            </w:pPr>
            <w:r w:rsidRPr="007B6B11">
              <w:t>Patrz reguła R8</w:t>
            </w:r>
          </w:p>
        </w:tc>
        <w:tc>
          <w:tcPr>
            <w:tcW w:w="1197" w:type="dxa"/>
          </w:tcPr>
          <w:p w14:paraId="561DB023" w14:textId="77777777" w:rsidR="00512679" w:rsidRPr="007B6B11" w:rsidRDefault="00512679" w:rsidP="004E02BE">
            <w:pPr>
              <w:pStyle w:val="Tabelazwyky"/>
            </w:pPr>
            <w:r w:rsidRPr="007B6B11">
              <w:t>0..1</w:t>
            </w:r>
          </w:p>
        </w:tc>
      </w:tr>
      <w:tr w:rsidR="00512679" w:rsidRPr="007B6B11" w14:paraId="68AD53F0" w14:textId="77777777" w:rsidTr="00E93E44">
        <w:trPr>
          <w:trHeight w:val="213"/>
        </w:trPr>
        <w:tc>
          <w:tcPr>
            <w:tcW w:w="1788" w:type="dxa"/>
          </w:tcPr>
          <w:p w14:paraId="7A1F0EC3" w14:textId="77777777" w:rsidR="00512679" w:rsidRPr="007B6B11" w:rsidRDefault="00512679" w:rsidP="004E02BE">
            <w:pPr>
              <w:pStyle w:val="Tabelazwyky"/>
            </w:pPr>
            <w:r w:rsidRPr="007B6B11">
              <w:lastRenderedPageBreak/>
              <w:t>oneTime</w:t>
            </w:r>
          </w:p>
        </w:tc>
        <w:tc>
          <w:tcPr>
            <w:tcW w:w="3360" w:type="dxa"/>
          </w:tcPr>
          <w:p w14:paraId="148640BC" w14:textId="77777777" w:rsidR="00512679" w:rsidRPr="007B6B11" w:rsidRDefault="00512679" w:rsidP="004E02BE">
            <w:pPr>
              <w:pStyle w:val="Tabelazwyky"/>
            </w:pPr>
            <w:r w:rsidRPr="007B6B11">
              <w:t>Jednorazowe</w:t>
            </w:r>
          </w:p>
        </w:tc>
        <w:tc>
          <w:tcPr>
            <w:tcW w:w="840" w:type="dxa"/>
          </w:tcPr>
          <w:p w14:paraId="7D6E235E" w14:textId="77777777" w:rsidR="00512679" w:rsidRPr="007B6B11" w:rsidRDefault="00512679" w:rsidP="004E02BE">
            <w:pPr>
              <w:pStyle w:val="Tabelazwyky"/>
            </w:pPr>
            <w:r w:rsidRPr="007B6B11">
              <w:t>-</w:t>
            </w:r>
          </w:p>
        </w:tc>
        <w:tc>
          <w:tcPr>
            <w:tcW w:w="2040" w:type="dxa"/>
          </w:tcPr>
          <w:p w14:paraId="054FBA66" w14:textId="77777777" w:rsidR="00512679" w:rsidRPr="007B6B11" w:rsidRDefault="00512679" w:rsidP="004E02BE">
            <w:pPr>
              <w:pStyle w:val="Tabelazwyky"/>
            </w:pPr>
            <w:r w:rsidRPr="007B6B11">
              <w:t>boolean</w:t>
            </w:r>
          </w:p>
        </w:tc>
        <w:tc>
          <w:tcPr>
            <w:tcW w:w="1197" w:type="dxa"/>
          </w:tcPr>
          <w:p w14:paraId="5EAE883C" w14:textId="77777777" w:rsidR="00512679" w:rsidRPr="007B6B11" w:rsidRDefault="00512679" w:rsidP="004E02BE">
            <w:pPr>
              <w:pStyle w:val="Tabelazwyky"/>
            </w:pPr>
            <w:r w:rsidRPr="007B6B11">
              <w:t>0..1</w:t>
            </w:r>
          </w:p>
        </w:tc>
      </w:tr>
    </w:tbl>
    <w:p w14:paraId="1E5A5685" w14:textId="4361B3AC" w:rsidR="006E7D91" w:rsidRPr="007B6B11" w:rsidRDefault="006E7D91" w:rsidP="004E02BE">
      <w:pPr>
        <w:pStyle w:val="Z2PodpisRysunkuTabeli"/>
      </w:pPr>
      <w:bookmarkStart w:id="434" w:name="_Toc97503918"/>
      <w:bookmarkStart w:id="435" w:name="_Toc183172170"/>
      <w:r w:rsidRPr="007B6B11">
        <w:t xml:space="preserve">Rysunek </w:t>
      </w:r>
      <w:r w:rsidR="00E354C5">
        <w:fldChar w:fldCharType="begin"/>
      </w:r>
      <w:r w:rsidR="00E354C5">
        <w:instrText xml:space="preserve"> SEQ Rysunek \* ARABIC </w:instrText>
      </w:r>
      <w:r w:rsidR="00E354C5">
        <w:fldChar w:fldCharType="separate"/>
      </w:r>
      <w:r w:rsidR="006D48AD">
        <w:rPr>
          <w:noProof/>
        </w:rPr>
        <w:t>64</w:t>
      </w:r>
      <w:r w:rsidR="00E354C5">
        <w:fldChar w:fldCharType="end"/>
      </w:r>
      <w:r w:rsidRPr="007B6B11">
        <w:t>. Struktura elementu &lt;</w:t>
      </w:r>
      <w:r w:rsidRPr="007B6B11">
        <w:rPr>
          <w:b/>
        </w:rPr>
        <w:t xml:space="preserve"> WarehouseType</w:t>
      </w:r>
      <w:r w:rsidRPr="007B6B11">
        <w:t xml:space="preserve"> &gt;. Dane o składzie podatkowym i o zarejestrowanym odbiorcy dla załącznika AKC-4I.</w:t>
      </w:r>
      <w:bookmarkEnd w:id="434"/>
      <w:bookmarkEnd w:id="435"/>
    </w:p>
    <w:p w14:paraId="707FFD0B" w14:textId="4701AA99" w:rsidR="0013767E" w:rsidRPr="007B6B11" w:rsidRDefault="00512679" w:rsidP="004E02BE">
      <w:pPr>
        <w:rPr>
          <w:sz w:val="18"/>
          <w:szCs w:val="18"/>
        </w:rPr>
      </w:pPr>
      <w:r w:rsidRPr="007B6B11">
        <w:rPr>
          <w:noProof/>
        </w:rPr>
        <w:drawing>
          <wp:inline distT="0" distB="0" distL="0" distR="0" wp14:anchorId="25FA8B85" wp14:editId="52D55FC1">
            <wp:extent cx="2263140" cy="868680"/>
            <wp:effectExtent l="19050" t="19050" r="3810" b="7620"/>
            <wp:docPr id="81" name="Obraz 81" descr="Rysunek przedstawia strukturę  elementu &lt; WarehouseType &gt;. Dane o składzie podatkowym i o zarejestrowanym odbiorcy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Obraz 81" descr="Rysunek przedstawia strukturę  elementu &lt; WarehouseType &gt;. Dane o składzie podatkowym i o zarejestrowanym odbiorcy dla załącznika AKC-4I."/>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22620B34" w14:textId="3DFC473F" w:rsidR="006117B4" w:rsidRPr="007B6B11" w:rsidRDefault="006117B4" w:rsidP="004E02BE">
      <w:pPr>
        <w:pStyle w:val="Z2PodpisRysunkuTabeli"/>
      </w:pPr>
      <w:bookmarkStart w:id="436" w:name="_Toc183172054"/>
      <w:r w:rsidRPr="007B6B11">
        <w:t xml:space="preserve">Tabela </w:t>
      </w:r>
      <w:r w:rsidR="00E354C5">
        <w:fldChar w:fldCharType="begin"/>
      </w:r>
      <w:r w:rsidR="00E354C5">
        <w:instrText xml:space="preserve"> SEQ Tabela \* ARABIC </w:instrText>
      </w:r>
      <w:r w:rsidR="00E354C5">
        <w:fldChar w:fldCharType="separate"/>
      </w:r>
      <w:r w:rsidR="006D48AD">
        <w:rPr>
          <w:noProof/>
        </w:rPr>
        <w:t>86</w:t>
      </w:r>
      <w:r w:rsidR="00E354C5">
        <w:fldChar w:fldCharType="end"/>
      </w:r>
      <w:r w:rsidRPr="007B6B11">
        <w:t>. Struktura elementu &lt; CalculOfAmountOfExciseDutyType&gt; - Obliczenie wysokości podatku akcyzowego dla załącznika AKC-4I.</w:t>
      </w:r>
      <w:bookmarkEnd w:id="436"/>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6117B4" w:rsidRPr="007B6B11" w14:paraId="3AA563EC" w14:textId="77777777" w:rsidTr="00072B25">
        <w:trPr>
          <w:trHeight w:val="213"/>
          <w:tblHeader/>
        </w:trPr>
        <w:tc>
          <w:tcPr>
            <w:tcW w:w="1838" w:type="dxa"/>
            <w:shd w:val="clear" w:color="auto" w:fill="D9D9D9" w:themeFill="background1" w:themeFillShade="D9"/>
          </w:tcPr>
          <w:p w14:paraId="3DD2F30B" w14:textId="77777777" w:rsidR="006117B4" w:rsidRPr="007B6B11" w:rsidRDefault="00611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60" w:type="dxa"/>
            <w:shd w:val="clear" w:color="auto" w:fill="D9D9D9" w:themeFill="background1" w:themeFillShade="D9"/>
          </w:tcPr>
          <w:p w14:paraId="60C2C51C" w14:textId="77777777" w:rsidR="006117B4" w:rsidRPr="007B6B11" w:rsidRDefault="00611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51" w:type="dxa"/>
            <w:shd w:val="clear" w:color="auto" w:fill="D9D9D9" w:themeFill="background1" w:themeFillShade="D9"/>
          </w:tcPr>
          <w:p w14:paraId="2B10B464" w14:textId="77777777" w:rsidR="006117B4" w:rsidRPr="007B6B11" w:rsidRDefault="00611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1984" w:type="dxa"/>
            <w:shd w:val="clear" w:color="auto" w:fill="D9D9D9" w:themeFill="background1" w:themeFillShade="D9"/>
          </w:tcPr>
          <w:p w14:paraId="3AE5256A" w14:textId="77777777" w:rsidR="006117B4" w:rsidRPr="007B6B11" w:rsidRDefault="00611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03D9191F" w14:textId="77777777" w:rsidR="006117B4" w:rsidRPr="007B6B11" w:rsidRDefault="00611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6117B4" w:rsidRPr="007B6B11" w14:paraId="7E1E9297" w14:textId="77777777" w:rsidTr="00CD4D8D">
        <w:trPr>
          <w:trHeight w:val="213"/>
        </w:trPr>
        <w:tc>
          <w:tcPr>
            <w:tcW w:w="1838" w:type="dxa"/>
          </w:tcPr>
          <w:p w14:paraId="75F72E45" w14:textId="77777777" w:rsidR="006117B4" w:rsidRPr="007B6B11" w:rsidRDefault="006117B4" w:rsidP="004E02BE">
            <w:pPr>
              <w:pStyle w:val="Tabelazwyky"/>
            </w:pPr>
            <w:r w:rsidRPr="007B6B11">
              <w:t>totalAmountOfTax</w:t>
            </w:r>
          </w:p>
        </w:tc>
        <w:tc>
          <w:tcPr>
            <w:tcW w:w="3260" w:type="dxa"/>
          </w:tcPr>
          <w:p w14:paraId="26B70F98" w14:textId="77777777" w:rsidR="006117B4" w:rsidRPr="007B6B11" w:rsidRDefault="006117B4" w:rsidP="004E02BE">
            <w:pPr>
              <w:pStyle w:val="Tabelazwyky"/>
            </w:pPr>
            <w:r w:rsidRPr="007B6B11">
              <w:t xml:space="preserve">Razem obliczony podatek. </w:t>
            </w:r>
          </w:p>
          <w:p w14:paraId="57DDFDE1" w14:textId="06393743" w:rsidR="006117B4" w:rsidRPr="007B6B11" w:rsidRDefault="006117B4" w:rsidP="004E02BE">
            <w:pPr>
              <w:pStyle w:val="Tabelazwyky"/>
            </w:pPr>
            <w:r w:rsidRPr="007B6B11">
              <w:t>Suma kwot z poz. 312 formularzy AKC-4/I.</w:t>
            </w:r>
          </w:p>
        </w:tc>
        <w:tc>
          <w:tcPr>
            <w:tcW w:w="851" w:type="dxa"/>
          </w:tcPr>
          <w:p w14:paraId="7A617B66" w14:textId="77777777" w:rsidR="006117B4" w:rsidRPr="007B6B11" w:rsidRDefault="006117B4" w:rsidP="004E02BE">
            <w:pPr>
              <w:pStyle w:val="Tabelazwyky"/>
            </w:pPr>
            <w:r w:rsidRPr="007B6B11">
              <w:t>10</w:t>
            </w:r>
          </w:p>
        </w:tc>
        <w:tc>
          <w:tcPr>
            <w:tcW w:w="1984" w:type="dxa"/>
          </w:tcPr>
          <w:p w14:paraId="08C7F005" w14:textId="77777777" w:rsidR="006117B4" w:rsidRPr="007B6B11" w:rsidRDefault="006117B4" w:rsidP="004E02BE">
            <w:pPr>
              <w:pStyle w:val="Tabelazwyky"/>
            </w:pPr>
            <w:r w:rsidRPr="007B6B11">
              <w:t>ZAmountP</w:t>
            </w:r>
          </w:p>
        </w:tc>
        <w:tc>
          <w:tcPr>
            <w:tcW w:w="1276" w:type="dxa"/>
          </w:tcPr>
          <w:p w14:paraId="794F9BF2" w14:textId="77777777" w:rsidR="006117B4" w:rsidRPr="007B6B11" w:rsidRDefault="006117B4" w:rsidP="004E02BE">
            <w:pPr>
              <w:pStyle w:val="Tabelazwyky"/>
            </w:pPr>
            <w:r w:rsidRPr="007B6B11">
              <w:t>1..1</w:t>
            </w:r>
          </w:p>
        </w:tc>
      </w:tr>
      <w:tr w:rsidR="006117B4" w:rsidRPr="007B6B11" w14:paraId="5749ACAA" w14:textId="77777777" w:rsidTr="00CD4D8D">
        <w:trPr>
          <w:trHeight w:val="213"/>
        </w:trPr>
        <w:tc>
          <w:tcPr>
            <w:tcW w:w="1838" w:type="dxa"/>
          </w:tcPr>
          <w:p w14:paraId="75EA9879" w14:textId="77777777" w:rsidR="006117B4" w:rsidRPr="007B6B11" w:rsidRDefault="006117B4" w:rsidP="004E02BE">
            <w:pPr>
              <w:pStyle w:val="Tabelazwyky"/>
            </w:pPr>
            <w:r w:rsidRPr="007B6B11">
              <w:t>exemption</w:t>
            </w:r>
          </w:p>
        </w:tc>
        <w:tc>
          <w:tcPr>
            <w:tcW w:w="3260" w:type="dxa"/>
          </w:tcPr>
          <w:p w14:paraId="43E85045" w14:textId="77777777" w:rsidR="006117B4" w:rsidRPr="007B6B11" w:rsidRDefault="006117B4" w:rsidP="004E02BE">
            <w:pPr>
              <w:pStyle w:val="Tabelazwyky"/>
            </w:pPr>
            <w:r w:rsidRPr="007B6B11">
              <w:t>Zwolnienia</w:t>
            </w:r>
          </w:p>
        </w:tc>
        <w:tc>
          <w:tcPr>
            <w:tcW w:w="851" w:type="dxa"/>
          </w:tcPr>
          <w:p w14:paraId="425C39B6" w14:textId="77777777" w:rsidR="006117B4" w:rsidRPr="007B6B11" w:rsidRDefault="006117B4" w:rsidP="004E02BE">
            <w:pPr>
              <w:pStyle w:val="Tabelazwyky"/>
            </w:pPr>
            <w:r w:rsidRPr="007B6B11">
              <w:t>11</w:t>
            </w:r>
          </w:p>
        </w:tc>
        <w:tc>
          <w:tcPr>
            <w:tcW w:w="1984" w:type="dxa"/>
          </w:tcPr>
          <w:p w14:paraId="671EE25E" w14:textId="77777777" w:rsidR="006117B4" w:rsidRPr="007B6B11" w:rsidRDefault="006117B4" w:rsidP="004E02BE">
            <w:pPr>
              <w:pStyle w:val="Tabelazwyky"/>
            </w:pPr>
            <w:r w:rsidRPr="007B6B11">
              <w:t>ZAmountP</w:t>
            </w:r>
          </w:p>
        </w:tc>
        <w:tc>
          <w:tcPr>
            <w:tcW w:w="1276" w:type="dxa"/>
          </w:tcPr>
          <w:p w14:paraId="26DF1587" w14:textId="77777777" w:rsidR="006117B4" w:rsidRPr="007B6B11" w:rsidRDefault="006117B4" w:rsidP="004E02BE">
            <w:pPr>
              <w:pStyle w:val="Tabelazwyky"/>
            </w:pPr>
            <w:r w:rsidRPr="007B6B11">
              <w:t>0..1</w:t>
            </w:r>
          </w:p>
        </w:tc>
      </w:tr>
      <w:tr w:rsidR="006117B4" w:rsidRPr="007B6B11" w14:paraId="77858235" w14:textId="77777777" w:rsidTr="00CD4D8D">
        <w:trPr>
          <w:trHeight w:val="213"/>
        </w:trPr>
        <w:tc>
          <w:tcPr>
            <w:tcW w:w="1838" w:type="dxa"/>
          </w:tcPr>
          <w:p w14:paraId="4071E0AE" w14:textId="77777777" w:rsidR="006117B4" w:rsidRPr="007B6B11" w:rsidRDefault="006117B4" w:rsidP="004E02BE">
            <w:pPr>
              <w:pStyle w:val="Tabelazwyky"/>
            </w:pPr>
            <w:r w:rsidRPr="007B6B11">
              <w:t>reductions</w:t>
            </w:r>
          </w:p>
        </w:tc>
        <w:tc>
          <w:tcPr>
            <w:tcW w:w="3260" w:type="dxa"/>
          </w:tcPr>
          <w:p w14:paraId="6BC554C4" w14:textId="77777777" w:rsidR="006117B4" w:rsidRPr="007B6B11" w:rsidRDefault="006117B4" w:rsidP="004E02BE">
            <w:pPr>
              <w:pStyle w:val="Tabelazwyky"/>
            </w:pPr>
            <w:r w:rsidRPr="007B6B11">
              <w:t>Obniżenia</w:t>
            </w:r>
          </w:p>
        </w:tc>
        <w:tc>
          <w:tcPr>
            <w:tcW w:w="851" w:type="dxa"/>
          </w:tcPr>
          <w:p w14:paraId="0C51D014" w14:textId="77777777" w:rsidR="006117B4" w:rsidRPr="007B6B11" w:rsidRDefault="006117B4" w:rsidP="004E02BE">
            <w:pPr>
              <w:pStyle w:val="Tabelazwyky"/>
            </w:pPr>
            <w:r w:rsidRPr="007B6B11">
              <w:t>12</w:t>
            </w:r>
          </w:p>
        </w:tc>
        <w:tc>
          <w:tcPr>
            <w:tcW w:w="1984" w:type="dxa"/>
          </w:tcPr>
          <w:p w14:paraId="39A83FE5" w14:textId="77777777" w:rsidR="006117B4" w:rsidRPr="007B6B11" w:rsidRDefault="006117B4" w:rsidP="004E02BE">
            <w:pPr>
              <w:pStyle w:val="Tabelazwyky"/>
            </w:pPr>
            <w:r w:rsidRPr="007B6B11">
              <w:t>ZAmountP</w:t>
            </w:r>
          </w:p>
        </w:tc>
        <w:tc>
          <w:tcPr>
            <w:tcW w:w="1276" w:type="dxa"/>
          </w:tcPr>
          <w:p w14:paraId="06A8099D" w14:textId="77777777" w:rsidR="006117B4" w:rsidRPr="007B6B11" w:rsidRDefault="006117B4" w:rsidP="004E02BE">
            <w:pPr>
              <w:pStyle w:val="Tabelazwyky"/>
            </w:pPr>
            <w:r w:rsidRPr="007B6B11">
              <w:t>0..1</w:t>
            </w:r>
          </w:p>
        </w:tc>
      </w:tr>
      <w:tr w:rsidR="006117B4" w:rsidRPr="007B6B11" w14:paraId="5E9CFD94" w14:textId="77777777" w:rsidTr="00CD4D8D">
        <w:trPr>
          <w:trHeight w:val="213"/>
        </w:trPr>
        <w:tc>
          <w:tcPr>
            <w:tcW w:w="1838" w:type="dxa"/>
          </w:tcPr>
          <w:p w14:paraId="57E1119B" w14:textId="77777777" w:rsidR="006117B4" w:rsidRPr="007B6B11" w:rsidRDefault="006117B4" w:rsidP="004E02BE">
            <w:pPr>
              <w:pStyle w:val="Tabelazwyky"/>
            </w:pPr>
            <w:r w:rsidRPr="007B6B11">
              <w:t>totalExemptionOfReductions</w:t>
            </w:r>
          </w:p>
        </w:tc>
        <w:tc>
          <w:tcPr>
            <w:tcW w:w="3260" w:type="dxa"/>
          </w:tcPr>
          <w:p w14:paraId="706D45F1" w14:textId="77777777" w:rsidR="006117B4" w:rsidRPr="007B6B11" w:rsidRDefault="006117B4" w:rsidP="004E02BE">
            <w:pPr>
              <w:pStyle w:val="Tabelazwyky"/>
            </w:pPr>
            <w:r w:rsidRPr="007B6B11">
              <w:t>Razem Zwolnienia i obniżenia.</w:t>
            </w:r>
          </w:p>
          <w:p w14:paraId="2B211834" w14:textId="77777777" w:rsidR="006117B4" w:rsidRPr="007B6B11" w:rsidRDefault="006117B4" w:rsidP="004E02BE">
            <w:pPr>
              <w:pStyle w:val="Tabelazwyky"/>
            </w:pPr>
            <w:r w:rsidRPr="007B6B11">
              <w:t xml:space="preserve"> Suma kwot z poz. 11 i 12 nie może przekroczyć kwoty z poz. 10.</w:t>
            </w:r>
          </w:p>
        </w:tc>
        <w:tc>
          <w:tcPr>
            <w:tcW w:w="851" w:type="dxa"/>
          </w:tcPr>
          <w:p w14:paraId="2FAA3ADD" w14:textId="77777777" w:rsidR="006117B4" w:rsidRPr="007B6B11" w:rsidRDefault="006117B4" w:rsidP="004E02BE">
            <w:pPr>
              <w:pStyle w:val="Tabelazwyky"/>
            </w:pPr>
            <w:r w:rsidRPr="007B6B11">
              <w:t>13</w:t>
            </w:r>
          </w:p>
        </w:tc>
        <w:tc>
          <w:tcPr>
            <w:tcW w:w="1984" w:type="dxa"/>
          </w:tcPr>
          <w:p w14:paraId="30A0FE10" w14:textId="77777777" w:rsidR="006117B4" w:rsidRPr="007B6B11" w:rsidRDefault="006117B4" w:rsidP="004E02BE">
            <w:pPr>
              <w:pStyle w:val="Tabelazwyky"/>
            </w:pPr>
            <w:r w:rsidRPr="007B6B11">
              <w:t>ZAmountP</w:t>
            </w:r>
          </w:p>
          <w:p w14:paraId="2B3F741F" w14:textId="77777777" w:rsidR="006117B4" w:rsidRPr="007B6B11" w:rsidRDefault="006117B4" w:rsidP="004E02BE">
            <w:pPr>
              <w:pStyle w:val="Tabelazwyky"/>
            </w:pPr>
            <w:r w:rsidRPr="007B6B11">
              <w:t>Patrz reguła R9</w:t>
            </w:r>
          </w:p>
        </w:tc>
        <w:tc>
          <w:tcPr>
            <w:tcW w:w="1276" w:type="dxa"/>
          </w:tcPr>
          <w:p w14:paraId="3C56879A" w14:textId="77777777" w:rsidR="006117B4" w:rsidRPr="007B6B11" w:rsidRDefault="006117B4" w:rsidP="004E02BE">
            <w:pPr>
              <w:pStyle w:val="Tabelazwyky"/>
            </w:pPr>
            <w:r w:rsidRPr="007B6B11">
              <w:t>0..1</w:t>
            </w:r>
          </w:p>
        </w:tc>
      </w:tr>
      <w:tr w:rsidR="006117B4" w:rsidRPr="007B6B11" w14:paraId="4CCA25C4" w14:textId="77777777" w:rsidTr="00CD4D8D">
        <w:trPr>
          <w:trHeight w:val="213"/>
        </w:trPr>
        <w:tc>
          <w:tcPr>
            <w:tcW w:w="1838" w:type="dxa"/>
          </w:tcPr>
          <w:p w14:paraId="47B9006A" w14:textId="77777777" w:rsidR="006117B4" w:rsidRPr="007B6B11" w:rsidRDefault="006117B4" w:rsidP="004E02BE">
            <w:pPr>
              <w:pStyle w:val="Tabelazwyky"/>
            </w:pPr>
            <w:r w:rsidRPr="007B6B11">
              <w:t>totalOfTax</w:t>
            </w:r>
          </w:p>
        </w:tc>
        <w:tc>
          <w:tcPr>
            <w:tcW w:w="3260" w:type="dxa"/>
          </w:tcPr>
          <w:p w14:paraId="1F51C0B2" w14:textId="77777777" w:rsidR="006117B4" w:rsidRPr="007B6B11" w:rsidRDefault="006117B4" w:rsidP="004E02BE">
            <w:pPr>
              <w:pStyle w:val="Tabelazwyky"/>
            </w:pPr>
            <w:r w:rsidRPr="007B6B11">
              <w:t xml:space="preserve">Ogółem podatek. </w:t>
            </w:r>
          </w:p>
          <w:p w14:paraId="1E5A2C81" w14:textId="74B4D2F3" w:rsidR="006117B4" w:rsidRPr="007B6B11" w:rsidRDefault="006117B4" w:rsidP="004E02BE">
            <w:pPr>
              <w:pStyle w:val="Tabelazwyky"/>
            </w:pPr>
            <w:r w:rsidRPr="007B6B11">
              <w:t>Od kwoty z poz. 10 należy odjąć kwotę z poz. 13.</w:t>
            </w:r>
          </w:p>
        </w:tc>
        <w:tc>
          <w:tcPr>
            <w:tcW w:w="851" w:type="dxa"/>
          </w:tcPr>
          <w:p w14:paraId="046A216A" w14:textId="77777777" w:rsidR="006117B4" w:rsidRPr="007B6B11" w:rsidRDefault="006117B4" w:rsidP="004E02BE">
            <w:pPr>
              <w:pStyle w:val="Tabelazwyky"/>
            </w:pPr>
            <w:r w:rsidRPr="007B6B11">
              <w:t>14</w:t>
            </w:r>
          </w:p>
        </w:tc>
        <w:tc>
          <w:tcPr>
            <w:tcW w:w="1984" w:type="dxa"/>
          </w:tcPr>
          <w:p w14:paraId="76909D19" w14:textId="77777777" w:rsidR="006117B4" w:rsidRPr="007B6B11" w:rsidRDefault="006117B4" w:rsidP="004E02BE">
            <w:pPr>
              <w:pStyle w:val="Tabelazwyky"/>
            </w:pPr>
            <w:r w:rsidRPr="007B6B11">
              <w:t>ZAmountP</w:t>
            </w:r>
          </w:p>
          <w:p w14:paraId="24E7ADC3" w14:textId="77777777" w:rsidR="006117B4" w:rsidRPr="007B6B11" w:rsidRDefault="006117B4" w:rsidP="004E02BE">
            <w:pPr>
              <w:pStyle w:val="Tabelazwyky"/>
            </w:pPr>
            <w:r w:rsidRPr="007B6B11">
              <w:t>Patrz reguła R10</w:t>
            </w:r>
          </w:p>
        </w:tc>
        <w:tc>
          <w:tcPr>
            <w:tcW w:w="1276" w:type="dxa"/>
          </w:tcPr>
          <w:p w14:paraId="6701D80C" w14:textId="77777777" w:rsidR="006117B4" w:rsidRPr="007B6B11" w:rsidRDefault="006117B4" w:rsidP="004E02BE">
            <w:pPr>
              <w:pStyle w:val="Tabelazwyky"/>
            </w:pPr>
            <w:r w:rsidRPr="007B6B11">
              <w:t>1..1</w:t>
            </w:r>
          </w:p>
        </w:tc>
      </w:tr>
    </w:tbl>
    <w:p w14:paraId="7779DD27" w14:textId="5E392DA7" w:rsidR="006E7D91" w:rsidRPr="007B6B11" w:rsidRDefault="006E7D91" w:rsidP="004E02BE">
      <w:pPr>
        <w:pStyle w:val="Z2PodpisRysunkuTabeli"/>
      </w:pPr>
      <w:bookmarkStart w:id="437" w:name="_Toc97503919"/>
      <w:bookmarkStart w:id="438" w:name="_Toc183172171"/>
      <w:r w:rsidRPr="007B6B11">
        <w:t xml:space="preserve">Rysunek </w:t>
      </w:r>
      <w:r w:rsidR="00E354C5">
        <w:fldChar w:fldCharType="begin"/>
      </w:r>
      <w:r w:rsidR="00E354C5">
        <w:instrText xml:space="preserve"> SEQ Rysunek \* ARABIC </w:instrText>
      </w:r>
      <w:r w:rsidR="00E354C5">
        <w:fldChar w:fldCharType="separate"/>
      </w:r>
      <w:r w:rsidR="006D48AD">
        <w:rPr>
          <w:noProof/>
        </w:rPr>
        <w:t>65</w:t>
      </w:r>
      <w:r w:rsidR="00E354C5">
        <w:fldChar w:fldCharType="end"/>
      </w:r>
      <w:r w:rsidRPr="007B6B11">
        <w:t>. Struktura elementu &lt;</w:t>
      </w:r>
      <w:r w:rsidRPr="007B6B11">
        <w:rPr>
          <w:b/>
        </w:rPr>
        <w:t xml:space="preserve"> CalculOfAmountOfExciseDutyType&gt; -</w:t>
      </w:r>
      <w:r w:rsidRPr="007B6B11">
        <w:t xml:space="preserve"> Obliczenie wysokości podatku akcyzowego dla załącznika AKC-4I.</w:t>
      </w:r>
      <w:bookmarkEnd w:id="437"/>
      <w:bookmarkEnd w:id="438"/>
    </w:p>
    <w:p w14:paraId="14519CD9" w14:textId="01D2831E" w:rsidR="006117B4" w:rsidRPr="007B6B11" w:rsidRDefault="00415FFC" w:rsidP="004E02BE">
      <w:pPr>
        <w:rPr>
          <w:sz w:val="18"/>
          <w:szCs w:val="18"/>
        </w:rPr>
      </w:pPr>
      <w:r w:rsidRPr="007B6B11">
        <w:rPr>
          <w:noProof/>
        </w:rPr>
        <w:drawing>
          <wp:inline distT="0" distB="0" distL="0" distR="0" wp14:anchorId="03FCC961" wp14:editId="203D93AF">
            <wp:extent cx="4166235" cy="1386205"/>
            <wp:effectExtent l="19050" t="19050" r="24765" b="23495"/>
            <wp:docPr id="94" name="Obraz 94" descr="Rysunek przedstawia strukturę  elementu &lt; CalculOfAmountOfExciseDutyType&gt; - Obliczenie wysokości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Obraz 94" descr="Rysunek przedstawia strukturę  elementu &lt; CalculOfAmountOfExciseDutyType&gt; - Obliczenie wysokości podatku akcyzowego dla załącznika AKC-4I."/>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4AB1E8CC" w14:textId="75DE3868" w:rsidR="00EC0D2F" w:rsidRPr="007B6B11" w:rsidRDefault="00EC0D2F" w:rsidP="004E02BE">
      <w:r w:rsidRPr="007B6B11">
        <w:br w:type="page"/>
      </w:r>
    </w:p>
    <w:p w14:paraId="263CACC2" w14:textId="0E8881D1" w:rsidR="00415FFC" w:rsidRPr="007B6B11" w:rsidRDefault="00415FFC" w:rsidP="004E02BE">
      <w:pPr>
        <w:pStyle w:val="Z2PodpisRysunkuTabeli"/>
      </w:pPr>
      <w:bookmarkStart w:id="439" w:name="_Toc183172055"/>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87</w:t>
      </w:r>
      <w:r w:rsidR="00E354C5">
        <w:fldChar w:fldCharType="end"/>
      </w:r>
      <w:r w:rsidRPr="007B6B11">
        <w:t>. Struktura elementu &lt; CleareanceExciseDutyType &gt; -Rozliczenie podatku akcyzowego dla załącznika AKC-4I.</w:t>
      </w:r>
      <w:bookmarkEnd w:id="43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AA17BE" w:rsidRPr="007B6B11" w14:paraId="2E69E744" w14:textId="77777777" w:rsidTr="00072B25">
        <w:trPr>
          <w:trHeight w:val="213"/>
          <w:tblHeader/>
        </w:trPr>
        <w:tc>
          <w:tcPr>
            <w:tcW w:w="1788" w:type="dxa"/>
            <w:shd w:val="clear" w:color="auto" w:fill="D9D9D9" w:themeFill="background1" w:themeFillShade="D9"/>
          </w:tcPr>
          <w:p w14:paraId="422977B0" w14:textId="77777777" w:rsidR="00AA17BE" w:rsidRPr="007B6B11" w:rsidRDefault="00AA17B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4BE17B4B" w14:textId="77777777" w:rsidR="00AA17BE" w:rsidRPr="007B6B11" w:rsidRDefault="00AA17B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2443DCB7" w14:textId="77777777" w:rsidR="00AA17BE" w:rsidRPr="007B6B11" w:rsidRDefault="00AA17B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5A77249B" w14:textId="77777777" w:rsidR="00AA17BE" w:rsidRPr="007B6B11" w:rsidRDefault="00AA17B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27C43D21" w14:textId="77777777" w:rsidR="00AA17BE" w:rsidRPr="007B6B11" w:rsidRDefault="00AA17B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AA17BE" w:rsidRPr="007B6B11" w14:paraId="01432446" w14:textId="77777777" w:rsidTr="00E93E44">
        <w:trPr>
          <w:trHeight w:val="213"/>
        </w:trPr>
        <w:tc>
          <w:tcPr>
            <w:tcW w:w="1788" w:type="dxa"/>
          </w:tcPr>
          <w:p w14:paraId="03A63F80" w14:textId="77777777" w:rsidR="00AA17BE" w:rsidRPr="007B6B11" w:rsidRDefault="00AA17BE" w:rsidP="004E02BE">
            <w:pPr>
              <w:pStyle w:val="Tabelazwyky"/>
            </w:pPr>
            <w:r w:rsidRPr="007B6B11">
              <w:t>amountOfPrePayment</w:t>
            </w:r>
          </w:p>
        </w:tc>
        <w:tc>
          <w:tcPr>
            <w:tcW w:w="3360" w:type="dxa"/>
          </w:tcPr>
          <w:p w14:paraId="1BDEC4C1" w14:textId="77777777" w:rsidR="00AA17BE" w:rsidRPr="007B6B11" w:rsidRDefault="00AA17BE" w:rsidP="004E02BE">
            <w:pPr>
              <w:pStyle w:val="Tabelazwyky"/>
            </w:pPr>
            <w:r w:rsidRPr="007B6B11">
              <w:t>Przedpłata podatku akcyzowego.</w:t>
            </w:r>
          </w:p>
          <w:p w14:paraId="4C2EDCE1" w14:textId="5CFB6ADD" w:rsidR="00AA17BE" w:rsidRPr="007B6B11" w:rsidRDefault="00AA17BE" w:rsidP="004E02BE">
            <w:pPr>
              <w:pStyle w:val="Tabelazwyky"/>
            </w:pPr>
            <w:r w:rsidRPr="007B6B11">
              <w:t>Suma kwot z poz. 22 i 23 deklaracji AKC-PA (I) złożonej za miesiąc, którego niniejsza deklaracja dotyczy.</w:t>
            </w:r>
          </w:p>
        </w:tc>
        <w:tc>
          <w:tcPr>
            <w:tcW w:w="840" w:type="dxa"/>
          </w:tcPr>
          <w:p w14:paraId="3CDC897E" w14:textId="47B12FA1" w:rsidR="00AA17BE" w:rsidRPr="007B6B11" w:rsidRDefault="00AA17BE" w:rsidP="004E02BE">
            <w:pPr>
              <w:pStyle w:val="Tabelazwyky"/>
            </w:pPr>
            <w:r w:rsidRPr="007B6B11">
              <w:t>15</w:t>
            </w:r>
          </w:p>
        </w:tc>
        <w:tc>
          <w:tcPr>
            <w:tcW w:w="2095" w:type="dxa"/>
          </w:tcPr>
          <w:p w14:paraId="739373DF" w14:textId="77777777" w:rsidR="00AA17BE" w:rsidRPr="007B6B11" w:rsidRDefault="00AA17BE" w:rsidP="004E02BE">
            <w:pPr>
              <w:pStyle w:val="Tabelazwyky"/>
            </w:pPr>
            <w:r w:rsidRPr="007B6B11">
              <w:t>ZAmountP</w:t>
            </w:r>
          </w:p>
          <w:p w14:paraId="7AD12EB0" w14:textId="77777777" w:rsidR="00AA17BE" w:rsidRPr="007B6B11" w:rsidRDefault="00AA17BE" w:rsidP="004E02BE">
            <w:pPr>
              <w:pStyle w:val="Tabelazwyky"/>
            </w:pPr>
            <w:r w:rsidRPr="007B6B11">
              <w:t>Patrz reguła R11</w:t>
            </w:r>
          </w:p>
        </w:tc>
        <w:tc>
          <w:tcPr>
            <w:tcW w:w="1197" w:type="dxa"/>
          </w:tcPr>
          <w:p w14:paraId="45F91FBB" w14:textId="77777777" w:rsidR="00AA17BE" w:rsidRPr="007B6B11" w:rsidRDefault="00AA17BE" w:rsidP="004E02BE">
            <w:pPr>
              <w:pStyle w:val="Tabelazwyky"/>
            </w:pPr>
            <w:r w:rsidRPr="007B6B11">
              <w:t>0..1</w:t>
            </w:r>
          </w:p>
        </w:tc>
      </w:tr>
      <w:tr w:rsidR="00AA17BE" w:rsidRPr="007B6B11" w14:paraId="7B2455CA" w14:textId="77777777" w:rsidTr="00E93E44">
        <w:trPr>
          <w:trHeight w:val="213"/>
        </w:trPr>
        <w:tc>
          <w:tcPr>
            <w:tcW w:w="1788" w:type="dxa"/>
          </w:tcPr>
          <w:p w14:paraId="07D35505" w14:textId="77777777" w:rsidR="00AA17BE" w:rsidRPr="007B6B11" w:rsidRDefault="00AA17BE" w:rsidP="004E02BE">
            <w:pPr>
              <w:pStyle w:val="Tabelazwyky"/>
            </w:pPr>
            <w:r w:rsidRPr="007B6B11">
              <w:t>taxChargeable</w:t>
            </w:r>
          </w:p>
        </w:tc>
        <w:tc>
          <w:tcPr>
            <w:tcW w:w="3360" w:type="dxa"/>
          </w:tcPr>
          <w:p w14:paraId="51714E26" w14:textId="77777777" w:rsidR="00AA17BE" w:rsidRPr="007B6B11" w:rsidRDefault="00AA17BE" w:rsidP="004E02BE">
            <w:pPr>
              <w:pStyle w:val="Tabelazwyky"/>
            </w:pPr>
            <w:r w:rsidRPr="007B6B11">
              <w:t xml:space="preserve">Podatek należny. </w:t>
            </w:r>
          </w:p>
          <w:p w14:paraId="02CFE907" w14:textId="2F38F3A8" w:rsidR="00AA17BE" w:rsidRPr="007B6B11" w:rsidRDefault="00AA17BE" w:rsidP="004E02BE">
            <w:pPr>
              <w:pStyle w:val="Tabelazwyky"/>
            </w:pPr>
            <w:r w:rsidRPr="007B6B11">
              <w:t>Od kwoty z poz. 14 należy odjąć kwotę z poz. 15; jeżeli różnica jest liczbą ujemną, należy wpisać 0.</w:t>
            </w:r>
          </w:p>
        </w:tc>
        <w:tc>
          <w:tcPr>
            <w:tcW w:w="840" w:type="dxa"/>
          </w:tcPr>
          <w:p w14:paraId="7D2B6BD5" w14:textId="1D13BC9B" w:rsidR="00AA17BE" w:rsidRPr="007B6B11" w:rsidRDefault="00AA17BE" w:rsidP="004E02BE">
            <w:pPr>
              <w:pStyle w:val="Tabelazwyky"/>
            </w:pPr>
            <w:r w:rsidRPr="007B6B11">
              <w:t>16</w:t>
            </w:r>
          </w:p>
        </w:tc>
        <w:tc>
          <w:tcPr>
            <w:tcW w:w="2095" w:type="dxa"/>
          </w:tcPr>
          <w:p w14:paraId="05D4D6BA" w14:textId="77777777" w:rsidR="00AA17BE" w:rsidRPr="007B6B11" w:rsidRDefault="00AA17BE" w:rsidP="004E02BE">
            <w:pPr>
              <w:pStyle w:val="Tabelazwyky"/>
            </w:pPr>
            <w:r w:rsidRPr="007B6B11">
              <w:t>ZAmountP</w:t>
            </w:r>
          </w:p>
          <w:p w14:paraId="513E49DA" w14:textId="77777777" w:rsidR="00AA17BE" w:rsidRPr="007B6B11" w:rsidRDefault="00AA17BE" w:rsidP="004E02BE">
            <w:pPr>
              <w:pStyle w:val="Tabelazwyky"/>
            </w:pPr>
            <w:r w:rsidRPr="007B6B11">
              <w:t>Patrz reguła R12</w:t>
            </w:r>
          </w:p>
        </w:tc>
        <w:tc>
          <w:tcPr>
            <w:tcW w:w="1197" w:type="dxa"/>
          </w:tcPr>
          <w:p w14:paraId="5DA41772" w14:textId="77777777" w:rsidR="00AA17BE" w:rsidRPr="007B6B11" w:rsidRDefault="00AA17BE" w:rsidP="004E02BE">
            <w:pPr>
              <w:pStyle w:val="Tabelazwyky"/>
            </w:pPr>
            <w:r w:rsidRPr="007B6B11">
              <w:t>1..1</w:t>
            </w:r>
          </w:p>
        </w:tc>
      </w:tr>
      <w:tr w:rsidR="00AA17BE" w:rsidRPr="007B6B11" w14:paraId="57C259E5" w14:textId="77777777" w:rsidTr="00E93E44">
        <w:trPr>
          <w:trHeight w:val="213"/>
        </w:trPr>
        <w:tc>
          <w:tcPr>
            <w:tcW w:w="1788" w:type="dxa"/>
          </w:tcPr>
          <w:p w14:paraId="3BFC1D5F" w14:textId="77777777" w:rsidR="00AA17BE" w:rsidRPr="007B6B11" w:rsidRDefault="00AA17BE" w:rsidP="004E02BE">
            <w:pPr>
              <w:pStyle w:val="Tabelazwyky"/>
            </w:pPr>
            <w:r w:rsidRPr="007B6B11">
              <w:t>surplusExcessPayment</w:t>
            </w:r>
          </w:p>
        </w:tc>
        <w:tc>
          <w:tcPr>
            <w:tcW w:w="3360" w:type="dxa"/>
          </w:tcPr>
          <w:p w14:paraId="51FF8A12" w14:textId="579B2B3C" w:rsidR="00AA17BE" w:rsidRPr="007B6B11" w:rsidRDefault="00AA17BE" w:rsidP="004E02BE">
            <w:pPr>
              <w:pStyle w:val="Tabelazwyky"/>
            </w:pPr>
            <w:r w:rsidRPr="007B6B11">
              <w:t>Nadwyżka (Nadwyżka przedpłaty – w przypadku produkcji poza składem podatkowym) Od kwoty z poz. 15 należy odjąć kwotę z poz. 14; jeżeli różnica jest liczbą ujemną, należy wpisać 0</w:t>
            </w:r>
          </w:p>
        </w:tc>
        <w:tc>
          <w:tcPr>
            <w:tcW w:w="840" w:type="dxa"/>
          </w:tcPr>
          <w:p w14:paraId="5360B618" w14:textId="7B1772FE" w:rsidR="00AA17BE" w:rsidRPr="007B6B11" w:rsidRDefault="00AA17BE" w:rsidP="004E02BE">
            <w:pPr>
              <w:pStyle w:val="Tabelazwyky"/>
            </w:pPr>
            <w:r w:rsidRPr="007B6B11">
              <w:t>17</w:t>
            </w:r>
          </w:p>
        </w:tc>
        <w:tc>
          <w:tcPr>
            <w:tcW w:w="2095" w:type="dxa"/>
          </w:tcPr>
          <w:p w14:paraId="4036A397" w14:textId="77777777" w:rsidR="00AA17BE" w:rsidRPr="007B6B11" w:rsidRDefault="00AA17BE" w:rsidP="004E02BE">
            <w:pPr>
              <w:pStyle w:val="Tabelazwyky"/>
            </w:pPr>
            <w:r w:rsidRPr="007B6B11">
              <w:t>ZAmountP</w:t>
            </w:r>
          </w:p>
          <w:p w14:paraId="0B2EAEC7" w14:textId="77777777" w:rsidR="00AA17BE" w:rsidRPr="007B6B11" w:rsidRDefault="00AA17BE" w:rsidP="004E02BE">
            <w:pPr>
              <w:pStyle w:val="Tabelazwyky"/>
            </w:pPr>
            <w:r w:rsidRPr="007B6B11">
              <w:t>Patrz reguła R13</w:t>
            </w:r>
          </w:p>
        </w:tc>
        <w:tc>
          <w:tcPr>
            <w:tcW w:w="1197" w:type="dxa"/>
          </w:tcPr>
          <w:p w14:paraId="18F3B062" w14:textId="77777777" w:rsidR="00AA17BE" w:rsidRPr="007B6B11" w:rsidRDefault="00AA17BE" w:rsidP="004E02BE">
            <w:pPr>
              <w:pStyle w:val="Tabelazwyky"/>
            </w:pPr>
            <w:r w:rsidRPr="007B6B11">
              <w:t>1..1</w:t>
            </w:r>
          </w:p>
        </w:tc>
      </w:tr>
    </w:tbl>
    <w:p w14:paraId="772B8824" w14:textId="06089117" w:rsidR="006E7D91" w:rsidRPr="007B6B11" w:rsidRDefault="006E7D91" w:rsidP="004E02BE">
      <w:pPr>
        <w:pStyle w:val="Z2PodpisRysunkuTabeli"/>
      </w:pPr>
      <w:bookmarkStart w:id="440" w:name="_Toc97503920"/>
      <w:bookmarkStart w:id="441" w:name="_Toc183172172"/>
      <w:r w:rsidRPr="007B6B11">
        <w:t xml:space="preserve">Rysunek </w:t>
      </w:r>
      <w:r w:rsidR="00E354C5">
        <w:fldChar w:fldCharType="begin"/>
      </w:r>
      <w:r w:rsidR="00E354C5">
        <w:instrText xml:space="preserve"> SEQ Rysunek \* ARABIC </w:instrText>
      </w:r>
      <w:r w:rsidR="00E354C5">
        <w:fldChar w:fldCharType="separate"/>
      </w:r>
      <w:r w:rsidR="006D48AD">
        <w:rPr>
          <w:noProof/>
        </w:rPr>
        <w:t>66</w:t>
      </w:r>
      <w:r w:rsidR="00E354C5">
        <w:fldChar w:fldCharType="end"/>
      </w:r>
      <w:r w:rsidRPr="007B6B11">
        <w:t>. Struktura elementu &lt;</w:t>
      </w:r>
      <w:r w:rsidRPr="007B6B11">
        <w:rPr>
          <w:b/>
        </w:rPr>
        <w:t xml:space="preserve"> CleareanceExciseDutyType</w:t>
      </w:r>
      <w:r w:rsidRPr="007B6B11">
        <w:t xml:space="preserve"> &gt; -Rozliczenie podatku akcyzowego dla załącznika AKC-4I.</w:t>
      </w:r>
      <w:bookmarkEnd w:id="440"/>
      <w:bookmarkEnd w:id="441"/>
    </w:p>
    <w:p w14:paraId="168E0836" w14:textId="7A33C304" w:rsidR="00AA17BE" w:rsidRPr="007B6B11" w:rsidRDefault="00FE0AD2" w:rsidP="004E02BE">
      <w:r w:rsidRPr="007B6B11">
        <w:rPr>
          <w:noProof/>
        </w:rPr>
        <w:drawing>
          <wp:inline distT="0" distB="0" distL="0" distR="0" wp14:anchorId="67DEE592" wp14:editId="33571BDA">
            <wp:extent cx="3733800" cy="944880"/>
            <wp:effectExtent l="19050" t="19050" r="19050" b="26670"/>
            <wp:docPr id="98" name="Obraz 98" descr="Rysunek przedstawia strukturę  elementu &lt; CleareanceExciseDutyType &gt; -Rozliczenie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Obraz 98" descr="Rysunek przedstawia strukturę  elementu &lt; CleareanceExciseDutyType &gt; -Rozliczenie podatku akcyzowego dla załącznika AKC-4I."/>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42715287" w14:textId="73ED0DF6" w:rsidR="00AA17BE" w:rsidRPr="007B6B11" w:rsidRDefault="00AA17BE" w:rsidP="004E02BE">
      <w:pPr>
        <w:pStyle w:val="Z2PodpisRysunkuTabeli"/>
      </w:pPr>
      <w:bookmarkStart w:id="442" w:name="_Toc183172056"/>
      <w:r w:rsidRPr="007B6B11">
        <w:t xml:space="preserve">Tabela </w:t>
      </w:r>
      <w:r w:rsidR="00E354C5">
        <w:fldChar w:fldCharType="begin"/>
      </w:r>
      <w:r w:rsidR="00E354C5">
        <w:instrText xml:space="preserve"> SEQ Tabela \* ARABIC </w:instrText>
      </w:r>
      <w:r w:rsidR="00E354C5">
        <w:fldChar w:fldCharType="separate"/>
      </w:r>
      <w:r w:rsidR="006D48AD">
        <w:rPr>
          <w:noProof/>
        </w:rPr>
        <w:t>88</w:t>
      </w:r>
      <w:r w:rsidR="00E354C5">
        <w:fldChar w:fldCharType="end"/>
      </w:r>
      <w:r w:rsidRPr="007B6B11">
        <w:t>. Struktura &lt;ItemsType&gt;, Obliczenie wysokości podatku akcyzowego od poszczególnych wyrobów (podsumowanie pozycji) załącznika AKC-4I</w:t>
      </w:r>
      <w:bookmarkEnd w:id="44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3753E" w:rsidRPr="007B6B11" w14:paraId="153678CD" w14:textId="77777777" w:rsidTr="006E7D91">
        <w:trPr>
          <w:trHeight w:val="213"/>
          <w:tblHeader/>
        </w:trPr>
        <w:tc>
          <w:tcPr>
            <w:tcW w:w="1788" w:type="dxa"/>
            <w:shd w:val="clear" w:color="auto" w:fill="D9D9D9" w:themeFill="background1" w:themeFillShade="D9"/>
          </w:tcPr>
          <w:p w14:paraId="426F3BEF" w14:textId="77777777" w:rsidR="0083753E" w:rsidRPr="007B6B11" w:rsidRDefault="0083753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405B0942" w14:textId="77777777" w:rsidR="0083753E" w:rsidRPr="007B6B11" w:rsidRDefault="0083753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7F7EF3C0" w14:textId="77777777" w:rsidR="0083753E" w:rsidRPr="007B6B11" w:rsidRDefault="007A5C2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445A1798" w14:textId="77777777" w:rsidR="0083753E" w:rsidRPr="007B6B11" w:rsidRDefault="0083753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4F47EC06" w14:textId="77777777" w:rsidR="0083753E" w:rsidRPr="007B6B11" w:rsidRDefault="0083753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83753E" w:rsidRPr="007B6B11" w14:paraId="4105EE18" w14:textId="77777777" w:rsidTr="004505D9">
        <w:trPr>
          <w:trHeight w:val="213"/>
        </w:trPr>
        <w:tc>
          <w:tcPr>
            <w:tcW w:w="1788" w:type="dxa"/>
          </w:tcPr>
          <w:p w14:paraId="65C5030C" w14:textId="77777777" w:rsidR="0083753E" w:rsidRPr="007B6B11" w:rsidRDefault="0083753E" w:rsidP="004E02BE">
            <w:pPr>
              <w:pStyle w:val="Tabelazwyky"/>
            </w:pPr>
            <w:r w:rsidRPr="007B6B11">
              <w:t>exportNumberOfGoods</w:t>
            </w:r>
            <w:r w:rsidR="00D10032" w:rsidRPr="007B6B11">
              <w:t>L</w:t>
            </w:r>
          </w:p>
        </w:tc>
        <w:tc>
          <w:tcPr>
            <w:tcW w:w="3360" w:type="dxa"/>
          </w:tcPr>
          <w:p w14:paraId="5212D480" w14:textId="77777777" w:rsidR="0083753E" w:rsidRPr="007B6B11" w:rsidRDefault="003E6A94" w:rsidP="004E02BE">
            <w:pPr>
              <w:pStyle w:val="Tabelazwyky"/>
            </w:pPr>
            <w:r w:rsidRPr="007B6B11">
              <w:t>Sprzedaż na eksport: Ilość wyrobów na eksport w tysiącach litrów</w:t>
            </w:r>
          </w:p>
        </w:tc>
        <w:tc>
          <w:tcPr>
            <w:tcW w:w="840" w:type="dxa"/>
          </w:tcPr>
          <w:p w14:paraId="376F16FB" w14:textId="522D43F0" w:rsidR="0083753E" w:rsidRPr="007B6B11" w:rsidRDefault="004505D9" w:rsidP="004E02BE">
            <w:pPr>
              <w:pStyle w:val="Tabelazwyky"/>
            </w:pPr>
            <w:r w:rsidRPr="007B6B11">
              <w:t>304</w:t>
            </w:r>
            <w:r w:rsidR="00155D34" w:rsidRPr="007B6B11">
              <w:t xml:space="preserve"> </w:t>
            </w:r>
          </w:p>
        </w:tc>
        <w:tc>
          <w:tcPr>
            <w:tcW w:w="2095" w:type="dxa"/>
          </w:tcPr>
          <w:p w14:paraId="3BD164EA" w14:textId="77777777" w:rsidR="0083753E" w:rsidRPr="007B6B11" w:rsidRDefault="0083753E" w:rsidP="004E02BE">
            <w:pPr>
              <w:pStyle w:val="Tabelazwyky"/>
            </w:pPr>
            <w:r w:rsidRPr="007B6B11">
              <w:t>ZAmount</w:t>
            </w:r>
            <w:r w:rsidR="00565260" w:rsidRPr="007B6B11">
              <w:t>E</w:t>
            </w:r>
          </w:p>
        </w:tc>
        <w:tc>
          <w:tcPr>
            <w:tcW w:w="1197" w:type="dxa"/>
          </w:tcPr>
          <w:p w14:paraId="6B1934A7" w14:textId="77777777" w:rsidR="0083753E" w:rsidRPr="007B6B11" w:rsidRDefault="0083753E" w:rsidP="004E02BE">
            <w:pPr>
              <w:pStyle w:val="Tabelazwyky"/>
            </w:pPr>
            <w:r w:rsidRPr="007B6B11">
              <w:t>0..1</w:t>
            </w:r>
          </w:p>
        </w:tc>
      </w:tr>
      <w:tr w:rsidR="006145FF" w:rsidRPr="007B6B11" w14:paraId="4B5FF48D" w14:textId="77777777" w:rsidTr="004505D9">
        <w:trPr>
          <w:trHeight w:val="213"/>
        </w:trPr>
        <w:tc>
          <w:tcPr>
            <w:tcW w:w="1788" w:type="dxa"/>
          </w:tcPr>
          <w:p w14:paraId="1B8BD946" w14:textId="77777777" w:rsidR="006145FF" w:rsidRPr="007B6B11" w:rsidRDefault="006145FF" w:rsidP="004E02BE">
            <w:pPr>
              <w:pStyle w:val="Tabelazwyky"/>
            </w:pPr>
            <w:r w:rsidRPr="007B6B11">
              <w:t>exportNumberOfGoodsK</w:t>
            </w:r>
          </w:p>
        </w:tc>
        <w:tc>
          <w:tcPr>
            <w:tcW w:w="3360" w:type="dxa"/>
          </w:tcPr>
          <w:p w14:paraId="5F1B2201" w14:textId="77777777" w:rsidR="006145FF" w:rsidRPr="007B6B11" w:rsidRDefault="003E6A94" w:rsidP="004E02BE">
            <w:pPr>
              <w:pStyle w:val="Tabelazwyky"/>
            </w:pPr>
            <w:r w:rsidRPr="007B6B11">
              <w:t>Sprzedaż na eksport: Ilość wyrobów na eksport w tysiącach kilogramów</w:t>
            </w:r>
          </w:p>
        </w:tc>
        <w:tc>
          <w:tcPr>
            <w:tcW w:w="840" w:type="dxa"/>
          </w:tcPr>
          <w:p w14:paraId="2EF45675" w14:textId="641354E1" w:rsidR="006145FF" w:rsidRPr="007B6B11" w:rsidRDefault="004505D9" w:rsidP="004E02BE">
            <w:pPr>
              <w:pStyle w:val="Tabelazwyky"/>
            </w:pPr>
            <w:r w:rsidRPr="007B6B11">
              <w:t>305</w:t>
            </w:r>
          </w:p>
        </w:tc>
        <w:tc>
          <w:tcPr>
            <w:tcW w:w="2095" w:type="dxa"/>
          </w:tcPr>
          <w:p w14:paraId="6EA59507" w14:textId="77777777" w:rsidR="006145FF" w:rsidRPr="007B6B11" w:rsidRDefault="006145FF" w:rsidP="004E02BE">
            <w:pPr>
              <w:pStyle w:val="Tabelazwyky"/>
            </w:pPr>
            <w:r w:rsidRPr="007B6B11">
              <w:t>ZAmount</w:t>
            </w:r>
            <w:r w:rsidR="00565260" w:rsidRPr="007B6B11">
              <w:t>E</w:t>
            </w:r>
          </w:p>
        </w:tc>
        <w:tc>
          <w:tcPr>
            <w:tcW w:w="1197" w:type="dxa"/>
          </w:tcPr>
          <w:p w14:paraId="6153152B" w14:textId="77777777" w:rsidR="006145FF" w:rsidRPr="007B6B11" w:rsidRDefault="006145FF" w:rsidP="004E02BE">
            <w:pPr>
              <w:pStyle w:val="Tabelazwyky"/>
            </w:pPr>
            <w:r w:rsidRPr="007B6B11">
              <w:t>0..1</w:t>
            </w:r>
          </w:p>
        </w:tc>
      </w:tr>
      <w:tr w:rsidR="006145FF" w:rsidRPr="007B6B11" w14:paraId="46601073" w14:textId="77777777" w:rsidTr="004505D9">
        <w:trPr>
          <w:trHeight w:val="213"/>
        </w:trPr>
        <w:tc>
          <w:tcPr>
            <w:tcW w:w="1788" w:type="dxa"/>
          </w:tcPr>
          <w:p w14:paraId="3B35AE93" w14:textId="77777777" w:rsidR="006145FF" w:rsidRPr="007B6B11" w:rsidRDefault="006145FF" w:rsidP="004E02BE">
            <w:pPr>
              <w:pStyle w:val="Tabelazwyky"/>
            </w:pPr>
            <w:r w:rsidRPr="007B6B11">
              <w:t>exportFuelValue</w:t>
            </w:r>
          </w:p>
        </w:tc>
        <w:tc>
          <w:tcPr>
            <w:tcW w:w="3360" w:type="dxa"/>
          </w:tcPr>
          <w:p w14:paraId="1576FFB8" w14:textId="77777777" w:rsidR="006145FF" w:rsidRPr="007B6B11" w:rsidRDefault="003E6A94" w:rsidP="004E02BE">
            <w:pPr>
              <w:pStyle w:val="Tabelazwyky"/>
            </w:pPr>
            <w:r w:rsidRPr="007B6B11">
              <w:t>Sprzedaż na eksport: Wartość opałowa w GJ</w:t>
            </w:r>
          </w:p>
        </w:tc>
        <w:tc>
          <w:tcPr>
            <w:tcW w:w="840" w:type="dxa"/>
          </w:tcPr>
          <w:p w14:paraId="113CDFCF" w14:textId="4D896172" w:rsidR="006145FF" w:rsidRPr="007B6B11" w:rsidRDefault="004505D9" w:rsidP="004E02BE">
            <w:pPr>
              <w:pStyle w:val="Tabelazwyky"/>
            </w:pPr>
            <w:r w:rsidRPr="007B6B11">
              <w:t>306</w:t>
            </w:r>
          </w:p>
        </w:tc>
        <w:tc>
          <w:tcPr>
            <w:tcW w:w="2095" w:type="dxa"/>
          </w:tcPr>
          <w:p w14:paraId="6762B0E2" w14:textId="77777777" w:rsidR="006145FF" w:rsidRPr="007B6B11" w:rsidRDefault="00883CF5" w:rsidP="004E02BE">
            <w:pPr>
              <w:pStyle w:val="Tabelazwyky"/>
            </w:pPr>
            <w:r w:rsidRPr="007B6B11">
              <w:t>ZAmount</w:t>
            </w:r>
            <w:r w:rsidR="00565260" w:rsidRPr="007B6B11">
              <w:t>E</w:t>
            </w:r>
          </w:p>
        </w:tc>
        <w:tc>
          <w:tcPr>
            <w:tcW w:w="1197" w:type="dxa"/>
          </w:tcPr>
          <w:p w14:paraId="5028C024" w14:textId="77777777" w:rsidR="006145FF" w:rsidRPr="007B6B11" w:rsidRDefault="006145FF" w:rsidP="004E02BE">
            <w:pPr>
              <w:pStyle w:val="Tabelazwyky"/>
            </w:pPr>
            <w:r w:rsidRPr="007B6B11">
              <w:t>0..1</w:t>
            </w:r>
          </w:p>
        </w:tc>
      </w:tr>
      <w:tr w:rsidR="0083753E" w:rsidRPr="007B6B11" w14:paraId="42ACD18A" w14:textId="77777777" w:rsidTr="004505D9">
        <w:trPr>
          <w:trHeight w:val="213"/>
        </w:trPr>
        <w:tc>
          <w:tcPr>
            <w:tcW w:w="1788" w:type="dxa"/>
          </w:tcPr>
          <w:p w14:paraId="6E63F0C7" w14:textId="77777777" w:rsidR="0083753E" w:rsidRPr="007B6B11" w:rsidRDefault="0083753E" w:rsidP="004E02BE">
            <w:pPr>
              <w:pStyle w:val="Tabelazwyky"/>
            </w:pPr>
            <w:r w:rsidRPr="007B6B11">
              <w:t>exportTaxRate</w:t>
            </w:r>
          </w:p>
        </w:tc>
        <w:tc>
          <w:tcPr>
            <w:tcW w:w="3360" w:type="dxa"/>
          </w:tcPr>
          <w:p w14:paraId="0B18FCCE" w14:textId="77777777" w:rsidR="0083753E" w:rsidRPr="007B6B11" w:rsidRDefault="003E6A94" w:rsidP="004E02BE">
            <w:pPr>
              <w:pStyle w:val="Tabelazwyky"/>
            </w:pPr>
            <w:r w:rsidRPr="007B6B11">
              <w:t>Sprzedaż na eksport: Stawka podatku.</w:t>
            </w:r>
          </w:p>
        </w:tc>
        <w:tc>
          <w:tcPr>
            <w:tcW w:w="840" w:type="dxa"/>
          </w:tcPr>
          <w:p w14:paraId="58A71DB6" w14:textId="6C8D14B4" w:rsidR="0083753E" w:rsidRPr="007B6B11" w:rsidRDefault="004505D9" w:rsidP="004E02BE">
            <w:pPr>
              <w:pStyle w:val="Tabelazwyky"/>
            </w:pPr>
            <w:r w:rsidRPr="007B6B11">
              <w:t>307</w:t>
            </w:r>
          </w:p>
        </w:tc>
        <w:tc>
          <w:tcPr>
            <w:tcW w:w="2095" w:type="dxa"/>
          </w:tcPr>
          <w:p w14:paraId="1E2BB5C5" w14:textId="77777777" w:rsidR="0083753E" w:rsidRPr="007B6B11" w:rsidRDefault="0083753E" w:rsidP="004E02BE">
            <w:pPr>
              <w:pStyle w:val="Tabelazwyky"/>
            </w:pPr>
            <w:r w:rsidRPr="007B6B11">
              <w:t>ZAmountC</w:t>
            </w:r>
          </w:p>
        </w:tc>
        <w:tc>
          <w:tcPr>
            <w:tcW w:w="1197" w:type="dxa"/>
          </w:tcPr>
          <w:p w14:paraId="0DE91A90" w14:textId="77777777" w:rsidR="0083753E" w:rsidRPr="007B6B11" w:rsidRDefault="0083753E" w:rsidP="004E02BE">
            <w:pPr>
              <w:pStyle w:val="Tabelazwyky"/>
            </w:pPr>
            <w:r w:rsidRPr="007B6B11">
              <w:t>0..1</w:t>
            </w:r>
          </w:p>
        </w:tc>
      </w:tr>
      <w:tr w:rsidR="0083753E" w:rsidRPr="007B6B11" w14:paraId="72E1DE56" w14:textId="77777777" w:rsidTr="004505D9">
        <w:trPr>
          <w:trHeight w:val="213"/>
        </w:trPr>
        <w:tc>
          <w:tcPr>
            <w:tcW w:w="1788" w:type="dxa"/>
          </w:tcPr>
          <w:p w14:paraId="7AEF830E" w14:textId="77777777" w:rsidR="0083753E" w:rsidRPr="007B6B11" w:rsidRDefault="0083753E" w:rsidP="004E02BE">
            <w:pPr>
              <w:pStyle w:val="Tabelazwyky"/>
            </w:pPr>
            <w:r w:rsidRPr="007B6B11">
              <w:t>exportAmountOfTax</w:t>
            </w:r>
          </w:p>
        </w:tc>
        <w:tc>
          <w:tcPr>
            <w:tcW w:w="3360" w:type="dxa"/>
          </w:tcPr>
          <w:p w14:paraId="5183ADD1" w14:textId="77777777" w:rsidR="0083753E" w:rsidRPr="007B6B11" w:rsidRDefault="003E6A94" w:rsidP="004E02BE">
            <w:pPr>
              <w:pStyle w:val="Tabelazwyky"/>
            </w:pPr>
            <w:r w:rsidRPr="007B6B11">
              <w:t>Sprzedaż na eksport: Kwota podatku w zł.</w:t>
            </w:r>
          </w:p>
        </w:tc>
        <w:tc>
          <w:tcPr>
            <w:tcW w:w="840" w:type="dxa"/>
          </w:tcPr>
          <w:p w14:paraId="43AFFCF9" w14:textId="1694A01E" w:rsidR="0083753E" w:rsidRPr="007B6B11" w:rsidRDefault="004505D9" w:rsidP="004E02BE">
            <w:pPr>
              <w:pStyle w:val="Tabelazwyky"/>
            </w:pPr>
            <w:r w:rsidRPr="007B6B11">
              <w:t>308</w:t>
            </w:r>
          </w:p>
        </w:tc>
        <w:tc>
          <w:tcPr>
            <w:tcW w:w="2095" w:type="dxa"/>
          </w:tcPr>
          <w:p w14:paraId="5188B253" w14:textId="4DF80981" w:rsidR="0083753E" w:rsidRPr="007B6B11" w:rsidRDefault="0083753E" w:rsidP="004E02BE">
            <w:pPr>
              <w:pStyle w:val="Tabelazwyky"/>
            </w:pPr>
            <w:r w:rsidRPr="007B6B11">
              <w:t>ZAmount</w:t>
            </w:r>
            <w:r w:rsidR="004505D9" w:rsidRPr="007B6B11">
              <w:t>P</w:t>
            </w:r>
          </w:p>
        </w:tc>
        <w:tc>
          <w:tcPr>
            <w:tcW w:w="1197" w:type="dxa"/>
          </w:tcPr>
          <w:p w14:paraId="042DFA24" w14:textId="77777777" w:rsidR="0083753E" w:rsidRPr="007B6B11" w:rsidRDefault="0083753E" w:rsidP="004E02BE">
            <w:pPr>
              <w:pStyle w:val="Tabelazwyky"/>
            </w:pPr>
            <w:r w:rsidRPr="007B6B11">
              <w:t>0..1</w:t>
            </w:r>
          </w:p>
        </w:tc>
      </w:tr>
      <w:tr w:rsidR="00315FB8" w:rsidRPr="007B6B11" w14:paraId="6E8EAF41" w14:textId="77777777" w:rsidTr="004505D9">
        <w:trPr>
          <w:trHeight w:val="213"/>
        </w:trPr>
        <w:tc>
          <w:tcPr>
            <w:tcW w:w="1788" w:type="dxa"/>
          </w:tcPr>
          <w:p w14:paraId="5E1B9056" w14:textId="77777777" w:rsidR="00315FB8" w:rsidRPr="007B6B11" w:rsidRDefault="00315FB8" w:rsidP="004E02BE">
            <w:pPr>
              <w:pStyle w:val="Tabelazwyky"/>
            </w:pPr>
            <w:r w:rsidRPr="007B6B11">
              <w:lastRenderedPageBreak/>
              <w:t>totalNumberOfGoodsL</w:t>
            </w:r>
          </w:p>
        </w:tc>
        <w:tc>
          <w:tcPr>
            <w:tcW w:w="3360" w:type="dxa"/>
          </w:tcPr>
          <w:p w14:paraId="627D2043" w14:textId="77777777" w:rsidR="00315FB8" w:rsidRPr="007B6B11" w:rsidRDefault="003E6A94" w:rsidP="004E02BE">
            <w:pPr>
              <w:pStyle w:val="Tabelazwyky"/>
            </w:pPr>
            <w:r w:rsidRPr="007B6B11">
              <w:t>Razem: Ilość wyrobów w tysiącach litrów</w:t>
            </w:r>
          </w:p>
        </w:tc>
        <w:tc>
          <w:tcPr>
            <w:tcW w:w="840" w:type="dxa"/>
          </w:tcPr>
          <w:p w14:paraId="754B8F31" w14:textId="1060EFC6" w:rsidR="00315FB8" w:rsidRPr="007B6B11" w:rsidRDefault="004505D9" w:rsidP="004E02BE">
            <w:pPr>
              <w:pStyle w:val="Tabelazwyky"/>
            </w:pPr>
            <w:r w:rsidRPr="007B6B11">
              <w:t>309</w:t>
            </w:r>
          </w:p>
        </w:tc>
        <w:tc>
          <w:tcPr>
            <w:tcW w:w="2095" w:type="dxa"/>
          </w:tcPr>
          <w:p w14:paraId="6EC1375F" w14:textId="77777777" w:rsidR="00315FB8" w:rsidRPr="007B6B11" w:rsidRDefault="003466A9" w:rsidP="004E02BE">
            <w:pPr>
              <w:pStyle w:val="Tabelazwyky"/>
            </w:pPr>
            <w:r w:rsidRPr="007B6B11">
              <w:t>ZAmountE</w:t>
            </w:r>
          </w:p>
          <w:p w14:paraId="057618FF" w14:textId="102D7881" w:rsidR="00315FB8" w:rsidRPr="007B6B11" w:rsidRDefault="00147848" w:rsidP="004E02BE">
            <w:pPr>
              <w:pStyle w:val="Tabelazwyky"/>
            </w:pPr>
            <w:r w:rsidRPr="007B6B11">
              <w:t xml:space="preserve">Patrz reguła </w:t>
            </w:r>
            <w:r w:rsidR="00EE49A8" w:rsidRPr="007B6B11">
              <w:t>14</w:t>
            </w:r>
          </w:p>
        </w:tc>
        <w:tc>
          <w:tcPr>
            <w:tcW w:w="1197" w:type="dxa"/>
          </w:tcPr>
          <w:p w14:paraId="1EA9AE41" w14:textId="77777777" w:rsidR="00315FB8" w:rsidRPr="007B6B11" w:rsidRDefault="00F47D9E" w:rsidP="004E02BE">
            <w:pPr>
              <w:pStyle w:val="Tabelazwyky"/>
            </w:pPr>
            <w:r w:rsidRPr="007B6B11">
              <w:t>1..1</w:t>
            </w:r>
          </w:p>
        </w:tc>
      </w:tr>
      <w:tr w:rsidR="0083753E" w:rsidRPr="007B6B11" w14:paraId="7067B62F" w14:textId="77777777" w:rsidTr="004505D9">
        <w:trPr>
          <w:trHeight w:val="213"/>
        </w:trPr>
        <w:tc>
          <w:tcPr>
            <w:tcW w:w="1788" w:type="dxa"/>
          </w:tcPr>
          <w:p w14:paraId="72E640EE" w14:textId="77777777" w:rsidR="0083753E" w:rsidRPr="007B6B11" w:rsidRDefault="0083753E" w:rsidP="004E02BE">
            <w:pPr>
              <w:pStyle w:val="Tabelazwyky"/>
            </w:pPr>
            <w:r w:rsidRPr="007B6B11">
              <w:t>totalNumberOfGoodsK</w:t>
            </w:r>
          </w:p>
        </w:tc>
        <w:tc>
          <w:tcPr>
            <w:tcW w:w="3360" w:type="dxa"/>
          </w:tcPr>
          <w:p w14:paraId="0655CF18" w14:textId="77777777" w:rsidR="0083753E" w:rsidRPr="007B6B11" w:rsidRDefault="003E6A94" w:rsidP="004E02BE">
            <w:pPr>
              <w:pStyle w:val="Tabelazwyky"/>
            </w:pPr>
            <w:r w:rsidRPr="007B6B11">
              <w:t>Razem: Ilość wyrobów w tysiącach kilogramów</w:t>
            </w:r>
          </w:p>
        </w:tc>
        <w:tc>
          <w:tcPr>
            <w:tcW w:w="840" w:type="dxa"/>
          </w:tcPr>
          <w:p w14:paraId="24F67D19" w14:textId="0709E436" w:rsidR="0083753E" w:rsidRPr="007B6B11" w:rsidRDefault="004505D9" w:rsidP="004E02BE">
            <w:pPr>
              <w:pStyle w:val="Tabelazwyky"/>
            </w:pPr>
            <w:r w:rsidRPr="007B6B11">
              <w:t>310</w:t>
            </w:r>
          </w:p>
        </w:tc>
        <w:tc>
          <w:tcPr>
            <w:tcW w:w="2095" w:type="dxa"/>
          </w:tcPr>
          <w:p w14:paraId="1F29F676" w14:textId="77777777" w:rsidR="0083753E" w:rsidRPr="007B6B11" w:rsidRDefault="003466A9" w:rsidP="004E02BE">
            <w:pPr>
              <w:pStyle w:val="Tabelazwyky"/>
            </w:pPr>
            <w:r w:rsidRPr="007B6B11">
              <w:t>ZAmountE</w:t>
            </w:r>
          </w:p>
          <w:p w14:paraId="27E0C032" w14:textId="031E5375" w:rsidR="0083753E" w:rsidRPr="007B6B11" w:rsidRDefault="00147848" w:rsidP="004E02BE">
            <w:pPr>
              <w:pStyle w:val="Tabelazwyky"/>
            </w:pPr>
            <w:r w:rsidRPr="007B6B11">
              <w:t xml:space="preserve">Patrz reguła </w:t>
            </w:r>
            <w:r w:rsidR="00EE49A8" w:rsidRPr="007B6B11">
              <w:t>14</w:t>
            </w:r>
          </w:p>
        </w:tc>
        <w:tc>
          <w:tcPr>
            <w:tcW w:w="1197" w:type="dxa"/>
          </w:tcPr>
          <w:p w14:paraId="743A01E5" w14:textId="77777777" w:rsidR="0083753E" w:rsidRPr="007B6B11" w:rsidRDefault="0083753E" w:rsidP="004E02BE">
            <w:pPr>
              <w:pStyle w:val="Tabelazwyky"/>
            </w:pPr>
            <w:r w:rsidRPr="007B6B11">
              <w:t>1..1</w:t>
            </w:r>
          </w:p>
        </w:tc>
      </w:tr>
      <w:tr w:rsidR="0083753E" w:rsidRPr="007B6B11" w14:paraId="329BE9C1" w14:textId="77777777" w:rsidTr="004505D9">
        <w:trPr>
          <w:trHeight w:val="213"/>
        </w:trPr>
        <w:tc>
          <w:tcPr>
            <w:tcW w:w="1788" w:type="dxa"/>
          </w:tcPr>
          <w:p w14:paraId="55C51CFD" w14:textId="77777777" w:rsidR="0083753E" w:rsidRPr="007B6B11" w:rsidRDefault="0083753E" w:rsidP="004E02BE">
            <w:pPr>
              <w:pStyle w:val="Tabelazwyky"/>
            </w:pPr>
            <w:r w:rsidRPr="007B6B11">
              <w:t>totalFuelValue</w:t>
            </w:r>
          </w:p>
        </w:tc>
        <w:tc>
          <w:tcPr>
            <w:tcW w:w="3360" w:type="dxa"/>
          </w:tcPr>
          <w:p w14:paraId="05F5EFC1" w14:textId="77777777" w:rsidR="0083753E" w:rsidRPr="007B6B11" w:rsidRDefault="003E6A94" w:rsidP="004E02BE">
            <w:pPr>
              <w:pStyle w:val="Tabelazwyky"/>
            </w:pPr>
            <w:r w:rsidRPr="007B6B11">
              <w:t>Razem: Ilość wyrobów wyrażonych wartością opałową w GJ</w:t>
            </w:r>
          </w:p>
        </w:tc>
        <w:tc>
          <w:tcPr>
            <w:tcW w:w="840" w:type="dxa"/>
          </w:tcPr>
          <w:p w14:paraId="46FB6A6C" w14:textId="53C97791" w:rsidR="0083753E" w:rsidRPr="007B6B11" w:rsidRDefault="004505D9" w:rsidP="004E02BE">
            <w:pPr>
              <w:pStyle w:val="Tabelazwyky"/>
            </w:pPr>
            <w:r w:rsidRPr="007B6B11">
              <w:t>311</w:t>
            </w:r>
          </w:p>
        </w:tc>
        <w:tc>
          <w:tcPr>
            <w:tcW w:w="2095" w:type="dxa"/>
          </w:tcPr>
          <w:p w14:paraId="362E8AA0" w14:textId="77777777" w:rsidR="0083753E" w:rsidRPr="007B6B11" w:rsidRDefault="00FC2A70" w:rsidP="004E02BE">
            <w:pPr>
              <w:pStyle w:val="Tabelazwyky"/>
            </w:pPr>
            <w:r w:rsidRPr="007B6B11">
              <w:t>ZAmount</w:t>
            </w:r>
            <w:r w:rsidR="003466A9" w:rsidRPr="007B6B11">
              <w:t>E</w:t>
            </w:r>
          </w:p>
          <w:p w14:paraId="3288EA5A" w14:textId="74050BD3" w:rsidR="0083753E" w:rsidRPr="007B6B11" w:rsidRDefault="0083753E" w:rsidP="004E02BE">
            <w:pPr>
              <w:pStyle w:val="Tabelazwyky"/>
            </w:pPr>
          </w:p>
        </w:tc>
        <w:tc>
          <w:tcPr>
            <w:tcW w:w="1197" w:type="dxa"/>
          </w:tcPr>
          <w:p w14:paraId="49934A73" w14:textId="77777777" w:rsidR="0083753E" w:rsidRPr="007B6B11" w:rsidRDefault="0083753E" w:rsidP="004E02BE">
            <w:pPr>
              <w:pStyle w:val="Tabelazwyky"/>
            </w:pPr>
            <w:r w:rsidRPr="007B6B11">
              <w:t>1..1</w:t>
            </w:r>
          </w:p>
        </w:tc>
      </w:tr>
      <w:tr w:rsidR="001F05CD" w:rsidRPr="007B6B11" w14:paraId="66212815" w14:textId="77777777" w:rsidTr="004505D9">
        <w:trPr>
          <w:trHeight w:val="213"/>
        </w:trPr>
        <w:tc>
          <w:tcPr>
            <w:tcW w:w="1788" w:type="dxa"/>
          </w:tcPr>
          <w:p w14:paraId="226371FF" w14:textId="77777777" w:rsidR="001F05CD" w:rsidRPr="007B6B11" w:rsidRDefault="001F05CD" w:rsidP="004E02BE">
            <w:pPr>
              <w:pStyle w:val="Tabelazwyky"/>
            </w:pPr>
            <w:r w:rsidRPr="007B6B11">
              <w:t>totalAmountOfTax</w:t>
            </w:r>
          </w:p>
        </w:tc>
        <w:tc>
          <w:tcPr>
            <w:tcW w:w="3360" w:type="dxa"/>
          </w:tcPr>
          <w:p w14:paraId="5C191828" w14:textId="0D9B9CF0" w:rsidR="001F05CD" w:rsidRPr="007B6B11" w:rsidRDefault="003E6A94" w:rsidP="004E02BE">
            <w:pPr>
              <w:pStyle w:val="Tabelazwyky"/>
            </w:pPr>
            <w:r w:rsidRPr="007B6B11">
              <w:t xml:space="preserve">Razem: </w:t>
            </w:r>
            <w:r w:rsidR="004505D9" w:rsidRPr="007B6B11">
              <w:t>Podatek akcyzowy</w:t>
            </w:r>
            <w:r w:rsidRPr="007B6B11">
              <w:t xml:space="preserve"> w zł.</w:t>
            </w:r>
          </w:p>
        </w:tc>
        <w:tc>
          <w:tcPr>
            <w:tcW w:w="840" w:type="dxa"/>
          </w:tcPr>
          <w:p w14:paraId="49C08C2D" w14:textId="78E29D45" w:rsidR="001F05CD" w:rsidRPr="007B6B11" w:rsidRDefault="004505D9" w:rsidP="004E02BE">
            <w:pPr>
              <w:pStyle w:val="Tabelazwyky"/>
            </w:pPr>
            <w:r w:rsidRPr="007B6B11">
              <w:t>312</w:t>
            </w:r>
          </w:p>
        </w:tc>
        <w:tc>
          <w:tcPr>
            <w:tcW w:w="2095" w:type="dxa"/>
          </w:tcPr>
          <w:p w14:paraId="7ACE656C" w14:textId="2B6F1DAA" w:rsidR="001F05CD" w:rsidRPr="007B6B11" w:rsidRDefault="00FC2A70" w:rsidP="004E02BE">
            <w:pPr>
              <w:pStyle w:val="Tabelazwyky"/>
            </w:pPr>
            <w:r w:rsidRPr="007B6B11">
              <w:t>ZAmount</w:t>
            </w:r>
            <w:r w:rsidR="004505D9" w:rsidRPr="007B6B11">
              <w:t>P</w:t>
            </w:r>
          </w:p>
          <w:p w14:paraId="7155BA2C" w14:textId="3798F0F6" w:rsidR="001F05CD" w:rsidRPr="007B6B11" w:rsidRDefault="00147848" w:rsidP="004E02BE">
            <w:pPr>
              <w:pStyle w:val="Tabelazwyky"/>
            </w:pPr>
            <w:r w:rsidRPr="007B6B11">
              <w:t>Patrz reguła</w:t>
            </w:r>
            <w:r w:rsidR="00292451" w:rsidRPr="007B6B11">
              <w:t xml:space="preserve"> </w:t>
            </w:r>
            <w:r w:rsidR="00183D60" w:rsidRPr="007B6B11">
              <w:t>R18</w:t>
            </w:r>
          </w:p>
        </w:tc>
        <w:tc>
          <w:tcPr>
            <w:tcW w:w="1197" w:type="dxa"/>
          </w:tcPr>
          <w:p w14:paraId="00D42878" w14:textId="77777777" w:rsidR="001F05CD" w:rsidRPr="007B6B11" w:rsidRDefault="001F05CD" w:rsidP="004E02BE">
            <w:pPr>
              <w:pStyle w:val="Tabelazwyky"/>
            </w:pPr>
            <w:r w:rsidRPr="007B6B11">
              <w:t>1..1</w:t>
            </w:r>
          </w:p>
        </w:tc>
      </w:tr>
      <w:tr w:rsidR="004505D9" w:rsidRPr="007B6B11" w14:paraId="6414A191" w14:textId="77777777" w:rsidTr="004505D9">
        <w:trPr>
          <w:trHeight w:val="213"/>
        </w:trPr>
        <w:tc>
          <w:tcPr>
            <w:tcW w:w="1788" w:type="dxa"/>
          </w:tcPr>
          <w:p w14:paraId="210B9914" w14:textId="77777777" w:rsidR="004505D9" w:rsidRPr="007B6B11" w:rsidRDefault="004505D9" w:rsidP="004E02BE">
            <w:pPr>
              <w:pStyle w:val="Tabelazwyky"/>
            </w:pPr>
            <w:r w:rsidRPr="007B6B11">
              <w:t>Item</w:t>
            </w:r>
          </w:p>
        </w:tc>
        <w:tc>
          <w:tcPr>
            <w:tcW w:w="3360" w:type="dxa"/>
          </w:tcPr>
          <w:p w14:paraId="54FC6556" w14:textId="77777777" w:rsidR="004505D9" w:rsidRPr="007B6B11" w:rsidRDefault="004505D9" w:rsidP="004E02BE">
            <w:pPr>
              <w:pStyle w:val="Tabelazwyky"/>
            </w:pPr>
            <w:r w:rsidRPr="007B6B11">
              <w:t>Obliczenie wysokości podatku akcyzowego od poszczególnych wyrobów</w:t>
            </w:r>
          </w:p>
        </w:tc>
        <w:tc>
          <w:tcPr>
            <w:tcW w:w="840" w:type="dxa"/>
          </w:tcPr>
          <w:p w14:paraId="71C8829C" w14:textId="77777777" w:rsidR="004505D9" w:rsidRPr="007B6B11" w:rsidRDefault="004505D9" w:rsidP="004E02BE">
            <w:pPr>
              <w:pStyle w:val="Tabelazwyky"/>
            </w:pPr>
            <w:r w:rsidRPr="007B6B11">
              <w:t>F</w:t>
            </w:r>
          </w:p>
        </w:tc>
        <w:tc>
          <w:tcPr>
            <w:tcW w:w="2095" w:type="dxa"/>
          </w:tcPr>
          <w:p w14:paraId="344789DE" w14:textId="71B78385" w:rsidR="004505D9" w:rsidRPr="007B6B11" w:rsidRDefault="004505D9" w:rsidP="004E02BE">
            <w:pPr>
              <w:pStyle w:val="Tabelazwyky"/>
            </w:pPr>
            <w:r w:rsidRPr="007B6B11">
              <w:t>ItemType</w:t>
            </w:r>
          </w:p>
        </w:tc>
        <w:tc>
          <w:tcPr>
            <w:tcW w:w="1197" w:type="dxa"/>
          </w:tcPr>
          <w:p w14:paraId="3780D268" w14:textId="57723C84" w:rsidR="004505D9" w:rsidRPr="007B6B11" w:rsidRDefault="004505D9" w:rsidP="004E02BE">
            <w:pPr>
              <w:pStyle w:val="Tabelazwyky"/>
            </w:pPr>
            <w:r w:rsidRPr="007B6B11">
              <w:t>0..99</w:t>
            </w:r>
          </w:p>
        </w:tc>
      </w:tr>
    </w:tbl>
    <w:p w14:paraId="5134EA24" w14:textId="5DCADF01" w:rsidR="006E7D91" w:rsidRPr="007B6B11" w:rsidRDefault="006E7D91" w:rsidP="004E02BE">
      <w:pPr>
        <w:pStyle w:val="Z2PodpisRysunkuTabeli"/>
      </w:pPr>
      <w:bookmarkStart w:id="443" w:name="_Toc97503921"/>
      <w:bookmarkStart w:id="444" w:name="_Toc183172173"/>
      <w:r w:rsidRPr="007B6B11">
        <w:t xml:space="preserve">Rysunek </w:t>
      </w:r>
      <w:r w:rsidR="00E354C5">
        <w:fldChar w:fldCharType="begin"/>
      </w:r>
      <w:r w:rsidR="00E354C5">
        <w:instrText xml:space="preserve"> SEQ Rysunek \* ARABIC </w:instrText>
      </w:r>
      <w:r w:rsidR="00E354C5">
        <w:fldChar w:fldCharType="separate"/>
      </w:r>
      <w:r w:rsidR="006D48AD">
        <w:rPr>
          <w:noProof/>
        </w:rPr>
        <w:t>67</w:t>
      </w:r>
      <w:r w:rsidR="00E354C5">
        <w:fldChar w:fldCharType="end"/>
      </w:r>
      <w:r w:rsidRPr="007B6B11">
        <w:t>. Struktura &lt;ItemsType&gt;, Obliczenie wysokości podatku akcyzowego od poszczególnych wyrobów (podsumowanie pozycji) załącznika AKC-4I.</w:t>
      </w:r>
      <w:bookmarkEnd w:id="443"/>
      <w:bookmarkEnd w:id="444"/>
    </w:p>
    <w:p w14:paraId="40C2D1E2" w14:textId="4EDBDDCB" w:rsidR="004505D9" w:rsidRPr="007B6B11" w:rsidRDefault="00423C27" w:rsidP="004E02BE">
      <w:r w:rsidRPr="007B6B11">
        <w:rPr>
          <w:noProof/>
        </w:rPr>
        <w:drawing>
          <wp:inline distT="0" distB="0" distL="0" distR="0" wp14:anchorId="1B4F1E4C" wp14:editId="7D304B64">
            <wp:extent cx="5753100" cy="3360420"/>
            <wp:effectExtent l="19050" t="19050" r="19050" b="11430"/>
            <wp:docPr id="99" name="Obraz 99" descr="Rysunek przedstawia strukturę  &lt;ItemsType&gt;, Obliczenie wysokości podatku akcyzowego od poszczególnych wyrobów (podsumowani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Obraz 99" descr="Rysunek przedstawia strukturę  &lt;ItemsType&gt;, Obliczenie wysokości podatku akcyzowego od poszczególnych wyrobów (podsumowanie pozycji) załącznika AKC-4I."/>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3100" cy="3360420"/>
                    </a:xfrm>
                    <a:prstGeom prst="rect">
                      <a:avLst/>
                    </a:prstGeom>
                    <a:noFill/>
                    <a:ln>
                      <a:solidFill>
                        <a:schemeClr val="tx1"/>
                      </a:solidFill>
                    </a:ln>
                  </pic:spPr>
                </pic:pic>
              </a:graphicData>
            </a:graphic>
          </wp:inline>
        </w:drawing>
      </w:r>
    </w:p>
    <w:p w14:paraId="195CBFAE" w14:textId="2CA84A75" w:rsidR="00423C27" w:rsidRPr="007B6B11" w:rsidRDefault="00423C27" w:rsidP="004E02BE">
      <w:pPr>
        <w:pStyle w:val="Z2PodpisRysunkuTabeli"/>
      </w:pPr>
      <w:bookmarkStart w:id="445" w:name="_Toc183172057"/>
      <w:r w:rsidRPr="007B6B11">
        <w:t xml:space="preserve">Tabela </w:t>
      </w:r>
      <w:r w:rsidR="00E354C5">
        <w:fldChar w:fldCharType="begin"/>
      </w:r>
      <w:r w:rsidR="00E354C5">
        <w:instrText xml:space="preserve"> SEQ Tabela \* ARABIC </w:instrText>
      </w:r>
      <w:r w:rsidR="00E354C5">
        <w:fldChar w:fldCharType="separate"/>
      </w:r>
      <w:r w:rsidR="006D48AD">
        <w:rPr>
          <w:noProof/>
        </w:rPr>
        <w:t>89</w:t>
      </w:r>
      <w:r w:rsidR="00E354C5">
        <w:fldChar w:fldCharType="end"/>
      </w:r>
      <w:r w:rsidRPr="007B6B11">
        <w:t>. Struktura &lt;ItemType&gt;, Obliczenie wysokości podatku akcyzowego od poszczególnych wyrobów (składowe pozycji) załącznika AKC-4I.</w:t>
      </w:r>
      <w:bookmarkEnd w:id="44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423C27" w:rsidRPr="007B6B11" w14:paraId="1499D0AC" w14:textId="77777777" w:rsidTr="00072B25">
        <w:trPr>
          <w:trHeight w:val="213"/>
          <w:tblHeader/>
        </w:trPr>
        <w:tc>
          <w:tcPr>
            <w:tcW w:w="1788" w:type="dxa"/>
            <w:shd w:val="clear" w:color="auto" w:fill="D9D9D9" w:themeFill="background1" w:themeFillShade="D9"/>
          </w:tcPr>
          <w:p w14:paraId="357CBE89" w14:textId="77777777" w:rsidR="00423C27" w:rsidRPr="007B6B11" w:rsidRDefault="00423C27"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0DA661D8" w14:textId="77777777" w:rsidR="00423C27" w:rsidRPr="007B6B11" w:rsidRDefault="00423C27"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430452C4" w14:textId="77777777" w:rsidR="00423C27" w:rsidRPr="007B6B11" w:rsidRDefault="00423C27"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17E804FE" w14:textId="77777777" w:rsidR="00423C27" w:rsidRPr="007B6B11" w:rsidRDefault="00423C27"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3B144B4E" w14:textId="77777777" w:rsidR="00423C27" w:rsidRPr="007B6B11" w:rsidRDefault="00423C27"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83753E" w:rsidRPr="007B6B11" w14:paraId="66886B59" w14:textId="77777777" w:rsidTr="00423C27">
        <w:trPr>
          <w:trHeight w:val="213"/>
        </w:trPr>
        <w:tc>
          <w:tcPr>
            <w:tcW w:w="1788" w:type="dxa"/>
          </w:tcPr>
          <w:p w14:paraId="4D5ABF14" w14:textId="77777777" w:rsidR="0083753E" w:rsidRPr="007B6B11" w:rsidRDefault="0083753E" w:rsidP="004E02BE">
            <w:pPr>
              <w:pStyle w:val="Tabelazwyky"/>
            </w:pPr>
            <w:r w:rsidRPr="007B6B11">
              <w:t>id</w:t>
            </w:r>
          </w:p>
        </w:tc>
        <w:tc>
          <w:tcPr>
            <w:tcW w:w="3360" w:type="dxa"/>
          </w:tcPr>
          <w:p w14:paraId="2D614D7D" w14:textId="77777777" w:rsidR="0083753E" w:rsidRPr="007B6B11" w:rsidRDefault="0083753E" w:rsidP="004E02BE">
            <w:pPr>
              <w:pStyle w:val="Tabelazwyky"/>
            </w:pPr>
            <w:r w:rsidRPr="007B6B11">
              <w:t>Liczba porządkowa.</w:t>
            </w:r>
          </w:p>
        </w:tc>
        <w:tc>
          <w:tcPr>
            <w:tcW w:w="840" w:type="dxa"/>
          </w:tcPr>
          <w:p w14:paraId="08E68B7B" w14:textId="77777777" w:rsidR="0083753E" w:rsidRPr="007B6B11" w:rsidRDefault="0067159A" w:rsidP="004E02BE">
            <w:pPr>
              <w:pStyle w:val="Tabelazwyky"/>
            </w:pPr>
            <w:r w:rsidRPr="007B6B11">
              <w:t>F.a</w:t>
            </w:r>
          </w:p>
        </w:tc>
        <w:tc>
          <w:tcPr>
            <w:tcW w:w="2095" w:type="dxa"/>
          </w:tcPr>
          <w:p w14:paraId="0F81A3B6" w14:textId="77777777" w:rsidR="0083753E" w:rsidRPr="007B6B11" w:rsidRDefault="005173F3" w:rsidP="004E02BE">
            <w:pPr>
              <w:pStyle w:val="Tabelazwyky"/>
            </w:pPr>
            <w:r w:rsidRPr="007B6B11">
              <w:t>ZNumeric</w:t>
            </w:r>
          </w:p>
        </w:tc>
        <w:tc>
          <w:tcPr>
            <w:tcW w:w="1197" w:type="dxa"/>
          </w:tcPr>
          <w:p w14:paraId="7B722F2A" w14:textId="0150B5AA" w:rsidR="0083753E" w:rsidRPr="007B6B11" w:rsidRDefault="00BA54DF" w:rsidP="004E02BE">
            <w:pPr>
              <w:pStyle w:val="Tabelazwyky"/>
            </w:pPr>
            <w:r w:rsidRPr="007B6B11">
              <w:t>1</w:t>
            </w:r>
            <w:r w:rsidR="0083753E" w:rsidRPr="007B6B11">
              <w:t>..1</w:t>
            </w:r>
          </w:p>
        </w:tc>
      </w:tr>
      <w:tr w:rsidR="0083753E" w:rsidRPr="007B6B11" w14:paraId="62E34603" w14:textId="77777777" w:rsidTr="00423C27">
        <w:trPr>
          <w:trHeight w:val="213"/>
        </w:trPr>
        <w:tc>
          <w:tcPr>
            <w:tcW w:w="1788" w:type="dxa"/>
          </w:tcPr>
          <w:p w14:paraId="1A8B105F" w14:textId="77777777" w:rsidR="0083753E" w:rsidRPr="007B6B11" w:rsidRDefault="0083753E" w:rsidP="004E02BE">
            <w:pPr>
              <w:pStyle w:val="Tabelazwyky"/>
            </w:pPr>
            <w:r w:rsidRPr="007B6B11">
              <w:t>groupOfGoodsName</w:t>
            </w:r>
          </w:p>
        </w:tc>
        <w:tc>
          <w:tcPr>
            <w:tcW w:w="3360" w:type="dxa"/>
          </w:tcPr>
          <w:p w14:paraId="63FFDA96" w14:textId="77777777" w:rsidR="0083753E" w:rsidRPr="007B6B11" w:rsidRDefault="0083753E" w:rsidP="004E02BE">
            <w:pPr>
              <w:pStyle w:val="Tabelazwyky"/>
            </w:pPr>
            <w:r w:rsidRPr="007B6B11">
              <w:t>Nazwa grupy wyrobów, dla których ustalono odrębne stawki podatkowe</w:t>
            </w:r>
          </w:p>
        </w:tc>
        <w:tc>
          <w:tcPr>
            <w:tcW w:w="840" w:type="dxa"/>
          </w:tcPr>
          <w:p w14:paraId="697190AB" w14:textId="77777777" w:rsidR="0083753E" w:rsidRPr="007B6B11" w:rsidRDefault="0067159A" w:rsidP="004E02BE">
            <w:pPr>
              <w:pStyle w:val="Tabelazwyky"/>
            </w:pPr>
            <w:r w:rsidRPr="007B6B11">
              <w:t>F.b</w:t>
            </w:r>
          </w:p>
        </w:tc>
        <w:tc>
          <w:tcPr>
            <w:tcW w:w="2095" w:type="dxa"/>
          </w:tcPr>
          <w:p w14:paraId="44C7EAB4" w14:textId="77777777" w:rsidR="0083753E" w:rsidRPr="007B6B11" w:rsidRDefault="00762D06" w:rsidP="004E02BE">
            <w:pPr>
              <w:pStyle w:val="Tabelazwyky"/>
            </w:pPr>
            <w:r w:rsidRPr="007B6B11">
              <w:t>ZCharacter</w:t>
            </w:r>
          </w:p>
          <w:p w14:paraId="4483DB86" w14:textId="3F993CA4" w:rsidR="0083753E" w:rsidRPr="007B6B11" w:rsidRDefault="00147848" w:rsidP="004E02BE">
            <w:pPr>
              <w:pStyle w:val="Tabelazwyky"/>
            </w:pPr>
            <w:r w:rsidRPr="007B6B11">
              <w:t xml:space="preserve">Patrz reguła </w:t>
            </w:r>
            <w:r w:rsidR="00292451" w:rsidRPr="007B6B11">
              <w:t>R16</w:t>
            </w:r>
          </w:p>
        </w:tc>
        <w:tc>
          <w:tcPr>
            <w:tcW w:w="1197" w:type="dxa"/>
          </w:tcPr>
          <w:p w14:paraId="11897F3F" w14:textId="4AE0C521" w:rsidR="0083753E" w:rsidRPr="007B6B11" w:rsidRDefault="00BA54DF" w:rsidP="004E02BE">
            <w:pPr>
              <w:pStyle w:val="Tabelazwyky"/>
            </w:pPr>
            <w:r w:rsidRPr="007B6B11">
              <w:t>1</w:t>
            </w:r>
            <w:r w:rsidR="0083753E" w:rsidRPr="007B6B11">
              <w:t>..1</w:t>
            </w:r>
          </w:p>
        </w:tc>
      </w:tr>
      <w:tr w:rsidR="0083753E" w:rsidRPr="007B6B11" w14:paraId="6600926B" w14:textId="77777777" w:rsidTr="00423C27">
        <w:trPr>
          <w:trHeight w:val="213"/>
        </w:trPr>
        <w:tc>
          <w:tcPr>
            <w:tcW w:w="1788" w:type="dxa"/>
          </w:tcPr>
          <w:p w14:paraId="4401CEC9" w14:textId="77777777" w:rsidR="0083753E" w:rsidRPr="007B6B11" w:rsidRDefault="0083753E" w:rsidP="004E02BE">
            <w:pPr>
              <w:pStyle w:val="Tabelazwyky"/>
            </w:pPr>
            <w:r w:rsidRPr="007B6B11">
              <w:lastRenderedPageBreak/>
              <w:t>shortages</w:t>
            </w:r>
          </w:p>
        </w:tc>
        <w:tc>
          <w:tcPr>
            <w:tcW w:w="3360" w:type="dxa"/>
          </w:tcPr>
          <w:p w14:paraId="1466CBDD" w14:textId="77777777" w:rsidR="0083753E" w:rsidRPr="007B6B11" w:rsidRDefault="0083753E" w:rsidP="004E02BE">
            <w:pPr>
              <w:pStyle w:val="Tabelazwyky"/>
            </w:pPr>
            <w:r w:rsidRPr="007B6B11">
              <w:t>Możliwość oznaczenia w przypadku wykazywania ubytków wyrobów akcyzowych (przekraczających normy dopuszczalnych ubytków) lub całkowitego zniszczenia wyrobów.</w:t>
            </w:r>
          </w:p>
        </w:tc>
        <w:tc>
          <w:tcPr>
            <w:tcW w:w="840" w:type="dxa"/>
          </w:tcPr>
          <w:p w14:paraId="46A7A4C4" w14:textId="77777777" w:rsidR="0083753E" w:rsidRPr="007B6B11" w:rsidRDefault="0067159A" w:rsidP="004E02BE">
            <w:pPr>
              <w:pStyle w:val="Tabelazwyky"/>
            </w:pPr>
            <w:r w:rsidRPr="007B6B11">
              <w:t>-</w:t>
            </w:r>
          </w:p>
        </w:tc>
        <w:tc>
          <w:tcPr>
            <w:tcW w:w="2095" w:type="dxa"/>
          </w:tcPr>
          <w:p w14:paraId="2868D7FC" w14:textId="77777777" w:rsidR="0083753E" w:rsidRPr="007B6B11" w:rsidRDefault="003C6269" w:rsidP="004E02BE">
            <w:pPr>
              <w:pStyle w:val="Tabelazwyky"/>
            </w:pPr>
            <w:r w:rsidRPr="007B6B11">
              <w:t>ZShortages</w:t>
            </w:r>
          </w:p>
          <w:p w14:paraId="59329DC9" w14:textId="21FD9B84" w:rsidR="0083753E" w:rsidRPr="007B6B11" w:rsidRDefault="00292451" w:rsidP="004E02BE">
            <w:pPr>
              <w:pStyle w:val="Tabelazwyky"/>
            </w:pPr>
            <w:r w:rsidRPr="007B6B11">
              <w:t>Patrz reguła R17</w:t>
            </w:r>
          </w:p>
        </w:tc>
        <w:tc>
          <w:tcPr>
            <w:tcW w:w="1197" w:type="dxa"/>
          </w:tcPr>
          <w:p w14:paraId="05DC0D8D" w14:textId="77777777" w:rsidR="0083753E" w:rsidRPr="007B6B11" w:rsidRDefault="0083753E" w:rsidP="004E02BE">
            <w:pPr>
              <w:pStyle w:val="Tabelazwyky"/>
            </w:pPr>
            <w:r w:rsidRPr="007B6B11">
              <w:t>0..1</w:t>
            </w:r>
          </w:p>
        </w:tc>
      </w:tr>
      <w:tr w:rsidR="0083753E" w:rsidRPr="007B6B11" w14:paraId="6111983E" w14:textId="77777777" w:rsidTr="00423C27">
        <w:trPr>
          <w:trHeight w:val="213"/>
        </w:trPr>
        <w:tc>
          <w:tcPr>
            <w:tcW w:w="1788" w:type="dxa"/>
          </w:tcPr>
          <w:p w14:paraId="3EFDF58D" w14:textId="77777777" w:rsidR="0083753E" w:rsidRPr="007B6B11" w:rsidRDefault="0083753E" w:rsidP="004E02BE">
            <w:pPr>
              <w:pStyle w:val="Tabelazwyky"/>
            </w:pPr>
            <w:r w:rsidRPr="007B6B11">
              <w:t>codeCN</w:t>
            </w:r>
          </w:p>
        </w:tc>
        <w:tc>
          <w:tcPr>
            <w:tcW w:w="3360" w:type="dxa"/>
          </w:tcPr>
          <w:p w14:paraId="2FC20488" w14:textId="77777777" w:rsidR="0083753E" w:rsidRPr="007B6B11" w:rsidRDefault="003E6A94" w:rsidP="004E02BE">
            <w:pPr>
              <w:pStyle w:val="Tabelazwyky"/>
            </w:pPr>
            <w:r w:rsidRPr="007B6B11">
              <w:t>Ośmiocyfrowy kod CN.</w:t>
            </w:r>
          </w:p>
        </w:tc>
        <w:tc>
          <w:tcPr>
            <w:tcW w:w="840" w:type="dxa"/>
          </w:tcPr>
          <w:p w14:paraId="413494DF" w14:textId="77777777" w:rsidR="0083753E" w:rsidRPr="007B6B11" w:rsidRDefault="0067159A" w:rsidP="004E02BE">
            <w:pPr>
              <w:pStyle w:val="Tabelazwyky"/>
            </w:pPr>
            <w:r w:rsidRPr="007B6B11">
              <w:t>F.c</w:t>
            </w:r>
          </w:p>
        </w:tc>
        <w:tc>
          <w:tcPr>
            <w:tcW w:w="2095" w:type="dxa"/>
          </w:tcPr>
          <w:p w14:paraId="19400315" w14:textId="77777777" w:rsidR="0083753E" w:rsidRPr="007B6B11" w:rsidRDefault="004C0A94" w:rsidP="004E02BE">
            <w:pPr>
              <w:pStyle w:val="Tabelazwyky"/>
            </w:pPr>
            <w:r w:rsidRPr="007B6B11">
              <w:t>ZCodeCN</w:t>
            </w:r>
          </w:p>
          <w:p w14:paraId="47C30ED3" w14:textId="1943EBD9" w:rsidR="0083753E" w:rsidRPr="007B6B11" w:rsidRDefault="0083753E" w:rsidP="004E02BE">
            <w:pPr>
              <w:pStyle w:val="Tabelazwyky"/>
            </w:pPr>
          </w:p>
        </w:tc>
        <w:tc>
          <w:tcPr>
            <w:tcW w:w="1197" w:type="dxa"/>
          </w:tcPr>
          <w:p w14:paraId="211C9876" w14:textId="4E484CDD" w:rsidR="0083753E" w:rsidRPr="007B6B11" w:rsidRDefault="00BA54DF" w:rsidP="004E02BE">
            <w:pPr>
              <w:pStyle w:val="Tabelazwyky"/>
            </w:pPr>
            <w:r w:rsidRPr="007B6B11">
              <w:t>1</w:t>
            </w:r>
            <w:r w:rsidR="0083753E" w:rsidRPr="007B6B11">
              <w:t>..1</w:t>
            </w:r>
          </w:p>
        </w:tc>
      </w:tr>
      <w:tr w:rsidR="0083753E" w:rsidRPr="007B6B11" w14:paraId="53EFCC17" w14:textId="77777777" w:rsidTr="00423C27">
        <w:trPr>
          <w:trHeight w:val="213"/>
        </w:trPr>
        <w:tc>
          <w:tcPr>
            <w:tcW w:w="1788" w:type="dxa"/>
          </w:tcPr>
          <w:p w14:paraId="7B0A7742" w14:textId="77777777" w:rsidR="0083753E" w:rsidRPr="007B6B11" w:rsidRDefault="0083753E" w:rsidP="004E02BE">
            <w:pPr>
              <w:pStyle w:val="Tabelazwyky"/>
            </w:pPr>
            <w:r w:rsidRPr="007B6B11">
              <w:t>numberOfGoodsK</w:t>
            </w:r>
          </w:p>
        </w:tc>
        <w:tc>
          <w:tcPr>
            <w:tcW w:w="3360" w:type="dxa"/>
          </w:tcPr>
          <w:p w14:paraId="5B8E1F07" w14:textId="77777777" w:rsidR="0083753E" w:rsidRPr="007B6B11" w:rsidRDefault="003E6A94" w:rsidP="004E02BE">
            <w:pPr>
              <w:pStyle w:val="Tabelazwyky"/>
            </w:pPr>
            <w:r w:rsidRPr="007B6B11">
              <w:t>Ilość wyrobów, w tysiącach kilogramów (z dokładnością do trzech miejsc po przecinku).</w:t>
            </w:r>
          </w:p>
        </w:tc>
        <w:tc>
          <w:tcPr>
            <w:tcW w:w="840" w:type="dxa"/>
          </w:tcPr>
          <w:p w14:paraId="764939B7" w14:textId="77777777" w:rsidR="0083753E" w:rsidRPr="007B6B11" w:rsidRDefault="0067159A" w:rsidP="004E02BE">
            <w:pPr>
              <w:pStyle w:val="Tabelazwyky"/>
            </w:pPr>
            <w:r w:rsidRPr="007B6B11">
              <w:t>F.e</w:t>
            </w:r>
          </w:p>
        </w:tc>
        <w:tc>
          <w:tcPr>
            <w:tcW w:w="2095" w:type="dxa"/>
          </w:tcPr>
          <w:p w14:paraId="72380A14" w14:textId="77777777" w:rsidR="0083753E" w:rsidRPr="007B6B11" w:rsidRDefault="0083753E" w:rsidP="004E02BE">
            <w:pPr>
              <w:pStyle w:val="Tabelazwyky"/>
            </w:pPr>
            <w:r w:rsidRPr="007B6B11">
              <w:t>ZAmountE</w:t>
            </w:r>
          </w:p>
          <w:p w14:paraId="6AE790FB" w14:textId="5DBBB5F4" w:rsidR="0083753E" w:rsidRPr="007B6B11" w:rsidRDefault="0083753E" w:rsidP="004E02BE">
            <w:pPr>
              <w:pStyle w:val="Tabelazwyky"/>
            </w:pPr>
          </w:p>
        </w:tc>
        <w:tc>
          <w:tcPr>
            <w:tcW w:w="1197" w:type="dxa"/>
          </w:tcPr>
          <w:p w14:paraId="50B1E6CB" w14:textId="77777777" w:rsidR="0083753E" w:rsidRPr="007B6B11" w:rsidRDefault="0083753E" w:rsidP="004E02BE">
            <w:pPr>
              <w:pStyle w:val="Tabelazwyky"/>
            </w:pPr>
            <w:r w:rsidRPr="007B6B11">
              <w:t>0..1</w:t>
            </w:r>
          </w:p>
        </w:tc>
      </w:tr>
      <w:tr w:rsidR="0083753E" w:rsidRPr="007B6B11" w14:paraId="2C0EB04B" w14:textId="77777777" w:rsidTr="00423C27">
        <w:trPr>
          <w:trHeight w:val="213"/>
        </w:trPr>
        <w:tc>
          <w:tcPr>
            <w:tcW w:w="1788" w:type="dxa"/>
          </w:tcPr>
          <w:p w14:paraId="31758019" w14:textId="77777777" w:rsidR="0083753E" w:rsidRPr="007B6B11" w:rsidRDefault="0083753E" w:rsidP="004E02BE">
            <w:pPr>
              <w:pStyle w:val="Tabelazwyky"/>
            </w:pPr>
            <w:r w:rsidRPr="007B6B11">
              <w:t>numberOfGoodsL</w:t>
            </w:r>
          </w:p>
        </w:tc>
        <w:tc>
          <w:tcPr>
            <w:tcW w:w="3360" w:type="dxa"/>
          </w:tcPr>
          <w:p w14:paraId="03C00E96" w14:textId="77777777" w:rsidR="0083753E" w:rsidRPr="007B6B11" w:rsidRDefault="003E6A94" w:rsidP="004E02BE">
            <w:pPr>
              <w:pStyle w:val="Tabelazwyky"/>
            </w:pPr>
            <w:r w:rsidRPr="007B6B11">
              <w:t>Ilość wyrobów w tysiącach litrów, (z dokładnością do trzech miejsc po przecinku).</w:t>
            </w:r>
          </w:p>
        </w:tc>
        <w:tc>
          <w:tcPr>
            <w:tcW w:w="840" w:type="dxa"/>
          </w:tcPr>
          <w:p w14:paraId="79FC3940" w14:textId="77777777" w:rsidR="0083753E" w:rsidRPr="007B6B11" w:rsidRDefault="0067159A" w:rsidP="004E02BE">
            <w:pPr>
              <w:pStyle w:val="Tabelazwyky"/>
            </w:pPr>
            <w:r w:rsidRPr="007B6B11">
              <w:t>F.d</w:t>
            </w:r>
          </w:p>
        </w:tc>
        <w:tc>
          <w:tcPr>
            <w:tcW w:w="2095" w:type="dxa"/>
          </w:tcPr>
          <w:p w14:paraId="5C2D4542" w14:textId="77777777" w:rsidR="0083753E" w:rsidRPr="007B6B11" w:rsidRDefault="0083753E" w:rsidP="004E02BE">
            <w:pPr>
              <w:pStyle w:val="Tabelazwyky"/>
            </w:pPr>
            <w:r w:rsidRPr="007B6B11">
              <w:t>ZAmountE</w:t>
            </w:r>
          </w:p>
          <w:p w14:paraId="4FC6DC4D" w14:textId="05402E7B" w:rsidR="0083753E" w:rsidRPr="007B6B11" w:rsidRDefault="0083753E" w:rsidP="004E02BE">
            <w:pPr>
              <w:pStyle w:val="Tabelazwyky"/>
            </w:pPr>
          </w:p>
        </w:tc>
        <w:tc>
          <w:tcPr>
            <w:tcW w:w="1197" w:type="dxa"/>
          </w:tcPr>
          <w:p w14:paraId="1AFE6252" w14:textId="77777777" w:rsidR="0083753E" w:rsidRPr="007B6B11" w:rsidRDefault="00116B69" w:rsidP="004E02BE">
            <w:pPr>
              <w:pStyle w:val="Tabelazwyky"/>
            </w:pPr>
            <w:r w:rsidRPr="007B6B11">
              <w:t>0..1</w:t>
            </w:r>
          </w:p>
        </w:tc>
      </w:tr>
      <w:tr w:rsidR="0083753E" w:rsidRPr="007B6B11" w14:paraId="6C442E4C" w14:textId="77777777" w:rsidTr="00423C27">
        <w:trPr>
          <w:trHeight w:val="213"/>
        </w:trPr>
        <w:tc>
          <w:tcPr>
            <w:tcW w:w="1788" w:type="dxa"/>
          </w:tcPr>
          <w:p w14:paraId="4A8DF22E" w14:textId="77777777" w:rsidR="0083753E" w:rsidRPr="007B6B11" w:rsidRDefault="0083753E" w:rsidP="004E02BE">
            <w:pPr>
              <w:pStyle w:val="Tabelazwyky"/>
            </w:pPr>
            <w:r w:rsidRPr="007B6B11">
              <w:t>fuelValue</w:t>
            </w:r>
          </w:p>
        </w:tc>
        <w:tc>
          <w:tcPr>
            <w:tcW w:w="3360" w:type="dxa"/>
          </w:tcPr>
          <w:p w14:paraId="4290ACBF" w14:textId="45BAD36D" w:rsidR="0083753E" w:rsidRPr="007B6B11" w:rsidRDefault="003E6A94" w:rsidP="004E02BE">
            <w:pPr>
              <w:pStyle w:val="Tabelazwyky"/>
            </w:pPr>
            <w:r w:rsidRPr="007B6B11">
              <w:t>Ilość w GJ</w:t>
            </w:r>
            <w:r w:rsidR="00BA54DF" w:rsidRPr="007B6B11">
              <w:t>, (z dokładnością do trzech miejsc po przecinku).</w:t>
            </w:r>
          </w:p>
        </w:tc>
        <w:tc>
          <w:tcPr>
            <w:tcW w:w="840" w:type="dxa"/>
          </w:tcPr>
          <w:p w14:paraId="433FF3A7" w14:textId="77777777" w:rsidR="0083753E" w:rsidRPr="007B6B11" w:rsidRDefault="0067159A" w:rsidP="004E02BE">
            <w:pPr>
              <w:pStyle w:val="Tabelazwyky"/>
            </w:pPr>
            <w:r w:rsidRPr="007B6B11">
              <w:t>F.f</w:t>
            </w:r>
          </w:p>
        </w:tc>
        <w:tc>
          <w:tcPr>
            <w:tcW w:w="2095" w:type="dxa"/>
          </w:tcPr>
          <w:p w14:paraId="07732676" w14:textId="77777777" w:rsidR="0083753E" w:rsidRPr="007B6B11" w:rsidRDefault="0083753E" w:rsidP="004E02BE">
            <w:pPr>
              <w:pStyle w:val="Tabelazwyky"/>
            </w:pPr>
            <w:r w:rsidRPr="007B6B11">
              <w:t>ZAmountE</w:t>
            </w:r>
          </w:p>
          <w:p w14:paraId="679739B5" w14:textId="0A43DA30" w:rsidR="0083753E" w:rsidRPr="007B6B11" w:rsidRDefault="0083753E" w:rsidP="004E02BE">
            <w:pPr>
              <w:pStyle w:val="Tabelazwyky"/>
            </w:pPr>
          </w:p>
        </w:tc>
        <w:tc>
          <w:tcPr>
            <w:tcW w:w="1197" w:type="dxa"/>
          </w:tcPr>
          <w:p w14:paraId="2F8DC17A" w14:textId="77777777" w:rsidR="0083753E" w:rsidRPr="007B6B11" w:rsidRDefault="0083753E" w:rsidP="004E02BE">
            <w:pPr>
              <w:pStyle w:val="Tabelazwyky"/>
            </w:pPr>
            <w:r w:rsidRPr="007B6B11">
              <w:t>0..1</w:t>
            </w:r>
          </w:p>
        </w:tc>
      </w:tr>
      <w:tr w:rsidR="0083753E" w:rsidRPr="007B6B11" w14:paraId="40264A0D" w14:textId="77777777" w:rsidTr="00423C27">
        <w:trPr>
          <w:trHeight w:val="213"/>
        </w:trPr>
        <w:tc>
          <w:tcPr>
            <w:tcW w:w="1788" w:type="dxa"/>
          </w:tcPr>
          <w:p w14:paraId="0EB116AB" w14:textId="77777777" w:rsidR="0083753E" w:rsidRPr="007B6B11" w:rsidRDefault="0083753E" w:rsidP="004E02BE">
            <w:pPr>
              <w:pStyle w:val="Tabelazwyky"/>
            </w:pPr>
            <w:r w:rsidRPr="007B6B11">
              <w:t>taxRate</w:t>
            </w:r>
          </w:p>
        </w:tc>
        <w:tc>
          <w:tcPr>
            <w:tcW w:w="3360" w:type="dxa"/>
          </w:tcPr>
          <w:p w14:paraId="3ABF57BE" w14:textId="109E62BF" w:rsidR="0083753E" w:rsidRPr="007B6B11" w:rsidRDefault="003E6A94" w:rsidP="004E02BE">
            <w:pPr>
              <w:pStyle w:val="Tabelazwyky"/>
            </w:pPr>
            <w:r w:rsidRPr="007B6B11">
              <w:t>Stawka podatku.</w:t>
            </w:r>
            <w:r w:rsidR="00BA54DF" w:rsidRPr="007B6B11">
              <w:t xml:space="preserve"> (z dokładnością do dwóch miejsc po przecinku).</w:t>
            </w:r>
          </w:p>
        </w:tc>
        <w:tc>
          <w:tcPr>
            <w:tcW w:w="840" w:type="dxa"/>
          </w:tcPr>
          <w:p w14:paraId="5995E1A6" w14:textId="77777777" w:rsidR="0083753E" w:rsidRPr="007B6B11" w:rsidRDefault="0067159A" w:rsidP="004E02BE">
            <w:pPr>
              <w:pStyle w:val="Tabelazwyky"/>
            </w:pPr>
            <w:r w:rsidRPr="007B6B11">
              <w:t>F.g</w:t>
            </w:r>
          </w:p>
        </w:tc>
        <w:tc>
          <w:tcPr>
            <w:tcW w:w="2095" w:type="dxa"/>
          </w:tcPr>
          <w:p w14:paraId="65FE7E09" w14:textId="77777777" w:rsidR="0083753E" w:rsidRPr="007B6B11" w:rsidRDefault="0083753E" w:rsidP="004E02BE">
            <w:pPr>
              <w:pStyle w:val="Tabelazwyky"/>
            </w:pPr>
            <w:r w:rsidRPr="007B6B11">
              <w:t>ZAmountC</w:t>
            </w:r>
          </w:p>
          <w:p w14:paraId="6F360C36" w14:textId="77777777" w:rsidR="0083753E" w:rsidRPr="007B6B11" w:rsidRDefault="0083753E" w:rsidP="004E02BE">
            <w:pPr>
              <w:pStyle w:val="Tabelazwyky"/>
            </w:pPr>
          </w:p>
        </w:tc>
        <w:tc>
          <w:tcPr>
            <w:tcW w:w="1197" w:type="dxa"/>
          </w:tcPr>
          <w:p w14:paraId="077F77DF" w14:textId="77777777" w:rsidR="0083753E" w:rsidRPr="007B6B11" w:rsidRDefault="0083753E" w:rsidP="004E02BE">
            <w:pPr>
              <w:pStyle w:val="Tabelazwyky"/>
            </w:pPr>
            <w:r w:rsidRPr="007B6B11">
              <w:t>0..1</w:t>
            </w:r>
          </w:p>
        </w:tc>
      </w:tr>
      <w:tr w:rsidR="00BA1677" w:rsidRPr="007B6B11" w14:paraId="0412896B" w14:textId="77777777" w:rsidTr="00423C27">
        <w:trPr>
          <w:trHeight w:val="213"/>
        </w:trPr>
        <w:tc>
          <w:tcPr>
            <w:tcW w:w="1788" w:type="dxa"/>
          </w:tcPr>
          <w:p w14:paraId="17F3BCBA" w14:textId="77777777" w:rsidR="00BA1677" w:rsidRPr="007B6B11" w:rsidRDefault="00BA1677" w:rsidP="004E02BE">
            <w:pPr>
              <w:pStyle w:val="Tabelazwyky"/>
            </w:pPr>
            <w:r w:rsidRPr="007B6B11">
              <w:t>fromIsztar</w:t>
            </w:r>
          </w:p>
        </w:tc>
        <w:tc>
          <w:tcPr>
            <w:tcW w:w="3360" w:type="dxa"/>
          </w:tcPr>
          <w:p w14:paraId="7C9BE38A" w14:textId="77777777" w:rsidR="00BA1677" w:rsidRPr="007B6B11" w:rsidRDefault="00BA1677" w:rsidP="004E02BE">
            <w:pPr>
              <w:pStyle w:val="Tabelazwyky"/>
            </w:pPr>
            <w:r w:rsidRPr="007B6B11">
              <w:t>Czy stawka podatku akcyzowego jest pobrana z Systemu ISZTAR.</w:t>
            </w:r>
          </w:p>
        </w:tc>
        <w:tc>
          <w:tcPr>
            <w:tcW w:w="840" w:type="dxa"/>
          </w:tcPr>
          <w:p w14:paraId="03751947" w14:textId="77777777" w:rsidR="00BA1677" w:rsidRPr="007B6B11" w:rsidRDefault="00BA1677" w:rsidP="004E02BE">
            <w:pPr>
              <w:pStyle w:val="Tabelazwyky"/>
            </w:pPr>
            <w:r w:rsidRPr="007B6B11">
              <w:t>-</w:t>
            </w:r>
          </w:p>
        </w:tc>
        <w:tc>
          <w:tcPr>
            <w:tcW w:w="2095" w:type="dxa"/>
          </w:tcPr>
          <w:p w14:paraId="3E575AE3" w14:textId="77777777" w:rsidR="00BA1677" w:rsidRPr="007B6B11" w:rsidRDefault="00BA1677" w:rsidP="004E02BE">
            <w:pPr>
              <w:pStyle w:val="Tabelazwyky"/>
            </w:pPr>
            <w:r w:rsidRPr="007B6B11">
              <w:t>boolean</w:t>
            </w:r>
          </w:p>
        </w:tc>
        <w:tc>
          <w:tcPr>
            <w:tcW w:w="1197" w:type="dxa"/>
          </w:tcPr>
          <w:p w14:paraId="384682BE" w14:textId="77777777" w:rsidR="00BA1677" w:rsidRPr="007B6B11" w:rsidRDefault="00BA1677" w:rsidP="004E02BE">
            <w:pPr>
              <w:pStyle w:val="Tabelazwyky"/>
            </w:pPr>
            <w:r w:rsidRPr="007B6B11">
              <w:t>0..1</w:t>
            </w:r>
          </w:p>
        </w:tc>
      </w:tr>
      <w:tr w:rsidR="00BA1677" w:rsidRPr="007B6B11" w14:paraId="3F9CDC13" w14:textId="77777777" w:rsidTr="00423C27">
        <w:trPr>
          <w:trHeight w:val="213"/>
        </w:trPr>
        <w:tc>
          <w:tcPr>
            <w:tcW w:w="1788" w:type="dxa"/>
          </w:tcPr>
          <w:p w14:paraId="562E91E8" w14:textId="77777777" w:rsidR="00BA1677" w:rsidRPr="007B6B11" w:rsidRDefault="00BA1677" w:rsidP="004E02BE">
            <w:pPr>
              <w:pStyle w:val="Tabelazwyky"/>
            </w:pPr>
            <w:r w:rsidRPr="007B6B11">
              <w:t>amountOfTax</w:t>
            </w:r>
          </w:p>
        </w:tc>
        <w:tc>
          <w:tcPr>
            <w:tcW w:w="3360" w:type="dxa"/>
          </w:tcPr>
          <w:p w14:paraId="53A0486C" w14:textId="48EB33A6" w:rsidR="00BA1677" w:rsidRPr="007B6B11" w:rsidRDefault="00BA54DF" w:rsidP="004E02BE">
            <w:pPr>
              <w:pStyle w:val="Tabelazwyky"/>
            </w:pPr>
            <w:r w:rsidRPr="007B6B11">
              <w:t>Podatek akcyzowy</w:t>
            </w:r>
            <w:r w:rsidR="003E6A94" w:rsidRPr="007B6B11">
              <w:t xml:space="preserve"> w zł.</w:t>
            </w:r>
          </w:p>
        </w:tc>
        <w:tc>
          <w:tcPr>
            <w:tcW w:w="840" w:type="dxa"/>
          </w:tcPr>
          <w:p w14:paraId="47073A97" w14:textId="77777777" w:rsidR="00BA1677" w:rsidRPr="007B6B11" w:rsidRDefault="00BA1677" w:rsidP="004E02BE">
            <w:pPr>
              <w:pStyle w:val="Tabelazwyky"/>
            </w:pPr>
            <w:r w:rsidRPr="007B6B11">
              <w:t>F.h</w:t>
            </w:r>
          </w:p>
        </w:tc>
        <w:tc>
          <w:tcPr>
            <w:tcW w:w="2095" w:type="dxa"/>
          </w:tcPr>
          <w:p w14:paraId="7B5F8726" w14:textId="697599C6" w:rsidR="00BA1677" w:rsidRPr="007B6B11" w:rsidRDefault="00BA1677" w:rsidP="004E02BE">
            <w:pPr>
              <w:pStyle w:val="Tabelazwyky"/>
            </w:pPr>
            <w:r w:rsidRPr="007B6B11">
              <w:t>ZAmount</w:t>
            </w:r>
            <w:r w:rsidR="00BA54DF" w:rsidRPr="007B6B11">
              <w:t>P</w:t>
            </w:r>
          </w:p>
          <w:p w14:paraId="1AD0A3E9" w14:textId="4097783D" w:rsidR="00BA1677" w:rsidRPr="007B6B11" w:rsidRDefault="00147848" w:rsidP="004E02BE">
            <w:pPr>
              <w:pStyle w:val="Tabelazwyky"/>
            </w:pPr>
            <w:r w:rsidRPr="007B6B11">
              <w:t>Patrz reguła</w:t>
            </w:r>
            <w:r w:rsidR="00292451" w:rsidRPr="007B6B11">
              <w:t xml:space="preserve"> R18</w:t>
            </w:r>
            <w:r w:rsidR="00BA1677" w:rsidRPr="007B6B11">
              <w:tab/>
            </w:r>
          </w:p>
        </w:tc>
        <w:tc>
          <w:tcPr>
            <w:tcW w:w="1197" w:type="dxa"/>
          </w:tcPr>
          <w:p w14:paraId="512CD2B9" w14:textId="59DE9100" w:rsidR="00BA1677" w:rsidRPr="007B6B11" w:rsidRDefault="00BA54DF" w:rsidP="004E02BE">
            <w:pPr>
              <w:pStyle w:val="Tabelazwyky"/>
            </w:pPr>
            <w:r w:rsidRPr="007B6B11">
              <w:t>1</w:t>
            </w:r>
            <w:r w:rsidR="00BA1677" w:rsidRPr="007B6B11">
              <w:t>..1</w:t>
            </w:r>
          </w:p>
        </w:tc>
      </w:tr>
      <w:tr w:rsidR="00423C27" w:rsidRPr="007B6B11" w14:paraId="5DC0F52C" w14:textId="77777777" w:rsidTr="00423C27">
        <w:tblPrEx>
          <w:tblLook w:val="04A0" w:firstRow="1" w:lastRow="0" w:firstColumn="1" w:lastColumn="0" w:noHBand="0" w:noVBand="1"/>
        </w:tblPrEx>
        <w:trPr>
          <w:trHeight w:val="570"/>
        </w:trPr>
        <w:tc>
          <w:tcPr>
            <w:tcW w:w="1788" w:type="dxa"/>
          </w:tcPr>
          <w:p w14:paraId="6AE75DD4" w14:textId="77777777" w:rsidR="00423C27" w:rsidRPr="007B6B11" w:rsidRDefault="00423C27" w:rsidP="004E02BE">
            <w:pPr>
              <w:pStyle w:val="Tabelazwyky"/>
            </w:pPr>
            <w:r w:rsidRPr="007B6B11">
              <w:t>exemptionFromExciseDuty</w:t>
            </w:r>
          </w:p>
        </w:tc>
        <w:tc>
          <w:tcPr>
            <w:tcW w:w="3360" w:type="dxa"/>
          </w:tcPr>
          <w:p w14:paraId="49078839" w14:textId="77777777" w:rsidR="00423C27" w:rsidRPr="007B6B11" w:rsidRDefault="00423C27" w:rsidP="004E02BE">
            <w:pPr>
              <w:pStyle w:val="Tabelazwyky"/>
            </w:pPr>
            <w:r w:rsidRPr="007B6B11">
              <w:t>Zwolnienie od podatku akcyzowego.</w:t>
            </w:r>
          </w:p>
        </w:tc>
        <w:tc>
          <w:tcPr>
            <w:tcW w:w="840" w:type="dxa"/>
          </w:tcPr>
          <w:p w14:paraId="4101D670" w14:textId="77777777" w:rsidR="00423C27" w:rsidRPr="007B6B11" w:rsidRDefault="00423C27" w:rsidP="004E02BE">
            <w:pPr>
              <w:pStyle w:val="Tabelazwyky"/>
            </w:pPr>
            <w:r w:rsidRPr="007B6B11">
              <w:t>F.g</w:t>
            </w:r>
          </w:p>
        </w:tc>
        <w:tc>
          <w:tcPr>
            <w:tcW w:w="2095" w:type="dxa"/>
          </w:tcPr>
          <w:p w14:paraId="7E8C5775" w14:textId="77777777" w:rsidR="00423C27" w:rsidRPr="007B6B11" w:rsidRDefault="00423C27" w:rsidP="004E02BE">
            <w:pPr>
              <w:pStyle w:val="Tabelazwyky"/>
            </w:pPr>
            <w:r w:rsidRPr="007B6B11">
              <w:t>boolean</w:t>
            </w:r>
          </w:p>
        </w:tc>
        <w:tc>
          <w:tcPr>
            <w:tcW w:w="1197" w:type="dxa"/>
          </w:tcPr>
          <w:p w14:paraId="69041C5C" w14:textId="77777777" w:rsidR="00423C27" w:rsidRPr="007B6B11" w:rsidRDefault="00423C27" w:rsidP="004E02BE">
            <w:pPr>
              <w:pStyle w:val="Tabelazwyky"/>
            </w:pPr>
            <w:r w:rsidRPr="007B6B11">
              <w:t>1..1</w:t>
            </w:r>
          </w:p>
        </w:tc>
      </w:tr>
    </w:tbl>
    <w:p w14:paraId="48A9E1A5" w14:textId="77777777" w:rsidR="00637A1C" w:rsidRDefault="00637A1C">
      <w:pPr>
        <w:spacing w:before="0" w:after="0" w:line="240" w:lineRule="auto"/>
        <w:rPr>
          <w:bCs/>
          <w:sz w:val="22"/>
          <w:szCs w:val="20"/>
        </w:rPr>
      </w:pPr>
      <w:bookmarkStart w:id="446" w:name="_Toc97503922"/>
      <w:r>
        <w:br w:type="page"/>
      </w:r>
    </w:p>
    <w:p w14:paraId="460ADB85" w14:textId="7140D62F" w:rsidR="006E7D91" w:rsidRPr="007B6B11" w:rsidRDefault="006E7D91" w:rsidP="004E02BE">
      <w:pPr>
        <w:pStyle w:val="Z2PodpisRysunkuTabeli"/>
      </w:pPr>
      <w:bookmarkStart w:id="447" w:name="_Toc183172174"/>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68</w:t>
      </w:r>
      <w:r w:rsidR="00E354C5">
        <w:fldChar w:fldCharType="end"/>
      </w:r>
      <w:r w:rsidRPr="007B6B11">
        <w:t>. Struktura &lt;ItemType&gt;, Obliczenie wysokości podatku akcyzowego od poszczególnych wyrobów (składowe pozycji) załącznika AKC-4I.</w:t>
      </w:r>
      <w:bookmarkEnd w:id="446"/>
      <w:bookmarkEnd w:id="447"/>
    </w:p>
    <w:p w14:paraId="5041C173" w14:textId="4F3767EA" w:rsidR="00423C27" w:rsidRPr="007B6B11" w:rsidRDefault="00BA54DF" w:rsidP="004E02BE">
      <w:r w:rsidRPr="007B6B11">
        <w:rPr>
          <w:noProof/>
        </w:rPr>
        <w:drawing>
          <wp:inline distT="0" distB="0" distL="0" distR="0" wp14:anchorId="0C534D9D" wp14:editId="61A66B66">
            <wp:extent cx="4107180" cy="2537460"/>
            <wp:effectExtent l="19050" t="19050" r="26670" b="15240"/>
            <wp:docPr id="100" name="Obraz 100" descr="Rysunek przedstawia strukturę &lt;ItemType&gt;, Obliczenie wysokości podatku akcyzowego od poszczególnych wyrobów (składow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Obraz 100" descr="Rysunek przedstawia strukturę &lt;ItemType&gt;, Obliczenie wysokości podatku akcyzowego od poszczególnych wyrobów (składowe pozycji) załącznika AKC-4I."/>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107180" cy="2537460"/>
                    </a:xfrm>
                    <a:prstGeom prst="rect">
                      <a:avLst/>
                    </a:prstGeom>
                    <a:noFill/>
                    <a:ln>
                      <a:solidFill>
                        <a:schemeClr val="tx1"/>
                      </a:solidFill>
                    </a:ln>
                  </pic:spPr>
                </pic:pic>
              </a:graphicData>
            </a:graphic>
          </wp:inline>
        </w:drawing>
      </w:r>
    </w:p>
    <w:p w14:paraId="7EB5374C" w14:textId="6ECD8A72" w:rsidR="00E10B88" w:rsidRPr="007B6B11" w:rsidRDefault="00E10B88" w:rsidP="004E02BE">
      <w:pPr>
        <w:pStyle w:val="Z2PodpisRysunkuTabeli"/>
      </w:pPr>
      <w:bookmarkStart w:id="448" w:name="_Toc183172058"/>
      <w:r w:rsidRPr="007B6B11">
        <w:t xml:space="preserve">Tabela </w:t>
      </w:r>
      <w:r w:rsidR="00E354C5">
        <w:fldChar w:fldCharType="begin"/>
      </w:r>
      <w:r w:rsidR="00E354C5">
        <w:instrText xml:space="preserve"> SEQ Tabela \* ARABIC </w:instrText>
      </w:r>
      <w:r w:rsidR="00E354C5">
        <w:fldChar w:fldCharType="separate"/>
      </w:r>
      <w:r w:rsidR="006D48AD">
        <w:rPr>
          <w:noProof/>
        </w:rPr>
        <w:t>90</w:t>
      </w:r>
      <w:r w:rsidR="00E354C5">
        <w:fldChar w:fldCharType="end"/>
      </w:r>
      <w:r w:rsidRPr="007B6B11">
        <w:t>. Struktura elementu &lt; DailyPaymentInformationType &gt; - Suma kwot wpłat dziennych dla załącznika AKC-4I</w:t>
      </w:r>
      <w:bookmarkEnd w:id="44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10B88" w:rsidRPr="007B6B11" w14:paraId="5A252072" w14:textId="77777777" w:rsidTr="00072B25">
        <w:trPr>
          <w:trHeight w:val="213"/>
          <w:tblHeader/>
        </w:trPr>
        <w:tc>
          <w:tcPr>
            <w:tcW w:w="1788" w:type="dxa"/>
            <w:shd w:val="clear" w:color="auto" w:fill="D9D9D9" w:themeFill="background1" w:themeFillShade="D9"/>
          </w:tcPr>
          <w:p w14:paraId="6933F89A" w14:textId="77777777" w:rsidR="00E10B88" w:rsidRPr="007B6B11" w:rsidRDefault="00E10B88"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09D512E7" w14:textId="77777777" w:rsidR="00E10B88" w:rsidRPr="007B6B11" w:rsidRDefault="00E10B88"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4E42CB0F" w14:textId="77777777" w:rsidR="00E10B88" w:rsidRPr="007B6B11" w:rsidRDefault="00E10B88"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7374DF8E" w14:textId="77777777" w:rsidR="00E10B88" w:rsidRPr="007B6B11" w:rsidRDefault="00E10B88"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65B13402" w14:textId="77777777" w:rsidR="00E10B88" w:rsidRPr="007B6B11" w:rsidRDefault="00E10B88"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E10B88" w:rsidRPr="007B6B11" w14:paraId="659FDE94" w14:textId="77777777" w:rsidTr="00E93E44">
        <w:trPr>
          <w:trHeight w:val="213"/>
        </w:trPr>
        <w:tc>
          <w:tcPr>
            <w:tcW w:w="1788" w:type="dxa"/>
          </w:tcPr>
          <w:p w14:paraId="5D5A8895" w14:textId="77777777" w:rsidR="00E10B88" w:rsidRPr="007B6B11" w:rsidRDefault="00E10B88" w:rsidP="004E02BE">
            <w:pPr>
              <w:pStyle w:val="Tabelazwyky"/>
            </w:pPr>
            <w:r w:rsidRPr="007B6B11">
              <w:t>totalDueAmountOfDailyPaym</w:t>
            </w:r>
          </w:p>
        </w:tc>
        <w:tc>
          <w:tcPr>
            <w:tcW w:w="3360" w:type="dxa"/>
          </w:tcPr>
          <w:p w14:paraId="7536ADCB" w14:textId="77777777" w:rsidR="00E10B88" w:rsidRPr="007B6B11" w:rsidRDefault="00E10B88" w:rsidP="004E02BE">
            <w:pPr>
              <w:pStyle w:val="Tabelazwyky"/>
            </w:pPr>
            <w:r w:rsidRPr="007B6B11">
              <w:t>Razem kwota należnych wpłat dziennych.</w:t>
            </w:r>
          </w:p>
          <w:p w14:paraId="4DB633A4" w14:textId="77777777" w:rsidR="00E10B88" w:rsidRPr="007B6B11" w:rsidRDefault="00E10B88" w:rsidP="004E02BE">
            <w:pPr>
              <w:pStyle w:val="Tabelazwyky"/>
            </w:pPr>
            <w:r w:rsidRPr="007B6B11">
              <w:t>(suma kwot z kolumny E.c).</w:t>
            </w:r>
          </w:p>
        </w:tc>
        <w:tc>
          <w:tcPr>
            <w:tcW w:w="840" w:type="dxa"/>
          </w:tcPr>
          <w:p w14:paraId="61E7EDD2" w14:textId="538D2346" w:rsidR="00E10B88" w:rsidRPr="007B6B11" w:rsidRDefault="00E10B88" w:rsidP="004E02BE">
            <w:pPr>
              <w:pStyle w:val="Tabelazwyky"/>
            </w:pPr>
            <w:r w:rsidRPr="007B6B11">
              <w:t>173</w:t>
            </w:r>
          </w:p>
        </w:tc>
        <w:tc>
          <w:tcPr>
            <w:tcW w:w="2095" w:type="dxa"/>
          </w:tcPr>
          <w:p w14:paraId="199B89ED" w14:textId="77777777" w:rsidR="00E10B88" w:rsidRPr="007B6B11" w:rsidRDefault="00E10B88" w:rsidP="004E02BE">
            <w:pPr>
              <w:pStyle w:val="Tabelazwyky"/>
            </w:pPr>
            <w:r w:rsidRPr="007B6B11">
              <w:t>ZAmountP</w:t>
            </w:r>
          </w:p>
          <w:p w14:paraId="7F070D81" w14:textId="77777777" w:rsidR="00E10B88" w:rsidRPr="007B6B11" w:rsidRDefault="00E10B88" w:rsidP="004E02BE">
            <w:pPr>
              <w:pStyle w:val="Tabelazwyky"/>
            </w:pPr>
            <w:r w:rsidRPr="007B6B11">
              <w:t>Patrz reguła R19</w:t>
            </w:r>
            <w:r w:rsidRPr="007B6B11">
              <w:tab/>
            </w:r>
          </w:p>
        </w:tc>
        <w:tc>
          <w:tcPr>
            <w:tcW w:w="1197" w:type="dxa"/>
          </w:tcPr>
          <w:p w14:paraId="4C9E07D9" w14:textId="77777777" w:rsidR="00E10B88" w:rsidRPr="007B6B11" w:rsidRDefault="00E10B88" w:rsidP="004E02BE">
            <w:pPr>
              <w:pStyle w:val="Tabelazwyky"/>
            </w:pPr>
            <w:r w:rsidRPr="007B6B11">
              <w:t>1..1</w:t>
            </w:r>
          </w:p>
        </w:tc>
      </w:tr>
      <w:tr w:rsidR="00E10B88" w:rsidRPr="007B6B11" w14:paraId="27F248CA" w14:textId="77777777" w:rsidTr="00E93E44">
        <w:trPr>
          <w:trHeight w:val="213"/>
        </w:trPr>
        <w:tc>
          <w:tcPr>
            <w:tcW w:w="1788" w:type="dxa"/>
          </w:tcPr>
          <w:p w14:paraId="412AD04C" w14:textId="77777777" w:rsidR="00E10B88" w:rsidRPr="007B6B11" w:rsidRDefault="00E10B88" w:rsidP="004E02BE">
            <w:pPr>
              <w:pStyle w:val="Tabelazwyky"/>
            </w:pPr>
            <w:r w:rsidRPr="007B6B11">
              <w:t>totalAmountOfExcessDailyPaymPrevDecl</w:t>
            </w:r>
          </w:p>
        </w:tc>
        <w:tc>
          <w:tcPr>
            <w:tcW w:w="3360" w:type="dxa"/>
          </w:tcPr>
          <w:p w14:paraId="2285C91B" w14:textId="77777777" w:rsidR="00E10B88" w:rsidRPr="007B6B11" w:rsidRDefault="00E10B88" w:rsidP="004E02BE">
            <w:pPr>
              <w:pStyle w:val="Tabelazwyky"/>
            </w:pPr>
            <w:r w:rsidRPr="007B6B11">
              <w:t>Razem kwota nadwyżki wpłat z poprzedniej deklaracji zaliczona na poczet wpłat dziennych.</w:t>
            </w:r>
          </w:p>
          <w:p w14:paraId="0180CDF4" w14:textId="77777777" w:rsidR="00E10B88" w:rsidRPr="007B6B11" w:rsidRDefault="00E10B88" w:rsidP="004E02BE">
            <w:pPr>
              <w:pStyle w:val="Tabelazwyky"/>
            </w:pPr>
            <w:r w:rsidRPr="007B6B11">
              <w:t>(Suma kwot z kolumny E.e).</w:t>
            </w:r>
          </w:p>
        </w:tc>
        <w:tc>
          <w:tcPr>
            <w:tcW w:w="840" w:type="dxa"/>
          </w:tcPr>
          <w:p w14:paraId="4569C582" w14:textId="5650BA23" w:rsidR="00E10B88" w:rsidRPr="007B6B11" w:rsidRDefault="00E10B88" w:rsidP="004E02BE">
            <w:pPr>
              <w:pStyle w:val="Tabelazwyky"/>
            </w:pPr>
            <w:r w:rsidRPr="007B6B11">
              <w:t>174</w:t>
            </w:r>
          </w:p>
        </w:tc>
        <w:tc>
          <w:tcPr>
            <w:tcW w:w="2095" w:type="dxa"/>
          </w:tcPr>
          <w:p w14:paraId="3460B87B" w14:textId="77777777" w:rsidR="004E02BE" w:rsidRDefault="004E02BE" w:rsidP="004E02BE">
            <w:pPr>
              <w:pStyle w:val="Tabelazwyky"/>
            </w:pPr>
            <w:r>
              <w:t>ZAmountP</w:t>
            </w:r>
          </w:p>
          <w:p w14:paraId="54A98EA5" w14:textId="7D92077E" w:rsidR="00E10B88" w:rsidRPr="007B6B11" w:rsidRDefault="004E02BE" w:rsidP="004E02BE">
            <w:pPr>
              <w:pStyle w:val="Tabelazwyky"/>
            </w:pPr>
            <w:r>
              <w:t>Patrz reguła R</w:t>
            </w:r>
          </w:p>
        </w:tc>
        <w:tc>
          <w:tcPr>
            <w:tcW w:w="1197" w:type="dxa"/>
          </w:tcPr>
          <w:p w14:paraId="07D2401D" w14:textId="77777777" w:rsidR="00E10B88" w:rsidRPr="007B6B11" w:rsidRDefault="00E10B88" w:rsidP="004E02BE">
            <w:pPr>
              <w:pStyle w:val="Tabelazwyky"/>
            </w:pPr>
            <w:r w:rsidRPr="007B6B11">
              <w:t>1..1</w:t>
            </w:r>
          </w:p>
        </w:tc>
      </w:tr>
      <w:tr w:rsidR="00E10B88" w:rsidRPr="007B6B11" w14:paraId="7804E1B2" w14:textId="77777777" w:rsidTr="00E93E44">
        <w:trPr>
          <w:trHeight w:val="213"/>
        </w:trPr>
        <w:tc>
          <w:tcPr>
            <w:tcW w:w="1788" w:type="dxa"/>
          </w:tcPr>
          <w:p w14:paraId="14DF4653" w14:textId="77777777" w:rsidR="00E10B88" w:rsidRPr="007B6B11" w:rsidRDefault="00E10B88" w:rsidP="004E02BE">
            <w:pPr>
              <w:pStyle w:val="Tabelazwyky"/>
            </w:pPr>
            <w:r w:rsidRPr="007B6B11">
              <w:t>totalAmountOfDailyPaym</w:t>
            </w:r>
          </w:p>
        </w:tc>
        <w:tc>
          <w:tcPr>
            <w:tcW w:w="3360" w:type="dxa"/>
          </w:tcPr>
          <w:p w14:paraId="5499A8EE" w14:textId="77777777" w:rsidR="00E10B88" w:rsidRPr="007B6B11" w:rsidRDefault="00E10B88" w:rsidP="004E02BE">
            <w:pPr>
              <w:pStyle w:val="Tabelazwyky"/>
            </w:pPr>
            <w:r w:rsidRPr="007B6B11">
              <w:t>Razem kwota dokonanych wpłat dziennych.</w:t>
            </w:r>
          </w:p>
          <w:p w14:paraId="25F296F1" w14:textId="77777777" w:rsidR="00E10B88" w:rsidRPr="007B6B11" w:rsidRDefault="00E10B88" w:rsidP="004E02BE">
            <w:pPr>
              <w:pStyle w:val="Tabelazwyky"/>
            </w:pPr>
            <w:r w:rsidRPr="007B6B11">
              <w:t>(Suma kwot z kolumny E.f).</w:t>
            </w:r>
          </w:p>
        </w:tc>
        <w:tc>
          <w:tcPr>
            <w:tcW w:w="840" w:type="dxa"/>
          </w:tcPr>
          <w:p w14:paraId="66956547" w14:textId="485A1455" w:rsidR="00E10B88" w:rsidRPr="007B6B11" w:rsidRDefault="00E10B88" w:rsidP="004E02BE">
            <w:pPr>
              <w:pStyle w:val="Tabelazwyky"/>
            </w:pPr>
            <w:r w:rsidRPr="007B6B11">
              <w:t>175</w:t>
            </w:r>
          </w:p>
        </w:tc>
        <w:tc>
          <w:tcPr>
            <w:tcW w:w="2095" w:type="dxa"/>
          </w:tcPr>
          <w:p w14:paraId="3F7D37B5" w14:textId="77777777" w:rsidR="004E02BE" w:rsidRDefault="004E02BE" w:rsidP="004E02BE">
            <w:pPr>
              <w:pStyle w:val="Tabelazwyky"/>
            </w:pPr>
            <w:r>
              <w:t>ZAmountP</w:t>
            </w:r>
          </w:p>
          <w:p w14:paraId="47234AF5" w14:textId="41CEF6EA" w:rsidR="00E10B88" w:rsidRPr="007B6B11" w:rsidRDefault="004E02BE" w:rsidP="004E02BE">
            <w:pPr>
              <w:pStyle w:val="Tabelazwyky"/>
            </w:pPr>
            <w:r>
              <w:t>Patrz reguła R2</w:t>
            </w:r>
          </w:p>
        </w:tc>
        <w:tc>
          <w:tcPr>
            <w:tcW w:w="1197" w:type="dxa"/>
          </w:tcPr>
          <w:p w14:paraId="2FFF8101" w14:textId="77777777" w:rsidR="00E10B88" w:rsidRPr="007B6B11" w:rsidRDefault="00E10B88" w:rsidP="004E02BE">
            <w:pPr>
              <w:pStyle w:val="Tabelazwyky"/>
            </w:pPr>
            <w:r w:rsidRPr="007B6B11">
              <w:t>1..1</w:t>
            </w:r>
          </w:p>
        </w:tc>
      </w:tr>
      <w:tr w:rsidR="00E10B88" w:rsidRPr="007B6B11" w14:paraId="1D76018A" w14:textId="77777777" w:rsidTr="00E93E44">
        <w:trPr>
          <w:trHeight w:val="213"/>
        </w:trPr>
        <w:tc>
          <w:tcPr>
            <w:tcW w:w="1788" w:type="dxa"/>
          </w:tcPr>
          <w:p w14:paraId="6E535DCD" w14:textId="77777777" w:rsidR="00E10B88" w:rsidRPr="007B6B11" w:rsidRDefault="00E10B88" w:rsidP="004E02BE">
            <w:pPr>
              <w:pStyle w:val="Tabelazwyky"/>
            </w:pPr>
            <w:r w:rsidRPr="007B6B11">
              <w:t>DailyAmount</w:t>
            </w:r>
          </w:p>
        </w:tc>
        <w:tc>
          <w:tcPr>
            <w:tcW w:w="3360" w:type="dxa"/>
          </w:tcPr>
          <w:p w14:paraId="0F42704B" w14:textId="77777777" w:rsidR="00E10B88" w:rsidRPr="007B6B11" w:rsidRDefault="00E10B88" w:rsidP="004E02BE">
            <w:pPr>
              <w:pStyle w:val="Tabelazwyky"/>
            </w:pPr>
            <w:r w:rsidRPr="007B6B11">
              <w:t>Informacja o kwotach wpłat dziennych</w:t>
            </w:r>
          </w:p>
        </w:tc>
        <w:tc>
          <w:tcPr>
            <w:tcW w:w="840" w:type="dxa"/>
          </w:tcPr>
          <w:p w14:paraId="02DAB99A" w14:textId="77777777" w:rsidR="00E10B88" w:rsidRPr="007B6B11" w:rsidRDefault="00E10B88" w:rsidP="004E02BE">
            <w:pPr>
              <w:pStyle w:val="Tabelazwyky"/>
            </w:pPr>
            <w:r w:rsidRPr="007B6B11">
              <w:t>-</w:t>
            </w:r>
          </w:p>
        </w:tc>
        <w:tc>
          <w:tcPr>
            <w:tcW w:w="2095" w:type="dxa"/>
          </w:tcPr>
          <w:p w14:paraId="1C0EFFF2" w14:textId="77777777" w:rsidR="00E10B88" w:rsidRPr="007B6B11" w:rsidRDefault="00E10B88" w:rsidP="004E02BE">
            <w:pPr>
              <w:pStyle w:val="Tabelazwyky"/>
            </w:pPr>
            <w:r w:rsidRPr="007B6B11">
              <w:t>ZDailyAmount</w:t>
            </w:r>
          </w:p>
        </w:tc>
        <w:tc>
          <w:tcPr>
            <w:tcW w:w="1197" w:type="dxa"/>
          </w:tcPr>
          <w:p w14:paraId="067DA6D6" w14:textId="77777777" w:rsidR="00E10B88" w:rsidRPr="007B6B11" w:rsidRDefault="00E10B88" w:rsidP="004E02BE">
            <w:pPr>
              <w:pStyle w:val="Tabelazwyky"/>
            </w:pPr>
            <w:r w:rsidRPr="007B6B11">
              <w:t>0..999</w:t>
            </w:r>
          </w:p>
        </w:tc>
      </w:tr>
    </w:tbl>
    <w:p w14:paraId="5B605CFB" w14:textId="5D889B51" w:rsidR="006E7D91" w:rsidRPr="007B6B11" w:rsidRDefault="006E7D91" w:rsidP="004E02BE">
      <w:pPr>
        <w:pStyle w:val="Z2PodpisRysunkuTabeli"/>
      </w:pPr>
      <w:bookmarkStart w:id="449" w:name="_Toc183172175"/>
      <w:r w:rsidRPr="007B6B11">
        <w:t xml:space="preserve">Rysunek </w:t>
      </w:r>
      <w:r w:rsidR="00E354C5">
        <w:fldChar w:fldCharType="begin"/>
      </w:r>
      <w:r w:rsidR="00E354C5">
        <w:instrText xml:space="preserve"> SEQ Rysunek \* ARABIC </w:instrText>
      </w:r>
      <w:r w:rsidR="00E354C5">
        <w:fldChar w:fldCharType="separate"/>
      </w:r>
      <w:r w:rsidR="006D48AD">
        <w:rPr>
          <w:noProof/>
        </w:rPr>
        <w:t>69</w:t>
      </w:r>
      <w:r w:rsidR="00E354C5">
        <w:fldChar w:fldCharType="end"/>
      </w:r>
      <w:r w:rsidRPr="007B6B11">
        <w:t>. Struktura elementu &lt;DailyPaymentInformationType&gt; - Suma kwot wpłat dziennych dla załącznika AKC-4I.</w:t>
      </w:r>
      <w:bookmarkEnd w:id="449"/>
    </w:p>
    <w:p w14:paraId="69985DA5" w14:textId="77777777" w:rsidR="00E10B88" w:rsidRPr="007B6B11" w:rsidRDefault="00E10B88" w:rsidP="004E02BE">
      <w:r w:rsidRPr="007B6B11">
        <w:rPr>
          <w:noProof/>
        </w:rPr>
        <w:drawing>
          <wp:inline distT="0" distB="0" distL="0" distR="0" wp14:anchorId="161A9F26" wp14:editId="0013B4BF">
            <wp:extent cx="5755640" cy="1271905"/>
            <wp:effectExtent l="19050" t="19050" r="16510" b="23495"/>
            <wp:docPr id="101" name="Obraz 101" descr="Rysunek przedstawia strukturę  elementu &lt; DailyPaymentInformationType &gt; - Suma kwot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Obraz 101" descr="Rysunek przedstawia strukturę  elementu &lt; DailyPaymentInformationType &gt; - Suma kwot wpłat dziennych dla załącznika AKC-4I"/>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043F2337" w14:textId="41497BD3" w:rsidR="006E7D91" w:rsidRPr="007B6B11" w:rsidRDefault="006E7D91" w:rsidP="004E02BE">
      <w:pPr>
        <w:pStyle w:val="Z2PodpisRysunkuTabeli"/>
      </w:pPr>
      <w:bookmarkStart w:id="450" w:name="_Toc183172176"/>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70</w:t>
      </w:r>
      <w:r w:rsidR="00E354C5">
        <w:fldChar w:fldCharType="end"/>
      </w:r>
      <w:r w:rsidRPr="007B6B11">
        <w:t>. Struktura elementu &lt;ZDailyAmount&gt;  - Informacja o kwotach wpłat dziennych dla załącznika AKC-4I</w:t>
      </w:r>
      <w:bookmarkEnd w:id="450"/>
    </w:p>
    <w:p w14:paraId="639331ED" w14:textId="77777777" w:rsidR="00E10B88" w:rsidRPr="007B6B11" w:rsidRDefault="00E10B88" w:rsidP="004E02BE">
      <w:r w:rsidRPr="007B6B11">
        <w:rPr>
          <w:noProof/>
        </w:rPr>
        <w:drawing>
          <wp:inline distT="0" distB="0" distL="0" distR="0" wp14:anchorId="52F676D2" wp14:editId="01491E84">
            <wp:extent cx="4520565" cy="1393825"/>
            <wp:effectExtent l="19050" t="19050" r="13335" b="15875"/>
            <wp:docPr id="102" name="Obraz 102" descr="Rysunek przedstawia strukturę  elementu &lt; ZDailyAmount &gt; - Informacja o kwotach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Obraz 102" descr="Rysunek przedstawia strukturę  elementu &lt; ZDailyAmount &gt; - Informacja o kwotach wpłat dziennych dla załącznika AKC-4I"/>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8E1C1D0" w14:textId="13D2CFAA" w:rsidR="0013767E" w:rsidRPr="007B6B11" w:rsidRDefault="0013767E" w:rsidP="004E02BE">
      <w:pPr>
        <w:pStyle w:val="Nagwek3"/>
        <w:spacing w:line="276" w:lineRule="auto"/>
        <w:rPr>
          <w:lang w:val="pl-PL"/>
        </w:rPr>
      </w:pPr>
      <w:bookmarkStart w:id="451" w:name="_Toc115186921"/>
      <w:bookmarkStart w:id="452" w:name="_Toc183171914"/>
      <w:r w:rsidRPr="007B6B11">
        <w:rPr>
          <w:lang w:val="pl-PL"/>
        </w:rPr>
        <w:t>Reguły AKC</w:t>
      </w:r>
      <w:r w:rsidR="00C515A0" w:rsidRPr="007B6B11">
        <w:rPr>
          <w:lang w:val="pl-PL"/>
        </w:rPr>
        <w:t>-</w:t>
      </w:r>
      <w:r w:rsidRPr="007B6B11">
        <w:rPr>
          <w:lang w:val="pl-PL"/>
        </w:rPr>
        <w:t>4I</w:t>
      </w:r>
      <w:bookmarkEnd w:id="451"/>
      <w:bookmarkEnd w:id="452"/>
    </w:p>
    <w:p w14:paraId="3ADBC970" w14:textId="6034F6AE" w:rsidR="0048328B" w:rsidRPr="007B6B11" w:rsidRDefault="0048328B" w:rsidP="004E02BE">
      <w:pPr>
        <w:pStyle w:val="Z2PodpisRysunkuTabeli"/>
      </w:pPr>
      <w:bookmarkStart w:id="453" w:name="_Toc183172059"/>
      <w:r w:rsidRPr="007B6B11">
        <w:t xml:space="preserve">Tabela </w:t>
      </w:r>
      <w:r w:rsidR="00E354C5">
        <w:fldChar w:fldCharType="begin"/>
      </w:r>
      <w:r w:rsidR="00E354C5">
        <w:instrText xml:space="preserve"> SEQ Tabela \* ARABIC </w:instrText>
      </w:r>
      <w:r w:rsidR="00E354C5">
        <w:fldChar w:fldCharType="separate"/>
      </w:r>
      <w:r w:rsidR="006D48AD">
        <w:rPr>
          <w:noProof/>
        </w:rPr>
        <w:t>91</w:t>
      </w:r>
      <w:r w:rsidR="00E354C5">
        <w:fldChar w:fldCharType="end"/>
      </w:r>
      <w:r w:rsidRPr="007B6B11">
        <w:t>. Reguły dla załącznika AKC-4I</w:t>
      </w:r>
      <w:bookmarkEnd w:id="453"/>
    </w:p>
    <w:tbl>
      <w:tblPr>
        <w:tblStyle w:val="Tabela-Siatka"/>
        <w:tblW w:w="0" w:type="auto"/>
        <w:tblLook w:val="01E0" w:firstRow="1" w:lastRow="1" w:firstColumn="1" w:lastColumn="1" w:noHBand="0" w:noVBand="0"/>
      </w:tblPr>
      <w:tblGrid>
        <w:gridCol w:w="945"/>
        <w:gridCol w:w="8109"/>
      </w:tblGrid>
      <w:tr w:rsidR="0048328B" w:rsidRPr="007B6B11" w14:paraId="45880F5C" w14:textId="77777777" w:rsidTr="006E7D91">
        <w:trPr>
          <w:trHeight w:val="213"/>
          <w:tblHeader/>
        </w:trPr>
        <w:tc>
          <w:tcPr>
            <w:tcW w:w="945" w:type="dxa"/>
            <w:shd w:val="clear" w:color="auto" w:fill="D9D9D9" w:themeFill="background1" w:themeFillShade="D9"/>
          </w:tcPr>
          <w:p w14:paraId="380F8015" w14:textId="77777777" w:rsidR="0048328B" w:rsidRPr="007B6B11" w:rsidRDefault="0048328B"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8109" w:type="dxa"/>
            <w:shd w:val="clear" w:color="auto" w:fill="D9D9D9" w:themeFill="background1" w:themeFillShade="D9"/>
          </w:tcPr>
          <w:p w14:paraId="45B17FFE" w14:textId="77777777" w:rsidR="0048328B" w:rsidRPr="007B6B11" w:rsidRDefault="0048328B"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r>
      <w:tr w:rsidR="0048328B" w:rsidRPr="007B6B11" w14:paraId="09EC8B41" w14:textId="77777777" w:rsidTr="00F102D0">
        <w:trPr>
          <w:trHeight w:val="213"/>
        </w:trPr>
        <w:tc>
          <w:tcPr>
            <w:tcW w:w="945" w:type="dxa"/>
          </w:tcPr>
          <w:p w14:paraId="0FC21F55" w14:textId="77777777" w:rsidR="0048328B" w:rsidRPr="007B6B11" w:rsidRDefault="0048328B" w:rsidP="004E02BE">
            <w:pPr>
              <w:pStyle w:val="Tabelazwyky"/>
            </w:pPr>
            <w:r w:rsidRPr="007B6B11">
              <w:t>R1</w:t>
            </w:r>
          </w:p>
        </w:tc>
        <w:tc>
          <w:tcPr>
            <w:tcW w:w="8109" w:type="dxa"/>
          </w:tcPr>
          <w:p w14:paraId="2538AA5D" w14:textId="77777777" w:rsidR="0048328B" w:rsidRPr="007B6B11" w:rsidRDefault="0048328B" w:rsidP="004E02BE">
            <w:pPr>
              <w:pStyle w:val="Tabelazwyky"/>
            </w:pPr>
            <w:r w:rsidRPr="007B6B11">
              <w:t>Pole &lt;period&gt; wypełniane przez system zgodnie z wartością w analogicznym polu deklaracji AKC-4/AKC-4zo</w:t>
            </w:r>
          </w:p>
        </w:tc>
      </w:tr>
      <w:tr w:rsidR="0048328B" w:rsidRPr="007B6B11" w14:paraId="594364B6" w14:textId="77777777" w:rsidTr="00F102D0">
        <w:trPr>
          <w:trHeight w:val="213"/>
        </w:trPr>
        <w:tc>
          <w:tcPr>
            <w:tcW w:w="945" w:type="dxa"/>
          </w:tcPr>
          <w:p w14:paraId="52A6EB71" w14:textId="77777777" w:rsidR="0048328B" w:rsidRPr="007B6B11" w:rsidRDefault="0048328B" w:rsidP="004E02BE">
            <w:pPr>
              <w:pStyle w:val="Tabelazwyky"/>
            </w:pPr>
            <w:r w:rsidRPr="007B6B11">
              <w:t>R2</w:t>
            </w:r>
          </w:p>
        </w:tc>
        <w:tc>
          <w:tcPr>
            <w:tcW w:w="8109" w:type="dxa"/>
          </w:tcPr>
          <w:p w14:paraId="68A33C0B" w14:textId="09E62259" w:rsidR="0048328B" w:rsidRPr="007B6B11" w:rsidRDefault="00D461BE" w:rsidP="004E02BE">
            <w:pPr>
              <w:pStyle w:val="Tabelazwyky"/>
            </w:pPr>
            <w:r w:rsidRPr="007B6B11">
              <w:t>Pole &lt; period &gt;. Dopuszczalnym okresem (period) za który będzie mogła być złożona deklaracja: nie może być wcześniejszy niż kwiecień 2022 roku nie późniejszy niż grudzień 2022 roku.</w:t>
            </w:r>
          </w:p>
        </w:tc>
      </w:tr>
      <w:tr w:rsidR="0048328B" w:rsidRPr="007B6B11" w14:paraId="7816EA18" w14:textId="77777777" w:rsidTr="00F102D0">
        <w:trPr>
          <w:trHeight w:val="213"/>
        </w:trPr>
        <w:tc>
          <w:tcPr>
            <w:tcW w:w="945" w:type="dxa"/>
          </w:tcPr>
          <w:p w14:paraId="097B777B" w14:textId="77777777" w:rsidR="0048328B" w:rsidRPr="007B6B11" w:rsidRDefault="0048328B" w:rsidP="004E02BE">
            <w:pPr>
              <w:pStyle w:val="Tabelazwyky"/>
            </w:pPr>
            <w:r w:rsidRPr="007B6B11">
              <w:t>R3</w:t>
            </w:r>
          </w:p>
        </w:tc>
        <w:tc>
          <w:tcPr>
            <w:tcW w:w="8109" w:type="dxa"/>
          </w:tcPr>
          <w:p w14:paraId="60A36999" w14:textId="77777777" w:rsidR="0048328B" w:rsidRPr="007B6B11" w:rsidRDefault="0048328B" w:rsidP="004E02BE">
            <w:pPr>
              <w:pStyle w:val="Tabelazwyky"/>
            </w:pPr>
            <w:r w:rsidRPr="007B6B11">
              <w:t>Pole &lt; formNo &gt; wypełniane automatycznie na podstawie licznika kolejnego zapisanego załącznika danego typu..</w:t>
            </w:r>
          </w:p>
        </w:tc>
      </w:tr>
      <w:tr w:rsidR="0048328B" w:rsidRPr="007B6B11" w14:paraId="1E1D634C" w14:textId="77777777" w:rsidTr="00F102D0">
        <w:trPr>
          <w:trHeight w:val="213"/>
        </w:trPr>
        <w:tc>
          <w:tcPr>
            <w:tcW w:w="945" w:type="dxa"/>
          </w:tcPr>
          <w:p w14:paraId="221FA0EB" w14:textId="77777777" w:rsidR="0048328B" w:rsidRPr="007B6B11" w:rsidRDefault="0048328B" w:rsidP="004E02BE">
            <w:pPr>
              <w:pStyle w:val="Tabelazwyky"/>
            </w:pPr>
            <w:r w:rsidRPr="007B6B11">
              <w:t>R5</w:t>
            </w:r>
          </w:p>
        </w:tc>
        <w:tc>
          <w:tcPr>
            <w:tcW w:w="8109" w:type="dxa"/>
          </w:tcPr>
          <w:p w14:paraId="326D1723" w14:textId="77777777" w:rsidR="0048328B" w:rsidRPr="007B6B11" w:rsidRDefault="0048328B" w:rsidP="004E02BE">
            <w:pPr>
              <w:pStyle w:val="Tabelazwyky"/>
            </w:pPr>
            <w:r w:rsidRPr="007B6B11">
              <w:t xml:space="preserve">Element &lt; DailyPaymentInformation &gt; może występować tylko jeśli w dokumencie nadrzędnym w polu formKind wybrano wartość AKC-4. </w:t>
            </w:r>
          </w:p>
        </w:tc>
      </w:tr>
      <w:tr w:rsidR="0048328B" w:rsidRPr="007B6B11" w14:paraId="195180C5" w14:textId="77777777" w:rsidTr="00F102D0">
        <w:trPr>
          <w:trHeight w:val="213"/>
        </w:trPr>
        <w:tc>
          <w:tcPr>
            <w:tcW w:w="945" w:type="dxa"/>
          </w:tcPr>
          <w:p w14:paraId="68771C52" w14:textId="77777777" w:rsidR="0048328B" w:rsidRPr="007B6B11" w:rsidRDefault="0048328B" w:rsidP="004E02BE">
            <w:pPr>
              <w:pStyle w:val="Tabelazwyky"/>
            </w:pPr>
            <w:r w:rsidRPr="007B6B11">
              <w:t>R6</w:t>
            </w:r>
          </w:p>
        </w:tc>
        <w:tc>
          <w:tcPr>
            <w:tcW w:w="8109" w:type="dxa"/>
          </w:tcPr>
          <w:p w14:paraId="3C865B18" w14:textId="77777777" w:rsidR="0048328B" w:rsidRPr="007B6B11" w:rsidRDefault="0048328B" w:rsidP="004E02BE">
            <w:pPr>
              <w:pStyle w:val="Tabelazwyky"/>
            </w:pPr>
            <w:r w:rsidRPr="007B6B11">
              <w:t>Dotyczy pola &lt; operatorNo &gt;.</w:t>
            </w:r>
          </w:p>
          <w:p w14:paraId="09617160" w14:textId="77777777" w:rsidR="0048328B" w:rsidRPr="007B6B11" w:rsidRDefault="0048328B" w:rsidP="004E02BE">
            <w:pPr>
              <w:pStyle w:val="Tabelazwyky"/>
            </w:pPr>
            <w:r w:rsidRPr="007B6B11">
              <w:t>Walidacja 1: jeśli wybrano deklarację AKC4zo to pole musi być puste.</w:t>
            </w:r>
          </w:p>
          <w:p w14:paraId="7A47388D" w14:textId="77777777" w:rsidR="0048328B" w:rsidRPr="007B6B11" w:rsidRDefault="0048328B" w:rsidP="004E02BE">
            <w:pPr>
              <w:pStyle w:val="Tabelazwyky"/>
            </w:pPr>
            <w:r w:rsidRPr="007B6B11">
              <w:t xml:space="preserve">Walidacja 2: Wypełnione może być tylko jedno pole numeru akcyzowego – jeśli wskazany jest własny skład, to nie obcy. </w:t>
            </w:r>
          </w:p>
        </w:tc>
      </w:tr>
      <w:tr w:rsidR="0048328B" w:rsidRPr="007B6B11" w14:paraId="15D1DF1E" w14:textId="77777777" w:rsidTr="00F102D0">
        <w:trPr>
          <w:trHeight w:val="213"/>
        </w:trPr>
        <w:tc>
          <w:tcPr>
            <w:tcW w:w="945" w:type="dxa"/>
          </w:tcPr>
          <w:p w14:paraId="66C5CFAB" w14:textId="77777777" w:rsidR="0048328B" w:rsidRPr="007B6B11" w:rsidRDefault="0048328B" w:rsidP="004E02BE">
            <w:pPr>
              <w:pStyle w:val="Tabelazwyky"/>
            </w:pPr>
            <w:r w:rsidRPr="007B6B11">
              <w:t>R7</w:t>
            </w:r>
          </w:p>
        </w:tc>
        <w:tc>
          <w:tcPr>
            <w:tcW w:w="8109" w:type="dxa"/>
          </w:tcPr>
          <w:p w14:paraId="4DBCC59C" w14:textId="77777777" w:rsidR="0048328B" w:rsidRPr="007B6B11" w:rsidRDefault="0048328B" w:rsidP="004E02BE">
            <w:pPr>
              <w:pStyle w:val="Tabelazwyky"/>
            </w:pPr>
            <w:r w:rsidRPr="007B6B11">
              <w:t>Dotyczy pola &lt; userNo &gt;.</w:t>
            </w:r>
          </w:p>
          <w:p w14:paraId="5DF5E07D" w14:textId="77777777" w:rsidR="0048328B" w:rsidRPr="007B6B11" w:rsidRDefault="0048328B" w:rsidP="004E02BE">
            <w:pPr>
              <w:pStyle w:val="Tabelazwyky"/>
            </w:pPr>
            <w:r w:rsidRPr="007B6B11">
              <w:t>Walidacja 1: jeśli wybrano deklarację AKC4zo to pole musi być puste.</w:t>
            </w:r>
          </w:p>
          <w:p w14:paraId="3CB20E0D" w14:textId="77777777" w:rsidR="0048328B" w:rsidRPr="007B6B11" w:rsidRDefault="0048328B" w:rsidP="004E02BE">
            <w:pPr>
              <w:pStyle w:val="Tabelazwyky"/>
            </w:pPr>
            <w:r w:rsidRPr="007B6B11">
              <w:t xml:space="preserve">Walidacja 2: Wypełnione może być tylko jedno pole numeru akcyzowego – jeśli wskazany jest obcy skład, to nie własny. </w:t>
            </w:r>
          </w:p>
        </w:tc>
      </w:tr>
      <w:tr w:rsidR="0048328B" w:rsidRPr="007B6B11" w14:paraId="3E922E5D" w14:textId="77777777" w:rsidTr="00F102D0">
        <w:trPr>
          <w:trHeight w:val="213"/>
        </w:trPr>
        <w:tc>
          <w:tcPr>
            <w:tcW w:w="945" w:type="dxa"/>
          </w:tcPr>
          <w:p w14:paraId="2F6945EF" w14:textId="77777777" w:rsidR="0048328B" w:rsidRPr="007B6B11" w:rsidRDefault="0048328B" w:rsidP="004E02BE">
            <w:pPr>
              <w:pStyle w:val="Tabelazwyky"/>
            </w:pPr>
            <w:r w:rsidRPr="007B6B11">
              <w:t>R9</w:t>
            </w:r>
          </w:p>
        </w:tc>
        <w:tc>
          <w:tcPr>
            <w:tcW w:w="8109" w:type="dxa"/>
          </w:tcPr>
          <w:p w14:paraId="74ACB8F7" w14:textId="77777777" w:rsidR="0048328B" w:rsidRPr="007B6B11" w:rsidRDefault="0048328B" w:rsidP="004E02BE">
            <w:pPr>
              <w:pStyle w:val="Tabelazwyky"/>
            </w:pPr>
            <w:r w:rsidRPr="007B6B11">
              <w:t>Dotyczy pola &lt; totalExemptionOfReductions &gt;.</w:t>
            </w:r>
          </w:p>
          <w:p w14:paraId="2140BF16" w14:textId="77777777" w:rsidR="0048328B" w:rsidRPr="007B6B11" w:rsidRDefault="0048328B" w:rsidP="004E02BE">
            <w:pPr>
              <w:pStyle w:val="Tabelazwyky"/>
            </w:pPr>
            <w:r w:rsidRPr="007B6B11">
              <w:t>Kwota w polu &lt; totalExemptionOfReductions&gt; „Razem zwolnienia i obniżenia” nie może być większa od kwoty w polu &lt;totalAmountOfTax&gt; ”Podatek akcyzowy”.</w:t>
            </w:r>
          </w:p>
          <w:p w14:paraId="4BEF8370" w14:textId="77777777" w:rsidR="0048328B" w:rsidRPr="007B6B11" w:rsidRDefault="0048328B" w:rsidP="004E02BE">
            <w:pPr>
              <w:pStyle w:val="Tabelazwyky"/>
            </w:pPr>
            <w:r w:rsidRPr="007B6B11">
              <w:t xml:space="preserve"> Jeżeli różnica jest liczbą ujemną, to kwota powinna wynosić 0</w:t>
            </w:r>
          </w:p>
        </w:tc>
      </w:tr>
      <w:tr w:rsidR="0048328B" w:rsidRPr="007B6B11" w14:paraId="6A3769EC" w14:textId="77777777" w:rsidTr="00F102D0">
        <w:trPr>
          <w:trHeight w:val="213"/>
        </w:trPr>
        <w:tc>
          <w:tcPr>
            <w:tcW w:w="945" w:type="dxa"/>
          </w:tcPr>
          <w:p w14:paraId="090974FD" w14:textId="77777777" w:rsidR="0048328B" w:rsidRPr="007B6B11" w:rsidRDefault="0048328B" w:rsidP="004E02BE">
            <w:pPr>
              <w:pStyle w:val="Tabelazwyky"/>
            </w:pPr>
            <w:r w:rsidRPr="007B6B11">
              <w:t>R10</w:t>
            </w:r>
          </w:p>
        </w:tc>
        <w:tc>
          <w:tcPr>
            <w:tcW w:w="8109" w:type="dxa"/>
          </w:tcPr>
          <w:p w14:paraId="4AD9C129" w14:textId="77777777" w:rsidR="0048328B" w:rsidRPr="007B6B11" w:rsidRDefault="0048328B" w:rsidP="004E02BE">
            <w:pPr>
              <w:pStyle w:val="Tabelazwyky"/>
            </w:pPr>
            <w:r w:rsidRPr="007B6B11">
              <w:t>Dotyczy pola &lt; totalOfTax &gt;.</w:t>
            </w:r>
          </w:p>
          <w:p w14:paraId="1ED42507" w14:textId="77777777" w:rsidR="0048328B" w:rsidRPr="007B6B11" w:rsidRDefault="0048328B" w:rsidP="004E02BE">
            <w:pPr>
              <w:pStyle w:val="Tabelazwyky"/>
            </w:pPr>
            <w:r w:rsidRPr="007B6B11">
              <w:t>Kwota w polu &lt; totalOfTax &gt; „Podatek akcyzowy do zapłaty.”, jest obliczany wg. Algorytmu:</w:t>
            </w:r>
          </w:p>
          <w:p w14:paraId="4B9D3CEF" w14:textId="77777777" w:rsidR="0048328B" w:rsidRPr="007B6B11" w:rsidRDefault="0048328B" w:rsidP="004E02BE">
            <w:pPr>
              <w:pStyle w:val="Tabelazwyky"/>
            </w:pPr>
            <w:r w:rsidRPr="007B6B11">
              <w:t>Wartość w polu &lt; totalAmountOfTax&gt; “Razem obliczony podatek akcyzowy” minus wartość w polu &lt; totalExemptionOfReductions &gt; „Razem zwolnienia i obniżenia”.</w:t>
            </w:r>
          </w:p>
        </w:tc>
      </w:tr>
      <w:tr w:rsidR="0048328B" w:rsidRPr="007B6B11" w14:paraId="5BCE70A0" w14:textId="77777777" w:rsidTr="00F102D0">
        <w:trPr>
          <w:trHeight w:val="213"/>
        </w:trPr>
        <w:tc>
          <w:tcPr>
            <w:tcW w:w="945" w:type="dxa"/>
          </w:tcPr>
          <w:p w14:paraId="6AE77F6A" w14:textId="77777777" w:rsidR="0048328B" w:rsidRPr="007B6B11" w:rsidRDefault="0048328B" w:rsidP="004E02BE">
            <w:pPr>
              <w:pStyle w:val="Tabelazwyky"/>
            </w:pPr>
            <w:r w:rsidRPr="007B6B11">
              <w:lastRenderedPageBreak/>
              <w:t>R11</w:t>
            </w:r>
          </w:p>
        </w:tc>
        <w:tc>
          <w:tcPr>
            <w:tcW w:w="8109" w:type="dxa"/>
          </w:tcPr>
          <w:p w14:paraId="4E0FE8F0" w14:textId="77777777" w:rsidR="0048328B" w:rsidRPr="007B6B11" w:rsidRDefault="0048328B" w:rsidP="004E02BE">
            <w:pPr>
              <w:pStyle w:val="Tabelazwyky"/>
            </w:pPr>
            <w:r w:rsidRPr="007B6B11">
              <w:t>Dotyczy pola &lt; amountOfPrePayment &gt;.</w:t>
            </w:r>
          </w:p>
          <w:p w14:paraId="53681A86" w14:textId="77777777" w:rsidR="0048328B" w:rsidRPr="007B6B11" w:rsidRDefault="0048328B" w:rsidP="004E02BE">
            <w:pPr>
              <w:pStyle w:val="Tabelazwyky"/>
            </w:pPr>
            <w:r w:rsidRPr="007B6B11">
              <w:t>Walidacja: sprawdzenie czy suma kwot z pozycji „Nadwyżka przedpłaty akcyzy” i „Przedpłata akcyzy do zapłaty” deklaracji AKC-PA (K) (za okres) jest równa wprowadzonej w polu wartości.</w:t>
            </w:r>
          </w:p>
        </w:tc>
      </w:tr>
      <w:tr w:rsidR="0048328B" w:rsidRPr="007B6B11" w14:paraId="78DB7E9D" w14:textId="77777777" w:rsidTr="00F102D0">
        <w:trPr>
          <w:trHeight w:val="213"/>
        </w:trPr>
        <w:tc>
          <w:tcPr>
            <w:tcW w:w="945" w:type="dxa"/>
          </w:tcPr>
          <w:p w14:paraId="19C3A430" w14:textId="77777777" w:rsidR="0048328B" w:rsidRPr="007B6B11" w:rsidRDefault="0048328B" w:rsidP="004E02BE">
            <w:pPr>
              <w:pStyle w:val="Tabelazwyky"/>
            </w:pPr>
            <w:r w:rsidRPr="007B6B11">
              <w:t>R12</w:t>
            </w:r>
          </w:p>
        </w:tc>
        <w:tc>
          <w:tcPr>
            <w:tcW w:w="8109" w:type="dxa"/>
          </w:tcPr>
          <w:p w14:paraId="017E74CC" w14:textId="77777777" w:rsidR="0048328B" w:rsidRPr="007B6B11" w:rsidRDefault="0048328B" w:rsidP="004E02BE">
            <w:pPr>
              <w:pStyle w:val="Tabelazwyky"/>
            </w:pPr>
            <w:r w:rsidRPr="007B6B11">
              <w:t>Dotyczy pola &lt; taxChargeable &gt;.</w:t>
            </w:r>
          </w:p>
          <w:p w14:paraId="6B5361CA" w14:textId="77777777" w:rsidR="0048328B" w:rsidRPr="007B6B11" w:rsidRDefault="0048328B" w:rsidP="004E02BE">
            <w:pPr>
              <w:pStyle w:val="Tabelazwyky"/>
            </w:pPr>
            <w:r w:rsidRPr="007B6B11">
              <w:t>Walidacja: jeśli wynik wyliczenia jest różny od wprowadzonej wartości, to jest Błąd. Jeśli wyliczona wartość jest ujemna, powinno być 0.</w:t>
            </w:r>
          </w:p>
        </w:tc>
      </w:tr>
      <w:tr w:rsidR="0048328B" w:rsidRPr="007B6B11" w14:paraId="4F5006DC" w14:textId="77777777" w:rsidTr="00F102D0">
        <w:trPr>
          <w:trHeight w:val="213"/>
        </w:trPr>
        <w:tc>
          <w:tcPr>
            <w:tcW w:w="945" w:type="dxa"/>
          </w:tcPr>
          <w:p w14:paraId="1795388F" w14:textId="77777777" w:rsidR="0048328B" w:rsidRPr="007B6B11" w:rsidRDefault="0048328B" w:rsidP="004E02BE">
            <w:pPr>
              <w:pStyle w:val="Tabelazwyky"/>
            </w:pPr>
            <w:r w:rsidRPr="007B6B11">
              <w:t>R13</w:t>
            </w:r>
          </w:p>
        </w:tc>
        <w:tc>
          <w:tcPr>
            <w:tcW w:w="8109" w:type="dxa"/>
          </w:tcPr>
          <w:p w14:paraId="52A7929A" w14:textId="77777777" w:rsidR="0048328B" w:rsidRPr="007B6B11" w:rsidRDefault="0048328B" w:rsidP="004E02BE">
            <w:pPr>
              <w:pStyle w:val="Tabelazwyky"/>
            </w:pPr>
            <w:r w:rsidRPr="007B6B11">
              <w:t>Dotyczy pola &lt; surplusExcessPayment &gt;.</w:t>
            </w:r>
          </w:p>
          <w:p w14:paraId="01AFF0D2" w14:textId="77777777" w:rsidR="0048328B" w:rsidRPr="007B6B11" w:rsidRDefault="0048328B" w:rsidP="004E02BE">
            <w:pPr>
              <w:pStyle w:val="Tabelazwyky"/>
            </w:pPr>
            <w:r w:rsidRPr="007B6B11">
              <w:t>Pole niewymagalne (puste) w przypadku, gdy nie złożono AKC-PA(K) za ten sam okres rozliczeniowy.</w:t>
            </w:r>
          </w:p>
          <w:p w14:paraId="55B657B8" w14:textId="77777777" w:rsidR="0048328B" w:rsidRPr="007B6B11" w:rsidRDefault="0048328B" w:rsidP="004E02BE">
            <w:pPr>
              <w:pStyle w:val="Tabelazwyky"/>
            </w:pPr>
            <w:r w:rsidRPr="007B6B11">
              <w:t>Walidacja: jeśli wynik wyliczenia jest różny od wprowadzonej wartości, to jest Błąd. Jeśli wyliczona wartość jest ujemna, powinno być 0.</w:t>
            </w:r>
          </w:p>
        </w:tc>
      </w:tr>
      <w:tr w:rsidR="0048328B" w:rsidRPr="007B6B11" w14:paraId="0E86FC55" w14:textId="77777777" w:rsidTr="00F102D0">
        <w:trPr>
          <w:trHeight w:val="213"/>
        </w:trPr>
        <w:tc>
          <w:tcPr>
            <w:tcW w:w="945" w:type="dxa"/>
          </w:tcPr>
          <w:p w14:paraId="4C240EAC" w14:textId="77777777" w:rsidR="0048328B" w:rsidRPr="007B6B11" w:rsidRDefault="0048328B" w:rsidP="004E02BE">
            <w:pPr>
              <w:pStyle w:val="Tabelazwyky"/>
            </w:pPr>
            <w:r w:rsidRPr="007B6B11">
              <w:t>R14</w:t>
            </w:r>
          </w:p>
        </w:tc>
        <w:tc>
          <w:tcPr>
            <w:tcW w:w="8109" w:type="dxa"/>
          </w:tcPr>
          <w:p w14:paraId="1E53B3C7" w14:textId="77777777" w:rsidR="0048328B" w:rsidRPr="007B6B11" w:rsidRDefault="0048328B" w:rsidP="004E02BE">
            <w:pPr>
              <w:pStyle w:val="Tabelazwyky"/>
            </w:pPr>
            <w:r w:rsidRPr="007B6B11">
              <w:t>Dotyczy pola &lt; totalNumberOfGoods &gt;.</w:t>
            </w:r>
          </w:p>
          <w:p w14:paraId="0C24A43A" w14:textId="77777777" w:rsidR="0048328B" w:rsidRPr="007B6B11" w:rsidRDefault="0048328B" w:rsidP="004E02BE">
            <w:pPr>
              <w:pStyle w:val="Tabelazwyky"/>
            </w:pPr>
            <w:r w:rsidRPr="007B6B11">
              <w:t>Pole nie jest wymagalne w przypadku, gdy nie wypełniono żadnej pozycji w części „Obliczenie kwot podatku akcyzowego od poszczególnych wyrobów” deklaracji.</w:t>
            </w:r>
          </w:p>
          <w:p w14:paraId="74BCEAC2" w14:textId="77777777" w:rsidR="0048328B" w:rsidRPr="007B6B11" w:rsidRDefault="0048328B" w:rsidP="004E02BE">
            <w:pPr>
              <w:pStyle w:val="Tabelazwyky"/>
            </w:pPr>
            <w:r w:rsidRPr="007B6B11">
              <w:t>Walidacja: wprowadzona liczba powinna się równać sumie wyliczonej. Jeśli nie równa się, to jest błąd.</w:t>
            </w:r>
          </w:p>
        </w:tc>
      </w:tr>
      <w:tr w:rsidR="0048328B" w:rsidRPr="007B6B11" w14:paraId="3FD97404" w14:textId="77777777" w:rsidTr="00F102D0">
        <w:trPr>
          <w:trHeight w:val="213"/>
        </w:trPr>
        <w:tc>
          <w:tcPr>
            <w:tcW w:w="945" w:type="dxa"/>
          </w:tcPr>
          <w:p w14:paraId="6B8AF310" w14:textId="77777777" w:rsidR="0048328B" w:rsidRPr="007B6B11" w:rsidRDefault="0048328B" w:rsidP="004E02BE">
            <w:pPr>
              <w:pStyle w:val="Tabelazwyky"/>
            </w:pPr>
            <w:r w:rsidRPr="007B6B11">
              <w:t>R15</w:t>
            </w:r>
          </w:p>
        </w:tc>
        <w:tc>
          <w:tcPr>
            <w:tcW w:w="8109" w:type="dxa"/>
          </w:tcPr>
          <w:p w14:paraId="4C9B90C4" w14:textId="77777777" w:rsidR="0048328B" w:rsidRPr="007B6B11" w:rsidRDefault="0048328B" w:rsidP="004E02BE">
            <w:pPr>
              <w:pStyle w:val="Tabelazwyky"/>
            </w:pPr>
            <w:r w:rsidRPr="007B6B11">
              <w:t>Dotyczy pola &lt; totalAmountOfTax &gt;.</w:t>
            </w:r>
          </w:p>
          <w:p w14:paraId="070D9509" w14:textId="77777777" w:rsidR="0048328B" w:rsidRPr="007B6B11" w:rsidRDefault="0048328B" w:rsidP="004E02BE">
            <w:pPr>
              <w:pStyle w:val="Tabelazwyky"/>
            </w:pPr>
            <w:r w:rsidRPr="007B6B11">
              <w:t>Pole nie jest wymagalne w przypadku, gdy nie wypełniono żadnej pozycji w części „Obliczenie kwot podatku akcyzowego od poszczególnych wyrobów” deklaracji.</w:t>
            </w:r>
          </w:p>
          <w:p w14:paraId="2F1B27FA" w14:textId="77777777" w:rsidR="0048328B" w:rsidRPr="007B6B11" w:rsidRDefault="0048328B" w:rsidP="004E02BE">
            <w:pPr>
              <w:pStyle w:val="Tabelazwyky"/>
            </w:pPr>
            <w:r w:rsidRPr="007B6B11">
              <w:t>Walidacja: wprowadzona liczba powinna się równać sumie wartości wprowadzonych w polu &lt;amountOfTax&gt;. Jeśli nie równa się, to jest Błąd.</w:t>
            </w:r>
          </w:p>
        </w:tc>
      </w:tr>
      <w:tr w:rsidR="0048328B" w:rsidRPr="007B6B11" w14:paraId="4DA2E401" w14:textId="77777777" w:rsidTr="00F102D0">
        <w:trPr>
          <w:trHeight w:val="213"/>
        </w:trPr>
        <w:tc>
          <w:tcPr>
            <w:tcW w:w="945" w:type="dxa"/>
          </w:tcPr>
          <w:p w14:paraId="1444A143" w14:textId="77777777" w:rsidR="0048328B" w:rsidRPr="007B6B11" w:rsidRDefault="0048328B" w:rsidP="004E02BE">
            <w:pPr>
              <w:pStyle w:val="Tabelazwyky"/>
            </w:pPr>
            <w:r w:rsidRPr="007B6B11">
              <w:t>R16</w:t>
            </w:r>
          </w:p>
        </w:tc>
        <w:tc>
          <w:tcPr>
            <w:tcW w:w="8109" w:type="dxa"/>
          </w:tcPr>
          <w:p w14:paraId="27EB38B8" w14:textId="77777777" w:rsidR="0048328B" w:rsidRPr="007B6B11" w:rsidRDefault="0048328B" w:rsidP="004E02BE">
            <w:pPr>
              <w:pStyle w:val="Tabelazwyky"/>
            </w:pPr>
            <w:r w:rsidRPr="007B6B11">
              <w:t>Dotyczy pola &lt; groupOfGoodsName &gt;.</w:t>
            </w:r>
          </w:p>
          <w:p w14:paraId="05EBB939" w14:textId="77777777" w:rsidR="0048328B" w:rsidRPr="007B6B11" w:rsidRDefault="0048328B" w:rsidP="004E02BE">
            <w:pPr>
              <w:pStyle w:val="Tabelazwyky"/>
            </w:pPr>
            <w:r w:rsidRPr="007B6B11">
              <w:t>Wersja papierowa dokumentu: System wstawia nazwę pobraną ze słownika w ISZTAR.</w:t>
            </w:r>
          </w:p>
          <w:p w14:paraId="3F2D7309" w14:textId="77777777" w:rsidR="0048328B" w:rsidRPr="007B6B11" w:rsidRDefault="0048328B" w:rsidP="004E02BE">
            <w:pPr>
              <w:pStyle w:val="Tabelazwyky"/>
            </w:pPr>
            <w:r w:rsidRPr="007B6B11">
              <w:t xml:space="preserve">Walidacja dla wersji elektronicznej: porównanie wprowadzonej nazwy grupy wyrobów z wartością pobraną z systemu ISZTAR na podstawie kodu CN. </w:t>
            </w:r>
          </w:p>
        </w:tc>
      </w:tr>
      <w:tr w:rsidR="0048328B" w:rsidRPr="007B6B11" w14:paraId="63315571" w14:textId="77777777" w:rsidTr="00F102D0">
        <w:trPr>
          <w:trHeight w:val="213"/>
        </w:trPr>
        <w:tc>
          <w:tcPr>
            <w:tcW w:w="945" w:type="dxa"/>
          </w:tcPr>
          <w:p w14:paraId="7D11DBFE" w14:textId="77777777" w:rsidR="0048328B" w:rsidRPr="007B6B11" w:rsidRDefault="0048328B" w:rsidP="004E02BE">
            <w:pPr>
              <w:pStyle w:val="Tabelazwyky"/>
            </w:pPr>
            <w:r w:rsidRPr="007B6B11">
              <w:t>R17</w:t>
            </w:r>
          </w:p>
        </w:tc>
        <w:tc>
          <w:tcPr>
            <w:tcW w:w="8109" w:type="dxa"/>
          </w:tcPr>
          <w:p w14:paraId="3131931D" w14:textId="77777777" w:rsidR="0048328B" w:rsidRPr="007B6B11" w:rsidRDefault="0048328B" w:rsidP="004E02BE">
            <w:pPr>
              <w:pStyle w:val="Tabelazwyky"/>
            </w:pPr>
            <w:r w:rsidRPr="007B6B11">
              <w:t>Dotyczy pola &lt; shortages &gt;.</w:t>
            </w:r>
          </w:p>
          <w:p w14:paraId="55E5927B" w14:textId="77777777" w:rsidR="0048328B" w:rsidRPr="007B6B11" w:rsidRDefault="0048328B" w:rsidP="004E02BE">
            <w:pPr>
              <w:pStyle w:val="Tabelazwyky"/>
            </w:pPr>
            <w:r w:rsidRPr="007B6B11">
              <w:t>Wartość pola („ubytek” lub „całkowite zniszczenie”)</w:t>
            </w:r>
          </w:p>
        </w:tc>
      </w:tr>
      <w:tr w:rsidR="0048328B" w:rsidRPr="007B6B11" w14:paraId="1A0D677D" w14:textId="77777777" w:rsidTr="00F102D0">
        <w:trPr>
          <w:trHeight w:val="213"/>
        </w:trPr>
        <w:tc>
          <w:tcPr>
            <w:tcW w:w="945" w:type="dxa"/>
          </w:tcPr>
          <w:p w14:paraId="76A7CB4E" w14:textId="77777777" w:rsidR="0048328B" w:rsidRPr="007B6B11" w:rsidRDefault="0048328B" w:rsidP="004E02BE">
            <w:pPr>
              <w:pStyle w:val="Tabelazwyky"/>
            </w:pPr>
            <w:r w:rsidRPr="007B6B11">
              <w:t>R18</w:t>
            </w:r>
          </w:p>
        </w:tc>
        <w:tc>
          <w:tcPr>
            <w:tcW w:w="8109" w:type="dxa"/>
          </w:tcPr>
          <w:p w14:paraId="1E2F67D3" w14:textId="77777777" w:rsidR="0048328B" w:rsidRPr="007B6B11" w:rsidRDefault="0048328B" w:rsidP="004E02BE">
            <w:pPr>
              <w:pStyle w:val="Tabelazwyky"/>
            </w:pPr>
            <w:r w:rsidRPr="007B6B11">
              <w:t>Dotyczy pola &lt; amountOfTax &gt;.</w:t>
            </w:r>
          </w:p>
          <w:p w14:paraId="1BAEC021" w14:textId="77777777" w:rsidR="0048328B" w:rsidRPr="007B6B11" w:rsidRDefault="0048328B" w:rsidP="004E02BE">
            <w:pPr>
              <w:pStyle w:val="Tabelazwyky"/>
            </w:pPr>
            <w:r w:rsidRPr="007B6B11">
              <w:t>Walidacja: wprowadzona wartość powinna być równa wyliczonej ze wzoru: wartość w polu „&lt;numberOfGoods&gt;” * wartość w polu &lt;Stawka podatku&gt;. Błąd typu 3</w:t>
            </w:r>
          </w:p>
        </w:tc>
      </w:tr>
      <w:tr w:rsidR="0048328B" w:rsidRPr="007B6B11" w14:paraId="1F95E50A" w14:textId="77777777" w:rsidTr="00F102D0">
        <w:trPr>
          <w:trHeight w:val="213"/>
        </w:trPr>
        <w:tc>
          <w:tcPr>
            <w:tcW w:w="945" w:type="dxa"/>
          </w:tcPr>
          <w:p w14:paraId="0F47F46A" w14:textId="77777777" w:rsidR="0048328B" w:rsidRPr="007B6B11" w:rsidRDefault="0048328B" w:rsidP="004E02BE">
            <w:pPr>
              <w:pStyle w:val="Tabelazwyky"/>
            </w:pPr>
            <w:r w:rsidRPr="007B6B11">
              <w:t>R19</w:t>
            </w:r>
          </w:p>
        </w:tc>
        <w:tc>
          <w:tcPr>
            <w:tcW w:w="8109" w:type="dxa"/>
          </w:tcPr>
          <w:p w14:paraId="56783D5B" w14:textId="77777777" w:rsidR="0048328B" w:rsidRPr="007B6B11" w:rsidRDefault="0048328B" w:rsidP="004E02BE">
            <w:pPr>
              <w:pStyle w:val="Tabelazwyky"/>
            </w:pPr>
            <w:r w:rsidRPr="007B6B11">
              <w:t>Dotyczy pola &lt; totalDueAmountOfDailyPaym &gt;.</w:t>
            </w:r>
          </w:p>
          <w:p w14:paraId="5DD6A466" w14:textId="77777777" w:rsidR="0048328B" w:rsidRPr="007B6B11" w:rsidRDefault="0048328B" w:rsidP="004E02BE">
            <w:pPr>
              <w:pStyle w:val="Tabelazwyky"/>
            </w:pPr>
            <w:r w:rsidRPr="007B6B11">
              <w:t>Pole nie jest wymagalne w przypadku, gdy nie wypełniono żadnej pozycji w części „Informacja o kwotach wpłat dziennych” deklaracji.</w:t>
            </w:r>
          </w:p>
          <w:p w14:paraId="0E6DBCD1" w14:textId="77777777" w:rsidR="0048328B" w:rsidRPr="007B6B11" w:rsidRDefault="0048328B" w:rsidP="004E02BE">
            <w:pPr>
              <w:pStyle w:val="Tabelazwyky"/>
            </w:pPr>
            <w:r w:rsidRPr="007B6B11">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2F156A6" w14:textId="77777777" w:rsidR="0048328B" w:rsidRPr="007B6B11" w:rsidRDefault="0048328B" w:rsidP="004E02BE">
            <w:pPr>
              <w:pStyle w:val="Tabelazwyky"/>
            </w:pPr>
            <w:r w:rsidRPr="007B6B11">
              <w:lastRenderedPageBreak/>
              <w:t xml:space="preserve">Walidacja 2: Czy wprowadzona wartość równa się sumie wartości z pól „Kwota podatku akcyzowego z dnia powstania obowiązku podatkowego” dla  kolejnych dat. </w:t>
            </w:r>
          </w:p>
        </w:tc>
      </w:tr>
      <w:tr w:rsidR="0048328B" w:rsidRPr="007B6B11" w14:paraId="68A3EC78" w14:textId="77777777" w:rsidTr="00F102D0">
        <w:trPr>
          <w:trHeight w:val="213"/>
        </w:trPr>
        <w:tc>
          <w:tcPr>
            <w:tcW w:w="945" w:type="dxa"/>
          </w:tcPr>
          <w:p w14:paraId="54807617" w14:textId="77777777" w:rsidR="0048328B" w:rsidRPr="007B6B11" w:rsidRDefault="0048328B" w:rsidP="004E02BE">
            <w:pPr>
              <w:pStyle w:val="Tabelazwyky"/>
            </w:pPr>
            <w:r w:rsidRPr="007B6B11">
              <w:lastRenderedPageBreak/>
              <w:t>R20</w:t>
            </w:r>
          </w:p>
        </w:tc>
        <w:tc>
          <w:tcPr>
            <w:tcW w:w="8109" w:type="dxa"/>
          </w:tcPr>
          <w:p w14:paraId="5F3F38CE" w14:textId="77777777" w:rsidR="0048328B" w:rsidRPr="007B6B11" w:rsidRDefault="0048328B" w:rsidP="004E02BE">
            <w:pPr>
              <w:pStyle w:val="Tabelazwyky"/>
            </w:pPr>
            <w:r w:rsidRPr="007B6B11">
              <w:t>Dotyczy pola &lt; totalAmountOfExcessDailyPaymPrevDecl &gt;.</w:t>
            </w:r>
          </w:p>
          <w:p w14:paraId="1773189F" w14:textId="77777777" w:rsidR="0048328B" w:rsidRPr="007B6B11" w:rsidRDefault="0048328B" w:rsidP="004E02BE">
            <w:pPr>
              <w:pStyle w:val="Tabelazwyky"/>
            </w:pPr>
            <w:r w:rsidRPr="007B6B11">
              <w:t>Pole nie jest wymagalne w przypadku, gdy nie wypełniono żadnej pozycji w części „Informacja o kwotach wpłat dziennych” deklaracji.</w:t>
            </w:r>
          </w:p>
          <w:p w14:paraId="358440D0" w14:textId="77777777" w:rsidR="0048328B" w:rsidRPr="007B6B11" w:rsidRDefault="0048328B" w:rsidP="004E02BE">
            <w:pPr>
              <w:pStyle w:val="Tabelazwyky"/>
            </w:pPr>
            <w:r w:rsidRPr="007B6B11">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DB7361E" w14:textId="77777777" w:rsidR="0048328B" w:rsidRPr="007B6B11" w:rsidRDefault="0048328B" w:rsidP="004E02BE">
            <w:pPr>
              <w:pStyle w:val="Tabelazwyky"/>
            </w:pPr>
            <w:r w:rsidRPr="007B6B11">
              <w:t>Walidacja 2: Czy wprowadzona wartość równa się sumie wartości z pól „Kwota nadwyżki wpłat z poprzedniej deklaracji zaliczona na poczet wpłat dziennych” dla  kolejnych dat. Jeśli nie to Błąd typu 3.</w:t>
            </w:r>
          </w:p>
        </w:tc>
      </w:tr>
      <w:tr w:rsidR="0048328B" w:rsidRPr="007B6B11" w14:paraId="0A6B9B49" w14:textId="77777777" w:rsidTr="00F102D0">
        <w:trPr>
          <w:trHeight w:val="213"/>
        </w:trPr>
        <w:tc>
          <w:tcPr>
            <w:tcW w:w="945" w:type="dxa"/>
          </w:tcPr>
          <w:p w14:paraId="73B3B40C" w14:textId="77777777" w:rsidR="0048328B" w:rsidRPr="007B6B11" w:rsidRDefault="0048328B" w:rsidP="004E02BE">
            <w:pPr>
              <w:pStyle w:val="Tabelazwyky"/>
            </w:pPr>
            <w:r w:rsidRPr="007B6B11">
              <w:t>R21</w:t>
            </w:r>
          </w:p>
        </w:tc>
        <w:tc>
          <w:tcPr>
            <w:tcW w:w="8109" w:type="dxa"/>
          </w:tcPr>
          <w:p w14:paraId="500F253F" w14:textId="77777777" w:rsidR="0048328B" w:rsidRPr="007B6B11" w:rsidRDefault="0048328B" w:rsidP="004E02BE">
            <w:pPr>
              <w:pStyle w:val="Tabelazwyky"/>
            </w:pPr>
            <w:r w:rsidRPr="007B6B11">
              <w:t>Dotyczy pola &lt; totalAmountOfDailyPaym &gt;.</w:t>
            </w:r>
          </w:p>
          <w:p w14:paraId="7014C983" w14:textId="77777777" w:rsidR="0048328B" w:rsidRPr="007B6B11" w:rsidRDefault="0048328B" w:rsidP="004E02BE">
            <w:pPr>
              <w:pStyle w:val="Tabelazwyky"/>
            </w:pPr>
            <w:r w:rsidRPr="007B6B11">
              <w:t>Pole nie jest wymagalne w przypadku, gdy nie wypełniono żadnej pozycji w części „Informacja o kwotach wpłat dziennych” deklaracji.</w:t>
            </w:r>
          </w:p>
          <w:p w14:paraId="68838872" w14:textId="77777777" w:rsidR="0048328B" w:rsidRPr="007B6B11" w:rsidRDefault="0048328B" w:rsidP="004E02BE">
            <w:pPr>
              <w:pStyle w:val="Tabelazwyky"/>
            </w:pPr>
            <w:r w:rsidRPr="007B6B11">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19165FF3" w14:textId="77777777" w:rsidR="0048328B" w:rsidRPr="007B6B11" w:rsidRDefault="0048328B" w:rsidP="004E02BE">
            <w:pPr>
              <w:pStyle w:val="Tabelazwyky"/>
            </w:pPr>
            <w:r w:rsidRPr="007B6B11">
              <w:t xml:space="preserve">Walidacja 2: Czy wprowadzona wartość równa się sumie wartości z pól „Kwota dokonanej wpłaty dziennej” dla  kolejnych dat. </w:t>
            </w:r>
          </w:p>
        </w:tc>
      </w:tr>
    </w:tbl>
    <w:p w14:paraId="542BA732" w14:textId="7CCA2B34" w:rsidR="0013767E" w:rsidRPr="007B6B11" w:rsidRDefault="0013767E" w:rsidP="004E02BE">
      <w:pPr>
        <w:pStyle w:val="Nagwek2"/>
        <w:spacing w:line="276" w:lineRule="auto"/>
        <w:rPr>
          <w:bCs/>
          <w:lang w:val="pl-PL"/>
        </w:rPr>
      </w:pPr>
      <w:bookmarkStart w:id="454" w:name="_Toc115186922"/>
      <w:bookmarkStart w:id="455" w:name="_Toc183171915"/>
      <w:r w:rsidRPr="007B6B11">
        <w:rPr>
          <w:lang w:val="pl-PL"/>
        </w:rPr>
        <w:t>Załącznik AKC-4/J do deklaracji AKC4</w:t>
      </w:r>
      <w:bookmarkEnd w:id="454"/>
      <w:bookmarkEnd w:id="455"/>
    </w:p>
    <w:p w14:paraId="29BA0BFF" w14:textId="19756721" w:rsidR="0013767E" w:rsidRPr="007B6B11" w:rsidRDefault="00CC1B30" w:rsidP="004E02BE">
      <w:pPr>
        <w:pStyle w:val="Nagwek3"/>
        <w:spacing w:line="276" w:lineRule="auto"/>
        <w:rPr>
          <w:lang w:val="pl-PL"/>
        </w:rPr>
      </w:pPr>
      <w:bookmarkStart w:id="456" w:name="_Toc115186923"/>
      <w:bookmarkStart w:id="457" w:name="_Toc183171916"/>
      <w:r w:rsidRPr="007B6B11">
        <w:rPr>
          <w:lang w:val="pl-PL"/>
        </w:rPr>
        <w:t xml:space="preserve">Komunikat </w:t>
      </w:r>
      <w:r w:rsidR="0013767E" w:rsidRPr="007B6B11">
        <w:rPr>
          <w:lang w:val="pl-PL"/>
        </w:rPr>
        <w:t>AKC</w:t>
      </w:r>
      <w:r w:rsidR="00C515A0" w:rsidRPr="007B6B11">
        <w:rPr>
          <w:lang w:val="pl-PL"/>
        </w:rPr>
        <w:t>-</w:t>
      </w:r>
      <w:r w:rsidR="0013767E" w:rsidRPr="007B6B11">
        <w:rPr>
          <w:lang w:val="pl-PL"/>
        </w:rPr>
        <w:t>4J</w:t>
      </w:r>
      <w:bookmarkEnd w:id="456"/>
      <w:bookmarkEnd w:id="457"/>
    </w:p>
    <w:p w14:paraId="616AFF84" w14:textId="77777777" w:rsidR="0013767E" w:rsidRPr="007B6B11" w:rsidRDefault="00F27308" w:rsidP="004E02BE">
      <w:r w:rsidRPr="007B6B11">
        <w:t>PODATEK AKCYZOWY OD GAZU DO NAPĘDU SILNIKÓW SPALINOWYCH</w:t>
      </w:r>
    </w:p>
    <w:p w14:paraId="60D94889" w14:textId="48022392" w:rsidR="0013767E" w:rsidRPr="007B6B11" w:rsidRDefault="0013767E" w:rsidP="004E02BE">
      <w:pPr>
        <w:pStyle w:val="Nagwek3"/>
        <w:spacing w:line="276" w:lineRule="auto"/>
        <w:rPr>
          <w:lang w:val="pl-PL"/>
        </w:rPr>
      </w:pPr>
      <w:bookmarkStart w:id="458" w:name="_Toc115186924"/>
      <w:bookmarkStart w:id="459" w:name="_Toc183171917"/>
      <w:r w:rsidRPr="007B6B11">
        <w:rPr>
          <w:lang w:val="pl-PL"/>
        </w:rPr>
        <w:t>Specyfikacja AKC</w:t>
      </w:r>
      <w:r w:rsidR="00C515A0" w:rsidRPr="007B6B11">
        <w:rPr>
          <w:lang w:val="pl-PL"/>
        </w:rPr>
        <w:t>-</w:t>
      </w:r>
      <w:r w:rsidRPr="007B6B11">
        <w:rPr>
          <w:lang w:val="pl-PL"/>
        </w:rPr>
        <w:t>4J</w:t>
      </w:r>
      <w:bookmarkEnd w:id="458"/>
      <w:bookmarkEnd w:id="459"/>
    </w:p>
    <w:p w14:paraId="0AC0AAF5" w14:textId="71486D34" w:rsidR="0013767E" w:rsidRPr="007B6B11" w:rsidRDefault="0013767E" w:rsidP="004E02BE">
      <w:r w:rsidRPr="007B6B11">
        <w:t xml:space="preserve">Struktury typu ZDailyAmount, ZCalculOfAmountOfExciseDuty zostały zdefiniowane w dokumencie </w:t>
      </w:r>
      <w:r w:rsidRPr="007B6B11">
        <w:fldChar w:fldCharType="begin"/>
      </w:r>
      <w:r w:rsidRPr="007B6B11">
        <w:instrText xml:space="preserve"> REF _Ref361653747 \r \h  \* MERGEFORMAT </w:instrText>
      </w:r>
      <w:r w:rsidRPr="007B6B11">
        <w:fldChar w:fldCharType="separate"/>
      </w:r>
      <w:r w:rsidR="006D48AD">
        <w:t>0</w:t>
      </w:r>
      <w:r w:rsidRPr="007B6B11">
        <w:fldChar w:fldCharType="end"/>
      </w:r>
      <w:r w:rsidRPr="007B6B11">
        <w:t xml:space="preserve"> i nie będą tutaj szczegółowo omawiane.</w:t>
      </w:r>
    </w:p>
    <w:p w14:paraId="64616940" w14:textId="2E4F4EF0" w:rsidR="00951F18" w:rsidRPr="007B6B11" w:rsidRDefault="00951F18" w:rsidP="004E02BE">
      <w:pPr>
        <w:pStyle w:val="Z2PodpisRysunkuTabeli"/>
      </w:pPr>
      <w:bookmarkStart w:id="460" w:name="_Toc183172060"/>
      <w:r w:rsidRPr="007B6B11">
        <w:t xml:space="preserve">Tabela </w:t>
      </w:r>
      <w:r w:rsidR="00E354C5">
        <w:fldChar w:fldCharType="begin"/>
      </w:r>
      <w:r w:rsidR="00E354C5">
        <w:instrText xml:space="preserve"> SEQ Tabela \* ARABIC </w:instrText>
      </w:r>
      <w:r w:rsidR="00E354C5">
        <w:fldChar w:fldCharType="separate"/>
      </w:r>
      <w:r w:rsidR="006D48AD">
        <w:rPr>
          <w:noProof/>
        </w:rPr>
        <w:t>92</w:t>
      </w:r>
      <w:r w:rsidR="00E354C5">
        <w:fldChar w:fldCharType="end"/>
      </w:r>
      <w:r w:rsidRPr="007B6B11">
        <w:t>. Dane ogólne w ramach struktury załącznika AKC-4J do deklaracji AKC-4/AKC-4zo</w:t>
      </w:r>
      <w:bookmarkEnd w:id="460"/>
    </w:p>
    <w:tbl>
      <w:tblPr>
        <w:tblStyle w:val="Tabela-Siatka"/>
        <w:tblW w:w="9322" w:type="dxa"/>
        <w:tblLook w:val="01E0" w:firstRow="1" w:lastRow="1" w:firstColumn="1" w:lastColumn="1" w:noHBand="0" w:noVBand="0"/>
      </w:tblPr>
      <w:tblGrid>
        <w:gridCol w:w="2900"/>
        <w:gridCol w:w="6422"/>
      </w:tblGrid>
      <w:tr w:rsidR="00951F18" w:rsidRPr="007B6B11" w14:paraId="1FDD293C" w14:textId="77777777" w:rsidTr="00072B25">
        <w:trPr>
          <w:tblHeader/>
        </w:trPr>
        <w:tc>
          <w:tcPr>
            <w:tcW w:w="2900" w:type="dxa"/>
            <w:shd w:val="clear" w:color="auto" w:fill="D9D9D9" w:themeFill="background1" w:themeFillShade="D9"/>
          </w:tcPr>
          <w:p w14:paraId="080F9951" w14:textId="77777777" w:rsidR="00951F18" w:rsidRPr="007B6B11" w:rsidRDefault="00951F18"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Ogólne</w:t>
            </w:r>
          </w:p>
        </w:tc>
        <w:tc>
          <w:tcPr>
            <w:tcW w:w="6422" w:type="dxa"/>
            <w:shd w:val="clear" w:color="auto" w:fill="D9D9D9" w:themeFill="background1" w:themeFillShade="D9"/>
          </w:tcPr>
          <w:p w14:paraId="59795C77" w14:textId="77777777" w:rsidR="00951F18" w:rsidRPr="007B6B11" w:rsidRDefault="00951F18" w:rsidP="004E02BE">
            <w:pPr>
              <w:pStyle w:val="naglowektabeli"/>
              <w:rPr>
                <w:rStyle w:val="polegwne"/>
                <w:rFonts w:ascii="Lato" w:hAnsi="Lato" w:cs="Times New Roman"/>
                <w:b/>
                <w:noProof w:val="0"/>
                <w:lang w:val="pl-PL"/>
              </w:rPr>
            </w:pPr>
          </w:p>
        </w:tc>
      </w:tr>
      <w:tr w:rsidR="00951F18" w:rsidRPr="007B6B11" w14:paraId="49D20947" w14:textId="77777777" w:rsidTr="00E93E44">
        <w:tc>
          <w:tcPr>
            <w:tcW w:w="2900" w:type="dxa"/>
          </w:tcPr>
          <w:p w14:paraId="02839AC6" w14:textId="77777777" w:rsidR="00951F18" w:rsidRPr="007B6B11" w:rsidRDefault="00951F18" w:rsidP="004E02BE">
            <w:pPr>
              <w:pStyle w:val="Tabelazwyky"/>
            </w:pPr>
            <w:r w:rsidRPr="007B6B11">
              <w:t>Opis</w:t>
            </w:r>
          </w:p>
        </w:tc>
        <w:tc>
          <w:tcPr>
            <w:tcW w:w="6422" w:type="dxa"/>
          </w:tcPr>
          <w:p w14:paraId="0DD54558" w14:textId="65B99C45" w:rsidR="00951F18" w:rsidRPr="007B6B11" w:rsidRDefault="00951F18" w:rsidP="004E02BE">
            <w:pPr>
              <w:pStyle w:val="Tabelazwyky"/>
            </w:pPr>
            <w:r w:rsidRPr="007B6B11">
              <w:t xml:space="preserve">Struktura załącznika J do deklaracji AKC-4 </w:t>
            </w:r>
          </w:p>
        </w:tc>
      </w:tr>
      <w:tr w:rsidR="00951F18" w:rsidRPr="007B6B11" w14:paraId="738626A0" w14:textId="77777777" w:rsidTr="00E93E44">
        <w:tc>
          <w:tcPr>
            <w:tcW w:w="2900" w:type="dxa"/>
          </w:tcPr>
          <w:p w14:paraId="19BABE24" w14:textId="77777777" w:rsidR="00951F18" w:rsidRPr="007B6B11" w:rsidRDefault="00951F18" w:rsidP="004E02BE">
            <w:pPr>
              <w:pStyle w:val="Tabelazwyky"/>
            </w:pPr>
            <w:r w:rsidRPr="007B6B11">
              <w:t>Proces biznesowy</w:t>
            </w:r>
          </w:p>
        </w:tc>
        <w:tc>
          <w:tcPr>
            <w:tcW w:w="6422" w:type="dxa"/>
          </w:tcPr>
          <w:p w14:paraId="2C1D1A49" w14:textId="77777777" w:rsidR="00951F18" w:rsidRPr="007B6B11" w:rsidRDefault="00951F18" w:rsidP="004E02BE">
            <w:pPr>
              <w:pStyle w:val="Tabelazwyky"/>
            </w:pPr>
          </w:p>
        </w:tc>
      </w:tr>
      <w:tr w:rsidR="00951F18" w:rsidRPr="007B6B11" w14:paraId="4A556EAB" w14:textId="77777777" w:rsidTr="00E93E44">
        <w:tc>
          <w:tcPr>
            <w:tcW w:w="2900" w:type="dxa"/>
          </w:tcPr>
          <w:p w14:paraId="7C84CC98" w14:textId="77777777" w:rsidR="00951F18" w:rsidRPr="007B6B11" w:rsidRDefault="00951F18" w:rsidP="004E02BE">
            <w:pPr>
              <w:pStyle w:val="Tabelazwyky"/>
            </w:pPr>
            <w:r w:rsidRPr="007B6B11">
              <w:t>Wersja deklaracji</w:t>
            </w:r>
          </w:p>
        </w:tc>
        <w:tc>
          <w:tcPr>
            <w:tcW w:w="6422" w:type="dxa"/>
          </w:tcPr>
          <w:p w14:paraId="0DA9E8D2" w14:textId="77777777" w:rsidR="00951F18" w:rsidRPr="007B6B11" w:rsidRDefault="00951F18" w:rsidP="004E02BE">
            <w:pPr>
              <w:pStyle w:val="Tabelazwyky"/>
            </w:pPr>
            <w:r w:rsidRPr="007B6B11">
              <w:t>5_0</w:t>
            </w:r>
          </w:p>
        </w:tc>
      </w:tr>
      <w:tr w:rsidR="00951F18" w:rsidRPr="007B6B11" w14:paraId="469050A4" w14:textId="77777777" w:rsidTr="00E93E44">
        <w:tc>
          <w:tcPr>
            <w:tcW w:w="2900" w:type="dxa"/>
          </w:tcPr>
          <w:p w14:paraId="4A8380AB" w14:textId="77777777" w:rsidR="00951F18" w:rsidRPr="007B6B11" w:rsidRDefault="00951F18" w:rsidP="004E02BE">
            <w:pPr>
              <w:pStyle w:val="Tabelazwyky"/>
            </w:pPr>
            <w:r w:rsidRPr="007B6B11">
              <w:lastRenderedPageBreak/>
              <w:t>Zależności od innych deklaracji</w:t>
            </w:r>
          </w:p>
        </w:tc>
        <w:tc>
          <w:tcPr>
            <w:tcW w:w="6422" w:type="dxa"/>
          </w:tcPr>
          <w:p w14:paraId="31EC0533" w14:textId="77777777" w:rsidR="00951F18" w:rsidRPr="007B6B11" w:rsidRDefault="00951F18" w:rsidP="004E02BE">
            <w:pPr>
              <w:pStyle w:val="Tabelazwyky"/>
            </w:pPr>
          </w:p>
        </w:tc>
      </w:tr>
      <w:tr w:rsidR="00951F18" w:rsidRPr="007B6B11" w14:paraId="7F8B8BE1" w14:textId="77777777" w:rsidTr="00E93E44">
        <w:tc>
          <w:tcPr>
            <w:tcW w:w="2900" w:type="dxa"/>
          </w:tcPr>
          <w:p w14:paraId="297278A0" w14:textId="77777777" w:rsidR="00951F18" w:rsidRPr="007B6B11" w:rsidRDefault="00951F18" w:rsidP="004E02BE">
            <w:pPr>
              <w:pStyle w:val="Tabelazwyky"/>
            </w:pPr>
            <w:r w:rsidRPr="007B6B11">
              <w:t xml:space="preserve">Technologia </w:t>
            </w:r>
          </w:p>
        </w:tc>
        <w:tc>
          <w:tcPr>
            <w:tcW w:w="6422" w:type="dxa"/>
          </w:tcPr>
          <w:p w14:paraId="278A4BD2" w14:textId="77777777" w:rsidR="00951F18" w:rsidRPr="007B6B11" w:rsidRDefault="00951F18" w:rsidP="004E02BE">
            <w:pPr>
              <w:pStyle w:val="Tabelazwyky"/>
            </w:pPr>
            <w:r w:rsidRPr="007B6B11">
              <w:t>XML</w:t>
            </w:r>
          </w:p>
        </w:tc>
      </w:tr>
      <w:tr w:rsidR="00951F18" w:rsidRPr="007B6B11" w14:paraId="209DEB0E" w14:textId="77777777" w:rsidTr="00E93E44">
        <w:tc>
          <w:tcPr>
            <w:tcW w:w="2900" w:type="dxa"/>
          </w:tcPr>
          <w:p w14:paraId="278239B7" w14:textId="77777777" w:rsidR="00951F18" w:rsidRPr="007B6B11" w:rsidRDefault="00951F18" w:rsidP="004E02BE">
            <w:pPr>
              <w:pStyle w:val="Tabelazwyky"/>
            </w:pPr>
            <w:r w:rsidRPr="007B6B11">
              <w:t>Reguły biznesowe</w:t>
            </w:r>
          </w:p>
        </w:tc>
        <w:tc>
          <w:tcPr>
            <w:tcW w:w="6422" w:type="dxa"/>
          </w:tcPr>
          <w:p w14:paraId="49ECE870" w14:textId="77777777" w:rsidR="00951F18" w:rsidRPr="007B6B11" w:rsidRDefault="00951F18" w:rsidP="004E02BE">
            <w:pPr>
              <w:pStyle w:val="Tabelazwyky"/>
            </w:pPr>
          </w:p>
        </w:tc>
      </w:tr>
      <w:tr w:rsidR="00951F18" w:rsidRPr="007B6B11" w14:paraId="10D779A9" w14:textId="77777777" w:rsidTr="00E93E44">
        <w:tc>
          <w:tcPr>
            <w:tcW w:w="2900" w:type="dxa"/>
          </w:tcPr>
          <w:p w14:paraId="654F2DCF" w14:textId="77777777" w:rsidR="00951F18" w:rsidRPr="007B6B11" w:rsidRDefault="00951F18" w:rsidP="004E02BE">
            <w:pPr>
              <w:pStyle w:val="Tabelazwyky"/>
            </w:pPr>
            <w:r w:rsidRPr="007B6B11">
              <w:t>Wykorzystane standardy</w:t>
            </w:r>
          </w:p>
        </w:tc>
        <w:tc>
          <w:tcPr>
            <w:tcW w:w="6422" w:type="dxa"/>
          </w:tcPr>
          <w:p w14:paraId="299D411B" w14:textId="77777777" w:rsidR="00951F18" w:rsidRPr="007B6B11" w:rsidRDefault="00951F18" w:rsidP="004E02BE">
            <w:pPr>
              <w:pStyle w:val="Tabelazwyky"/>
            </w:pPr>
            <w:r w:rsidRPr="007B6B11">
              <w:t>XML</w:t>
            </w:r>
          </w:p>
        </w:tc>
      </w:tr>
      <w:tr w:rsidR="00951F18" w:rsidRPr="007B6B11" w14:paraId="7380E082" w14:textId="77777777" w:rsidTr="00E93E44">
        <w:tc>
          <w:tcPr>
            <w:tcW w:w="2900" w:type="dxa"/>
          </w:tcPr>
          <w:p w14:paraId="3562FB7F" w14:textId="77777777" w:rsidR="00951F18" w:rsidRPr="007B6B11" w:rsidRDefault="00951F18" w:rsidP="004E02BE">
            <w:pPr>
              <w:pStyle w:val="Tabelazwyky"/>
            </w:pPr>
            <w:r w:rsidRPr="007B6B11">
              <w:t>Namespaces</w:t>
            </w:r>
          </w:p>
        </w:tc>
        <w:tc>
          <w:tcPr>
            <w:tcW w:w="6422" w:type="dxa"/>
          </w:tcPr>
          <w:p w14:paraId="31570C55" w14:textId="77777777" w:rsidR="00951F18" w:rsidRPr="007B6B11" w:rsidRDefault="00951F18" w:rsidP="004E02BE">
            <w:pPr>
              <w:pStyle w:val="Tabelazwyky"/>
            </w:pPr>
            <w:r w:rsidRPr="007B6B11">
              <w:t>http://www.e-clo.pl/ZEFIR2/eZefir2/xsd/v9_0/Types.xsd</w:t>
            </w:r>
          </w:p>
        </w:tc>
      </w:tr>
      <w:tr w:rsidR="00951F18" w:rsidRPr="007B6B11" w14:paraId="618C77CA" w14:textId="77777777" w:rsidTr="00E93E44">
        <w:tc>
          <w:tcPr>
            <w:tcW w:w="2900" w:type="dxa"/>
          </w:tcPr>
          <w:p w14:paraId="3231CDF1" w14:textId="77777777" w:rsidR="00951F18" w:rsidRPr="007B6B11" w:rsidRDefault="00951F18" w:rsidP="004E02BE">
            <w:pPr>
              <w:pStyle w:val="Tabelazwyky"/>
            </w:pPr>
            <w:r w:rsidRPr="007B6B11">
              <w:t xml:space="preserve">Definicja struktur </w:t>
            </w:r>
          </w:p>
        </w:tc>
        <w:tc>
          <w:tcPr>
            <w:tcW w:w="6422" w:type="dxa"/>
          </w:tcPr>
          <w:p w14:paraId="3BB673FD" w14:textId="5411CA8C" w:rsidR="00951F18" w:rsidRPr="007B6B11" w:rsidRDefault="00951F18" w:rsidP="004E02BE">
            <w:pPr>
              <w:pStyle w:val="Tabelazwyky"/>
            </w:pPr>
            <w:r w:rsidRPr="007B6B11">
              <w:t>AKC_4J.xsd</w:t>
            </w:r>
          </w:p>
        </w:tc>
      </w:tr>
    </w:tbl>
    <w:p w14:paraId="0FFB0625" w14:textId="4B994525" w:rsidR="007D393D" w:rsidRDefault="007D393D" w:rsidP="004E02BE">
      <w:pPr>
        <w:pStyle w:val="Nagwek3"/>
        <w:spacing w:line="276" w:lineRule="auto"/>
      </w:pPr>
      <w:bookmarkStart w:id="461" w:name="_Toc183171918"/>
      <w:r w:rsidRPr="007B6B11">
        <w:t>Struktura załącznika AKC-4J do deklaracji AKC-4/AKC-4zo</w:t>
      </w:r>
      <w:bookmarkEnd w:id="461"/>
    </w:p>
    <w:p w14:paraId="59DCBC6B" w14:textId="6F8F6D32" w:rsidR="00F03C38" w:rsidRPr="00F03C38" w:rsidRDefault="00F03C38" w:rsidP="004E02BE">
      <w:pPr>
        <w:pStyle w:val="kod"/>
      </w:pPr>
      <w:r w:rsidRPr="00F03C38">
        <w:t>AKC4JType</w:t>
      </w:r>
    </w:p>
    <w:p w14:paraId="04354617" w14:textId="261ADCA5" w:rsidR="00F03C38" w:rsidRPr="00F03C38" w:rsidRDefault="00F03C38" w:rsidP="004E02BE">
      <w:pPr>
        <w:pStyle w:val="kod"/>
      </w:pPr>
      <w:r w:rsidRPr="00F03C38">
        <w:t>HeaderType</w:t>
      </w:r>
    </w:p>
    <w:p w14:paraId="0ACEA571" w14:textId="561CB364" w:rsidR="00F03C38" w:rsidRPr="00F03C38" w:rsidRDefault="00F03C38" w:rsidP="004E02BE">
      <w:pPr>
        <w:pStyle w:val="kod"/>
      </w:pPr>
      <w:r w:rsidRPr="00F03C38">
        <w:t>WarehouseType</w:t>
      </w:r>
    </w:p>
    <w:p w14:paraId="34ADA5A9" w14:textId="239CEC29" w:rsidR="00F03C38" w:rsidRPr="00F03C38" w:rsidRDefault="00F03C38" w:rsidP="004E02BE">
      <w:pPr>
        <w:pStyle w:val="kod"/>
      </w:pPr>
      <w:r w:rsidRPr="00F03C38">
        <w:t>CalculOfAmountOfExciseDutyType</w:t>
      </w:r>
    </w:p>
    <w:p w14:paraId="04B9146C" w14:textId="4491ACBF" w:rsidR="00F03C38" w:rsidRPr="00F03C38" w:rsidRDefault="00F03C38" w:rsidP="004E02BE">
      <w:pPr>
        <w:pStyle w:val="kod"/>
      </w:pPr>
      <w:r w:rsidRPr="00F03C38">
        <w:t>CleareanceExciseDutyType</w:t>
      </w:r>
    </w:p>
    <w:p w14:paraId="4B512669" w14:textId="5620D4D4" w:rsidR="00F03C38" w:rsidRPr="00F03C38" w:rsidRDefault="00F03C38" w:rsidP="004E02BE">
      <w:pPr>
        <w:pStyle w:val="kod"/>
      </w:pPr>
      <w:r w:rsidRPr="00F03C38">
        <w:t>ItemsType</w:t>
      </w:r>
    </w:p>
    <w:p w14:paraId="033B664F" w14:textId="03A46E1C" w:rsidR="00F03C38" w:rsidRPr="00F03C38" w:rsidRDefault="00F03C38" w:rsidP="004E02BE">
      <w:pPr>
        <w:pStyle w:val="kod"/>
      </w:pPr>
      <w:r w:rsidRPr="00F03C38">
        <w:t>ItemType</w:t>
      </w:r>
    </w:p>
    <w:p w14:paraId="18D0A836" w14:textId="48C689E2" w:rsidR="00F03C38" w:rsidRPr="00F03C38" w:rsidRDefault="00F03C38" w:rsidP="004E02BE">
      <w:pPr>
        <w:pStyle w:val="kod"/>
      </w:pPr>
      <w:r w:rsidRPr="00F03C38">
        <w:t>DailyPaymentInformationType</w:t>
      </w:r>
    </w:p>
    <w:p w14:paraId="17D1EC59" w14:textId="1119AB16" w:rsidR="00F03C38" w:rsidRPr="00F03C38" w:rsidRDefault="00F03C38" w:rsidP="004E02BE">
      <w:pPr>
        <w:pStyle w:val="kod"/>
      </w:pPr>
      <w:r w:rsidRPr="00F03C38">
        <w:t>ZDailyAmount</w:t>
      </w:r>
    </w:p>
    <w:p w14:paraId="51FE7801" w14:textId="20C53672" w:rsidR="00F03C38" w:rsidRPr="00F03C38" w:rsidRDefault="00F03C38" w:rsidP="004E02BE">
      <w:pPr>
        <w:pStyle w:val="kod"/>
      </w:pPr>
      <w:r w:rsidRPr="00F03C38">
        <w:t>version</w:t>
      </w:r>
    </w:p>
    <w:p w14:paraId="261DFDFD" w14:textId="20301095" w:rsidR="007D393D" w:rsidRPr="007B6B11" w:rsidRDefault="007D393D" w:rsidP="004E02BE">
      <w:pPr>
        <w:pStyle w:val="Z2PodpisRysunkuTabeli"/>
      </w:pPr>
      <w:bookmarkStart w:id="462" w:name="_Toc183172061"/>
      <w:r w:rsidRPr="007B6B11">
        <w:t xml:space="preserve">Tabela </w:t>
      </w:r>
      <w:r w:rsidR="00E354C5">
        <w:fldChar w:fldCharType="begin"/>
      </w:r>
      <w:r w:rsidR="00E354C5">
        <w:instrText xml:space="preserve"> SEQ Tabela \* ARABIC </w:instrText>
      </w:r>
      <w:r w:rsidR="00E354C5">
        <w:fldChar w:fldCharType="separate"/>
      </w:r>
      <w:r w:rsidR="006D48AD">
        <w:rPr>
          <w:noProof/>
        </w:rPr>
        <w:t>93</w:t>
      </w:r>
      <w:r w:rsidR="00E354C5">
        <w:fldChar w:fldCharType="end"/>
      </w:r>
      <w:r w:rsidRPr="007B6B11">
        <w:t>. Struktura załącznika AKC-4J</w:t>
      </w:r>
      <w:bookmarkEnd w:id="462"/>
    </w:p>
    <w:tbl>
      <w:tblPr>
        <w:tblStyle w:val="Tabela-Siatka"/>
        <w:tblW w:w="0" w:type="auto"/>
        <w:tblLook w:val="01E0" w:firstRow="1" w:lastRow="1" w:firstColumn="1" w:lastColumn="1" w:noHBand="0" w:noVBand="0"/>
      </w:tblPr>
      <w:tblGrid>
        <w:gridCol w:w="1727"/>
        <w:gridCol w:w="3254"/>
        <w:gridCol w:w="828"/>
        <w:gridCol w:w="2049"/>
        <w:gridCol w:w="1196"/>
      </w:tblGrid>
      <w:tr w:rsidR="007D393D" w:rsidRPr="007B6B11" w14:paraId="1A066F50" w14:textId="77777777" w:rsidTr="00146E29">
        <w:trPr>
          <w:trHeight w:val="213"/>
          <w:tblHeader/>
        </w:trPr>
        <w:tc>
          <w:tcPr>
            <w:tcW w:w="1727" w:type="dxa"/>
            <w:shd w:val="clear" w:color="auto" w:fill="D9D9D9" w:themeFill="background1" w:themeFillShade="D9"/>
          </w:tcPr>
          <w:p w14:paraId="179A8B5A" w14:textId="77777777" w:rsidR="007D393D" w:rsidRPr="007B6B11" w:rsidRDefault="007D393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54" w:type="dxa"/>
            <w:shd w:val="clear" w:color="auto" w:fill="D9D9D9" w:themeFill="background1" w:themeFillShade="D9"/>
          </w:tcPr>
          <w:p w14:paraId="1EE0AFEC" w14:textId="77777777" w:rsidR="007D393D" w:rsidRPr="007B6B11" w:rsidRDefault="007D393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28" w:type="dxa"/>
            <w:shd w:val="clear" w:color="auto" w:fill="D9D9D9" w:themeFill="background1" w:themeFillShade="D9"/>
          </w:tcPr>
          <w:p w14:paraId="2CC9BB5D" w14:textId="77777777" w:rsidR="007D393D" w:rsidRPr="007B6B11" w:rsidRDefault="007D393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49" w:type="dxa"/>
            <w:shd w:val="clear" w:color="auto" w:fill="D9D9D9" w:themeFill="background1" w:themeFillShade="D9"/>
          </w:tcPr>
          <w:p w14:paraId="5225B554" w14:textId="77777777" w:rsidR="007D393D" w:rsidRPr="007B6B11" w:rsidRDefault="007D393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w:t>
            </w:r>
          </w:p>
        </w:tc>
        <w:tc>
          <w:tcPr>
            <w:tcW w:w="1196" w:type="dxa"/>
            <w:shd w:val="clear" w:color="auto" w:fill="D9D9D9" w:themeFill="background1" w:themeFillShade="D9"/>
          </w:tcPr>
          <w:p w14:paraId="0BAA297E" w14:textId="77777777" w:rsidR="007D393D" w:rsidRPr="007B6B11" w:rsidRDefault="007D393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7D393D" w:rsidRPr="007B6B11" w14:paraId="4B3361F2" w14:textId="77777777" w:rsidTr="00E93E44">
        <w:trPr>
          <w:trHeight w:val="213"/>
        </w:trPr>
        <w:tc>
          <w:tcPr>
            <w:tcW w:w="1727" w:type="dxa"/>
          </w:tcPr>
          <w:p w14:paraId="03E90DCF" w14:textId="77777777" w:rsidR="007D393D" w:rsidRPr="007B6B11" w:rsidRDefault="007D393D" w:rsidP="004E02BE">
            <w:pPr>
              <w:pStyle w:val="Tabelazwyky"/>
            </w:pPr>
            <w:r w:rsidRPr="007B6B11">
              <w:t>Header</w:t>
            </w:r>
          </w:p>
        </w:tc>
        <w:tc>
          <w:tcPr>
            <w:tcW w:w="3254" w:type="dxa"/>
          </w:tcPr>
          <w:p w14:paraId="1EC36517" w14:textId="77777777" w:rsidR="007D393D" w:rsidRPr="007B6B11" w:rsidRDefault="007D393D" w:rsidP="004E02BE">
            <w:pPr>
              <w:pStyle w:val="Tabelazwyky"/>
            </w:pPr>
            <w:r w:rsidRPr="007B6B11">
              <w:t>Nagłówek</w:t>
            </w:r>
          </w:p>
        </w:tc>
        <w:tc>
          <w:tcPr>
            <w:tcW w:w="828" w:type="dxa"/>
          </w:tcPr>
          <w:p w14:paraId="4909E13F" w14:textId="77777777" w:rsidR="007D393D" w:rsidRPr="007B6B11" w:rsidRDefault="007D393D" w:rsidP="004E02BE">
            <w:pPr>
              <w:pStyle w:val="Tabelazwyky"/>
            </w:pPr>
            <w:r w:rsidRPr="007B6B11">
              <w:t>-</w:t>
            </w:r>
          </w:p>
        </w:tc>
        <w:tc>
          <w:tcPr>
            <w:tcW w:w="2049" w:type="dxa"/>
          </w:tcPr>
          <w:p w14:paraId="1B130914" w14:textId="77777777" w:rsidR="007D393D" w:rsidRPr="007B6B11" w:rsidRDefault="007D393D" w:rsidP="004E02BE">
            <w:pPr>
              <w:pStyle w:val="Tabelazwyky"/>
            </w:pPr>
            <w:r w:rsidRPr="007B6B11">
              <w:t>HeaderType</w:t>
            </w:r>
          </w:p>
        </w:tc>
        <w:tc>
          <w:tcPr>
            <w:tcW w:w="1196" w:type="dxa"/>
          </w:tcPr>
          <w:p w14:paraId="444FF9EA" w14:textId="77777777" w:rsidR="007D393D" w:rsidRPr="007B6B11" w:rsidRDefault="007D393D" w:rsidP="004E02BE">
            <w:pPr>
              <w:pStyle w:val="Tabelazwyky"/>
            </w:pPr>
            <w:r w:rsidRPr="007B6B11">
              <w:t>1..1</w:t>
            </w:r>
          </w:p>
        </w:tc>
      </w:tr>
      <w:tr w:rsidR="007D393D" w:rsidRPr="007B6B11" w14:paraId="313854F2" w14:textId="77777777" w:rsidTr="00E93E44">
        <w:trPr>
          <w:trHeight w:val="213"/>
        </w:trPr>
        <w:tc>
          <w:tcPr>
            <w:tcW w:w="1727" w:type="dxa"/>
          </w:tcPr>
          <w:p w14:paraId="0D4155E3" w14:textId="77777777" w:rsidR="007D393D" w:rsidRPr="007B6B11" w:rsidRDefault="007D393D" w:rsidP="004E02BE">
            <w:pPr>
              <w:pStyle w:val="Tabelazwyky"/>
            </w:pPr>
            <w:r w:rsidRPr="007B6B11">
              <w:t>version</w:t>
            </w:r>
          </w:p>
        </w:tc>
        <w:tc>
          <w:tcPr>
            <w:tcW w:w="3254" w:type="dxa"/>
          </w:tcPr>
          <w:p w14:paraId="1E889832" w14:textId="77777777" w:rsidR="007D393D" w:rsidRPr="007B6B11" w:rsidRDefault="007D393D" w:rsidP="004E02BE">
            <w:pPr>
              <w:pStyle w:val="Tabelazwyky"/>
            </w:pPr>
            <w:r w:rsidRPr="007B6B11">
              <w:t xml:space="preserve">Wersja schematu, z którą zgodny jest komunikat. Oznaczenie wersji schematu, z którą zgodny jest komunikat. </w:t>
            </w:r>
          </w:p>
          <w:p w14:paraId="79436883" w14:textId="77777777" w:rsidR="007D393D" w:rsidRPr="007B6B11" w:rsidRDefault="007D393D" w:rsidP="004E02BE">
            <w:pPr>
              <w:pStyle w:val="Tabelazwyky"/>
            </w:pPr>
            <w:r w:rsidRPr="007B6B11">
              <w:t>Format: V_R, gdzie V - co najmniej jedna cyfra oznaczająca główną wersję, R - co najmniej jedna cyfra oznaczającą wersję pośrednią.</w:t>
            </w:r>
          </w:p>
        </w:tc>
        <w:tc>
          <w:tcPr>
            <w:tcW w:w="828" w:type="dxa"/>
          </w:tcPr>
          <w:p w14:paraId="2A0D6C31" w14:textId="77777777" w:rsidR="007D393D" w:rsidRPr="007B6B11" w:rsidRDefault="007D393D" w:rsidP="004E02BE">
            <w:pPr>
              <w:pStyle w:val="Tabelazwyky"/>
            </w:pPr>
            <w:r w:rsidRPr="007B6B11">
              <w:t>-</w:t>
            </w:r>
          </w:p>
        </w:tc>
        <w:tc>
          <w:tcPr>
            <w:tcW w:w="2049" w:type="dxa"/>
          </w:tcPr>
          <w:p w14:paraId="5FFC5E5A" w14:textId="77777777" w:rsidR="007D393D" w:rsidRPr="007B6B11" w:rsidRDefault="007D393D" w:rsidP="004E02BE">
            <w:pPr>
              <w:pStyle w:val="Tabelazwyky"/>
            </w:pPr>
            <w:r w:rsidRPr="007B6B11">
              <w:t>ZVersion</w:t>
            </w:r>
          </w:p>
        </w:tc>
        <w:tc>
          <w:tcPr>
            <w:tcW w:w="1196" w:type="dxa"/>
          </w:tcPr>
          <w:p w14:paraId="6FBC98A1" w14:textId="77777777" w:rsidR="007D393D" w:rsidRPr="007B6B11" w:rsidRDefault="007D393D" w:rsidP="004E02BE">
            <w:pPr>
              <w:pStyle w:val="Tabelazwyky"/>
            </w:pPr>
            <w:r w:rsidRPr="007B6B11">
              <w:t>1..1</w:t>
            </w:r>
          </w:p>
        </w:tc>
      </w:tr>
    </w:tbl>
    <w:p w14:paraId="1A8724A7" w14:textId="77777777" w:rsidR="00637A1C" w:rsidRDefault="00637A1C">
      <w:pPr>
        <w:spacing w:before="0" w:after="0" w:line="240" w:lineRule="auto"/>
        <w:rPr>
          <w:bCs/>
          <w:sz w:val="22"/>
          <w:szCs w:val="20"/>
        </w:rPr>
      </w:pPr>
      <w:bookmarkStart w:id="463" w:name="_Toc97503925"/>
      <w:r>
        <w:br w:type="page"/>
      </w:r>
    </w:p>
    <w:p w14:paraId="20834916" w14:textId="031132BD" w:rsidR="006E7D91" w:rsidRPr="007B6B11" w:rsidRDefault="006E7D91" w:rsidP="004E02BE">
      <w:pPr>
        <w:pStyle w:val="Z2PodpisRysunkuTabeli"/>
      </w:pPr>
      <w:bookmarkStart w:id="464" w:name="_Toc183172177"/>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71</w:t>
      </w:r>
      <w:r w:rsidR="00E354C5">
        <w:fldChar w:fldCharType="end"/>
      </w:r>
      <w:r w:rsidRPr="007B6B11">
        <w:t>. Struktura załącznika AKC-4J.</w:t>
      </w:r>
      <w:bookmarkEnd w:id="463"/>
      <w:bookmarkEnd w:id="464"/>
    </w:p>
    <w:p w14:paraId="084924E5" w14:textId="3178C219" w:rsidR="000E56F3" w:rsidRPr="007B6B11" w:rsidRDefault="007D393D" w:rsidP="004E02BE">
      <w:r w:rsidRPr="007B6B11">
        <w:rPr>
          <w:noProof/>
        </w:rPr>
        <w:drawing>
          <wp:inline distT="0" distB="0" distL="0" distR="0" wp14:anchorId="706E899B" wp14:editId="1AE4F4B9">
            <wp:extent cx="5753100" cy="1897380"/>
            <wp:effectExtent l="19050" t="19050" r="19050" b="26670"/>
            <wp:docPr id="103" name="Obraz 103" descr="Rysunek przedstawia strukturę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Obraz 103" descr="Rysunek przedstawia strukturę  załącznika AKC-4J."/>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53100" cy="1897380"/>
                    </a:xfrm>
                    <a:prstGeom prst="rect">
                      <a:avLst/>
                    </a:prstGeom>
                    <a:noFill/>
                    <a:ln>
                      <a:solidFill>
                        <a:schemeClr val="tx1"/>
                      </a:solidFill>
                    </a:ln>
                  </pic:spPr>
                </pic:pic>
              </a:graphicData>
            </a:graphic>
          </wp:inline>
        </w:drawing>
      </w:r>
    </w:p>
    <w:p w14:paraId="66F70A0A" w14:textId="4AB81CF3" w:rsidR="007D393D" w:rsidRPr="007B6B11" w:rsidRDefault="007D393D" w:rsidP="004E02BE">
      <w:pPr>
        <w:pStyle w:val="Z2PodpisRysunkuTabeli"/>
      </w:pPr>
      <w:bookmarkStart w:id="465" w:name="_Toc183172062"/>
      <w:r w:rsidRPr="007B6B11">
        <w:t xml:space="preserve">Tabela </w:t>
      </w:r>
      <w:r w:rsidR="00E354C5">
        <w:fldChar w:fldCharType="begin"/>
      </w:r>
      <w:r w:rsidR="00E354C5">
        <w:instrText xml:space="preserve"> SEQ Tabela \* ARABIC </w:instrText>
      </w:r>
      <w:r w:rsidR="00E354C5">
        <w:fldChar w:fldCharType="separate"/>
      </w:r>
      <w:r w:rsidR="006D48AD">
        <w:rPr>
          <w:noProof/>
        </w:rPr>
        <w:t>94</w:t>
      </w:r>
      <w:r w:rsidR="00E354C5">
        <w:fldChar w:fldCharType="end"/>
      </w:r>
      <w:r w:rsidRPr="007B6B11">
        <w:t>. Struktura &lt;HeaderType&gt;, nagłówka załącznika AKC-4J</w:t>
      </w:r>
      <w:bookmarkEnd w:id="465"/>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7D393D" w:rsidRPr="007B6B11" w14:paraId="315E9375" w14:textId="77777777" w:rsidTr="00146E29">
        <w:trPr>
          <w:trHeight w:val="213"/>
          <w:tblHeader/>
        </w:trPr>
        <w:tc>
          <w:tcPr>
            <w:tcW w:w="1788" w:type="dxa"/>
            <w:shd w:val="clear" w:color="auto" w:fill="D9D9D9" w:themeFill="background1" w:themeFillShade="D9"/>
          </w:tcPr>
          <w:p w14:paraId="278052AE" w14:textId="77777777" w:rsidR="007D393D" w:rsidRPr="007B6B11" w:rsidRDefault="007D393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00F09B08" w14:textId="77777777" w:rsidR="007D393D" w:rsidRPr="007B6B11" w:rsidRDefault="007D393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29782FC4" w14:textId="77777777" w:rsidR="007D393D" w:rsidRPr="007B6B11" w:rsidRDefault="007D393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1945" w:type="dxa"/>
            <w:shd w:val="clear" w:color="auto" w:fill="D9D9D9" w:themeFill="background1" w:themeFillShade="D9"/>
          </w:tcPr>
          <w:p w14:paraId="02CD2BFA" w14:textId="77777777" w:rsidR="007D393D" w:rsidRPr="007B6B11" w:rsidRDefault="007D393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141CD686" w14:textId="77777777" w:rsidR="007D393D" w:rsidRPr="007B6B11" w:rsidRDefault="007D393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7D393D" w:rsidRPr="007B6B11" w14:paraId="3E7F4ECB" w14:textId="77777777" w:rsidTr="00CD4D8D">
        <w:trPr>
          <w:trHeight w:val="213"/>
        </w:trPr>
        <w:tc>
          <w:tcPr>
            <w:tcW w:w="1788" w:type="dxa"/>
          </w:tcPr>
          <w:p w14:paraId="144BCE41" w14:textId="77777777" w:rsidR="007D393D" w:rsidRPr="007B6B11" w:rsidRDefault="007D393D" w:rsidP="004E02BE">
            <w:pPr>
              <w:pStyle w:val="Tabelazwyky"/>
            </w:pPr>
            <w:r w:rsidRPr="007B6B11">
              <w:t>identifier</w:t>
            </w:r>
          </w:p>
        </w:tc>
        <w:tc>
          <w:tcPr>
            <w:tcW w:w="3360" w:type="dxa"/>
          </w:tcPr>
          <w:p w14:paraId="3B344E2C" w14:textId="77777777" w:rsidR="007D393D" w:rsidRPr="007B6B11" w:rsidRDefault="007D393D" w:rsidP="004E02BE">
            <w:pPr>
              <w:pStyle w:val="Tabelazwyky"/>
            </w:pPr>
            <w:r w:rsidRPr="007B6B11">
              <w:t>Identyfikator podatkowy NIP/ numer PESEL Podatnika.</w:t>
            </w:r>
          </w:p>
        </w:tc>
        <w:tc>
          <w:tcPr>
            <w:tcW w:w="840" w:type="dxa"/>
          </w:tcPr>
          <w:p w14:paraId="60A7B2CE" w14:textId="77777777" w:rsidR="007D393D" w:rsidRPr="007B6B11" w:rsidRDefault="007D393D" w:rsidP="004E02BE">
            <w:pPr>
              <w:pStyle w:val="Tabelazwyky"/>
            </w:pPr>
            <w:r w:rsidRPr="007B6B11">
              <w:t>1</w:t>
            </w:r>
          </w:p>
        </w:tc>
        <w:tc>
          <w:tcPr>
            <w:tcW w:w="1945" w:type="dxa"/>
          </w:tcPr>
          <w:p w14:paraId="1C836FA4" w14:textId="77777777" w:rsidR="007D393D" w:rsidRPr="007B6B11" w:rsidRDefault="007D393D" w:rsidP="004E02BE">
            <w:pPr>
              <w:pStyle w:val="Tabelazwyky"/>
            </w:pPr>
            <w:r w:rsidRPr="007B6B11">
              <w:t>ZIdentification</w:t>
            </w:r>
          </w:p>
        </w:tc>
        <w:tc>
          <w:tcPr>
            <w:tcW w:w="1276" w:type="dxa"/>
          </w:tcPr>
          <w:p w14:paraId="795EA225" w14:textId="77777777" w:rsidR="007D393D" w:rsidRPr="007B6B11" w:rsidRDefault="007D393D" w:rsidP="004E02BE">
            <w:pPr>
              <w:pStyle w:val="Tabelazwyky"/>
            </w:pPr>
            <w:r w:rsidRPr="007B6B11">
              <w:t>1..1</w:t>
            </w:r>
          </w:p>
        </w:tc>
      </w:tr>
      <w:tr w:rsidR="007D393D" w:rsidRPr="007B6B11" w14:paraId="12BDE9B5" w14:textId="77777777" w:rsidTr="00CD4D8D">
        <w:trPr>
          <w:trHeight w:val="213"/>
        </w:trPr>
        <w:tc>
          <w:tcPr>
            <w:tcW w:w="1788" w:type="dxa"/>
          </w:tcPr>
          <w:p w14:paraId="34FE8435" w14:textId="77777777" w:rsidR="007D393D" w:rsidRPr="007B6B11" w:rsidRDefault="007D393D" w:rsidP="004E02BE">
            <w:pPr>
              <w:pStyle w:val="Tabelazwyky"/>
            </w:pPr>
            <w:r w:rsidRPr="007B6B11">
              <w:t>period</w:t>
            </w:r>
          </w:p>
        </w:tc>
        <w:tc>
          <w:tcPr>
            <w:tcW w:w="3360" w:type="dxa"/>
          </w:tcPr>
          <w:p w14:paraId="2322C384" w14:textId="77777777" w:rsidR="007D393D" w:rsidRPr="007B6B11" w:rsidRDefault="007D393D" w:rsidP="004E02BE">
            <w:pPr>
              <w:pStyle w:val="Tabelazwyky"/>
            </w:pPr>
            <w:r w:rsidRPr="007B6B11">
              <w:t>Data w formacie miesiąc/ rok za jaki została złożona deklaracja.</w:t>
            </w:r>
          </w:p>
        </w:tc>
        <w:tc>
          <w:tcPr>
            <w:tcW w:w="840" w:type="dxa"/>
          </w:tcPr>
          <w:p w14:paraId="07B365C4" w14:textId="77777777" w:rsidR="007D393D" w:rsidRPr="007B6B11" w:rsidRDefault="007D393D" w:rsidP="004E02BE">
            <w:pPr>
              <w:pStyle w:val="Tabelazwyky"/>
            </w:pPr>
            <w:r w:rsidRPr="007B6B11">
              <w:t>2, 3</w:t>
            </w:r>
          </w:p>
        </w:tc>
        <w:tc>
          <w:tcPr>
            <w:tcW w:w="1945" w:type="dxa"/>
          </w:tcPr>
          <w:p w14:paraId="0853B645" w14:textId="77777777" w:rsidR="007D393D" w:rsidRPr="007B6B11" w:rsidRDefault="007D393D" w:rsidP="004E02BE">
            <w:pPr>
              <w:pStyle w:val="Tabelazwyky"/>
            </w:pPr>
            <w:r w:rsidRPr="007B6B11">
              <w:t>ZPeriod</w:t>
            </w:r>
          </w:p>
          <w:p w14:paraId="0E843309" w14:textId="77777777" w:rsidR="007D393D" w:rsidRPr="007B6B11" w:rsidRDefault="007D393D" w:rsidP="004E02BE">
            <w:pPr>
              <w:pStyle w:val="Tabelazwyky"/>
            </w:pPr>
            <w:r w:rsidRPr="007B6B11">
              <w:t>Patrz reguła R1; R2</w:t>
            </w:r>
          </w:p>
        </w:tc>
        <w:tc>
          <w:tcPr>
            <w:tcW w:w="1276" w:type="dxa"/>
          </w:tcPr>
          <w:p w14:paraId="00A69C11" w14:textId="77777777" w:rsidR="007D393D" w:rsidRPr="007B6B11" w:rsidRDefault="007D393D" w:rsidP="004E02BE">
            <w:pPr>
              <w:pStyle w:val="Tabelazwyky"/>
            </w:pPr>
            <w:r w:rsidRPr="007B6B11">
              <w:t>1..1</w:t>
            </w:r>
          </w:p>
        </w:tc>
      </w:tr>
      <w:tr w:rsidR="007D393D" w:rsidRPr="007B6B11" w14:paraId="1299CE31" w14:textId="77777777" w:rsidTr="00CD4D8D">
        <w:trPr>
          <w:trHeight w:val="213"/>
        </w:trPr>
        <w:tc>
          <w:tcPr>
            <w:tcW w:w="1788" w:type="dxa"/>
          </w:tcPr>
          <w:p w14:paraId="1ABB7AB5" w14:textId="77777777" w:rsidR="007D393D" w:rsidRPr="007B6B11" w:rsidRDefault="007D393D" w:rsidP="004E02BE">
            <w:pPr>
              <w:pStyle w:val="Tabelazwyky"/>
            </w:pPr>
            <w:r w:rsidRPr="007B6B11">
              <w:t>formNo</w:t>
            </w:r>
          </w:p>
        </w:tc>
        <w:tc>
          <w:tcPr>
            <w:tcW w:w="3360" w:type="dxa"/>
          </w:tcPr>
          <w:p w14:paraId="255F2857" w14:textId="77777777" w:rsidR="007D393D" w:rsidRPr="007B6B11" w:rsidRDefault="007D393D" w:rsidP="004E02BE">
            <w:pPr>
              <w:pStyle w:val="Tabelazwyky"/>
            </w:pPr>
            <w:r w:rsidRPr="007B6B11">
              <w:t>Numer formularza. Podatnik może załączyć wiele formularzy tego samego typu.</w:t>
            </w:r>
          </w:p>
        </w:tc>
        <w:tc>
          <w:tcPr>
            <w:tcW w:w="840" w:type="dxa"/>
          </w:tcPr>
          <w:p w14:paraId="4E9B64BD" w14:textId="77777777" w:rsidR="007D393D" w:rsidRPr="007B6B11" w:rsidRDefault="007D393D" w:rsidP="004E02BE">
            <w:pPr>
              <w:pStyle w:val="Tabelazwyky"/>
            </w:pPr>
            <w:r w:rsidRPr="007B6B11">
              <w:t>-</w:t>
            </w:r>
          </w:p>
        </w:tc>
        <w:tc>
          <w:tcPr>
            <w:tcW w:w="1945" w:type="dxa"/>
          </w:tcPr>
          <w:p w14:paraId="3A7481A9" w14:textId="77777777" w:rsidR="007D393D" w:rsidRPr="007B6B11" w:rsidRDefault="007D393D" w:rsidP="004E02BE">
            <w:pPr>
              <w:pStyle w:val="Tabelazwyky"/>
            </w:pPr>
            <w:r w:rsidRPr="007B6B11">
              <w:t>ZFormNo</w:t>
            </w:r>
          </w:p>
          <w:p w14:paraId="229F0E35" w14:textId="3BE358E2" w:rsidR="007D393D" w:rsidRPr="007B6B11" w:rsidRDefault="007D393D" w:rsidP="004E02BE">
            <w:pPr>
              <w:pStyle w:val="Tabelazwyky"/>
            </w:pPr>
            <w:r w:rsidRPr="007B6B11">
              <w:t xml:space="preserve">Patrz reguła </w:t>
            </w:r>
            <w:r w:rsidR="00564D46" w:rsidRPr="007B6B11">
              <w:t>R3</w:t>
            </w:r>
          </w:p>
        </w:tc>
        <w:tc>
          <w:tcPr>
            <w:tcW w:w="1276" w:type="dxa"/>
          </w:tcPr>
          <w:p w14:paraId="4AF0CA9D" w14:textId="77777777" w:rsidR="007D393D" w:rsidRPr="007B6B11" w:rsidRDefault="007D393D" w:rsidP="004E02BE">
            <w:pPr>
              <w:pStyle w:val="Tabelazwyky"/>
            </w:pPr>
            <w:r w:rsidRPr="007B6B11">
              <w:t>1..1</w:t>
            </w:r>
          </w:p>
        </w:tc>
      </w:tr>
      <w:tr w:rsidR="007D393D" w:rsidRPr="007B6B11" w14:paraId="1BD6DEC6" w14:textId="77777777" w:rsidTr="00CD4D8D">
        <w:trPr>
          <w:trHeight w:val="213"/>
        </w:trPr>
        <w:tc>
          <w:tcPr>
            <w:tcW w:w="1788" w:type="dxa"/>
          </w:tcPr>
          <w:p w14:paraId="3187E985" w14:textId="77777777" w:rsidR="007D393D" w:rsidRPr="007B6B11" w:rsidRDefault="007D393D" w:rsidP="004E02BE">
            <w:pPr>
              <w:pStyle w:val="Tabelazwyky"/>
            </w:pPr>
            <w:r w:rsidRPr="007B6B11">
              <w:t>Warehouse</w:t>
            </w:r>
          </w:p>
        </w:tc>
        <w:tc>
          <w:tcPr>
            <w:tcW w:w="3360" w:type="dxa"/>
          </w:tcPr>
          <w:p w14:paraId="4616643D" w14:textId="77777777" w:rsidR="007D393D" w:rsidRPr="007B6B11" w:rsidRDefault="007D393D" w:rsidP="004E02BE">
            <w:pPr>
              <w:pStyle w:val="Tabelazwyky"/>
            </w:pPr>
            <w:r w:rsidRPr="007B6B11">
              <w:t>Dane o składzie podatkowym i o zarejestrowanym odbiorcy(B)</w:t>
            </w:r>
          </w:p>
          <w:p w14:paraId="64105897" w14:textId="77777777" w:rsidR="007D393D" w:rsidRPr="007B6B11" w:rsidRDefault="007D393D" w:rsidP="004E02BE">
            <w:pPr>
              <w:pStyle w:val="Tabelazwyky"/>
            </w:pPr>
            <w:r w:rsidRPr="007B6B11">
              <w:t>Numer akcyzowy i adres składu podatkowego(B1)</w:t>
            </w:r>
          </w:p>
          <w:p w14:paraId="6223904A" w14:textId="77777777" w:rsidR="007D393D" w:rsidRPr="007B6B11" w:rsidRDefault="007D393D" w:rsidP="004E02BE">
            <w:pPr>
              <w:pStyle w:val="Tabelazwyky"/>
            </w:pPr>
            <w:r w:rsidRPr="007B6B11">
              <w:t>Numer akcyzowy zarejestrowanego odbiorcy(B2)</w:t>
            </w:r>
          </w:p>
        </w:tc>
        <w:tc>
          <w:tcPr>
            <w:tcW w:w="840" w:type="dxa"/>
          </w:tcPr>
          <w:p w14:paraId="09635541" w14:textId="77777777" w:rsidR="007D393D" w:rsidRPr="007B6B11" w:rsidRDefault="007D393D" w:rsidP="004E02BE">
            <w:pPr>
              <w:pStyle w:val="Tabelazwyky"/>
            </w:pPr>
            <w:r w:rsidRPr="007B6B11">
              <w:t>B</w:t>
            </w:r>
          </w:p>
        </w:tc>
        <w:tc>
          <w:tcPr>
            <w:tcW w:w="1945" w:type="dxa"/>
          </w:tcPr>
          <w:p w14:paraId="42CA6772" w14:textId="77777777" w:rsidR="007D393D" w:rsidRPr="007B6B11" w:rsidRDefault="007D393D" w:rsidP="004E02BE">
            <w:pPr>
              <w:pStyle w:val="Tabelazwyky"/>
            </w:pPr>
            <w:r w:rsidRPr="007B6B11">
              <w:t>WarehouseType</w:t>
            </w:r>
          </w:p>
        </w:tc>
        <w:tc>
          <w:tcPr>
            <w:tcW w:w="1276" w:type="dxa"/>
          </w:tcPr>
          <w:p w14:paraId="69EF492B" w14:textId="77777777" w:rsidR="007D393D" w:rsidRPr="007B6B11" w:rsidRDefault="007D393D" w:rsidP="004E02BE">
            <w:pPr>
              <w:pStyle w:val="Tabelazwyky"/>
            </w:pPr>
            <w:r w:rsidRPr="007B6B11">
              <w:t>0..1</w:t>
            </w:r>
          </w:p>
        </w:tc>
      </w:tr>
      <w:tr w:rsidR="007D393D" w:rsidRPr="007B6B11" w14:paraId="16F6A146" w14:textId="77777777" w:rsidTr="00CD4D8D">
        <w:trPr>
          <w:trHeight w:val="213"/>
        </w:trPr>
        <w:tc>
          <w:tcPr>
            <w:tcW w:w="1788" w:type="dxa"/>
          </w:tcPr>
          <w:p w14:paraId="1D2D17D7" w14:textId="77777777" w:rsidR="007D393D" w:rsidRPr="007B6B11" w:rsidRDefault="007D393D" w:rsidP="004E02BE">
            <w:pPr>
              <w:pStyle w:val="Tabelazwyky"/>
            </w:pPr>
            <w:r w:rsidRPr="007B6B11">
              <w:t>CalculOfAmountOfExciseDuty</w:t>
            </w:r>
          </w:p>
        </w:tc>
        <w:tc>
          <w:tcPr>
            <w:tcW w:w="3360" w:type="dxa"/>
          </w:tcPr>
          <w:p w14:paraId="65F858A3" w14:textId="77777777" w:rsidR="007D393D" w:rsidRPr="007B6B11" w:rsidRDefault="007D393D" w:rsidP="004E02BE">
            <w:pPr>
              <w:pStyle w:val="Tabelazwyky"/>
            </w:pPr>
            <w:r w:rsidRPr="007B6B11">
              <w:t>Obliczenie wysokości podatku akcyzowego</w:t>
            </w:r>
          </w:p>
        </w:tc>
        <w:tc>
          <w:tcPr>
            <w:tcW w:w="840" w:type="dxa"/>
          </w:tcPr>
          <w:p w14:paraId="036D54A3" w14:textId="77777777" w:rsidR="007D393D" w:rsidRPr="007B6B11" w:rsidRDefault="007D393D" w:rsidP="004E02BE">
            <w:pPr>
              <w:pStyle w:val="Tabelazwyky"/>
            </w:pPr>
            <w:r w:rsidRPr="007B6B11">
              <w:t>C</w:t>
            </w:r>
          </w:p>
        </w:tc>
        <w:tc>
          <w:tcPr>
            <w:tcW w:w="1945" w:type="dxa"/>
          </w:tcPr>
          <w:p w14:paraId="1454A884" w14:textId="77777777" w:rsidR="007D393D" w:rsidRPr="007B6B11" w:rsidRDefault="007D393D" w:rsidP="004E02BE">
            <w:pPr>
              <w:pStyle w:val="Tabelazwyky"/>
            </w:pPr>
            <w:r w:rsidRPr="007B6B11">
              <w:t>ZCalculOfAmountOfExciseDutyType</w:t>
            </w:r>
          </w:p>
        </w:tc>
        <w:tc>
          <w:tcPr>
            <w:tcW w:w="1276" w:type="dxa"/>
          </w:tcPr>
          <w:p w14:paraId="0ED18561" w14:textId="77777777" w:rsidR="007D393D" w:rsidRPr="007B6B11" w:rsidRDefault="007D393D" w:rsidP="004E02BE">
            <w:pPr>
              <w:pStyle w:val="Tabelazwyky"/>
            </w:pPr>
            <w:r w:rsidRPr="007B6B11">
              <w:t>1..1</w:t>
            </w:r>
          </w:p>
        </w:tc>
      </w:tr>
      <w:tr w:rsidR="007D393D" w:rsidRPr="007B6B11" w14:paraId="2D46776E" w14:textId="77777777" w:rsidTr="00CD4D8D">
        <w:trPr>
          <w:trHeight w:val="213"/>
        </w:trPr>
        <w:tc>
          <w:tcPr>
            <w:tcW w:w="1788" w:type="dxa"/>
          </w:tcPr>
          <w:p w14:paraId="0E95B567" w14:textId="77777777" w:rsidR="007D393D" w:rsidRPr="007B6B11" w:rsidRDefault="007D393D" w:rsidP="004E02BE">
            <w:pPr>
              <w:pStyle w:val="Tabelazwyky"/>
            </w:pPr>
            <w:r w:rsidRPr="007B6B11">
              <w:t>CleareanceExciseDuty</w:t>
            </w:r>
          </w:p>
        </w:tc>
        <w:tc>
          <w:tcPr>
            <w:tcW w:w="3360" w:type="dxa"/>
          </w:tcPr>
          <w:p w14:paraId="205CE206" w14:textId="77777777" w:rsidR="007D393D" w:rsidRPr="007B6B11" w:rsidRDefault="007D393D" w:rsidP="004E02BE">
            <w:pPr>
              <w:pStyle w:val="Tabelazwyky"/>
            </w:pPr>
            <w:r w:rsidRPr="007B6B11">
              <w:t>Rozliczenie podatku akcyzowego</w:t>
            </w:r>
          </w:p>
        </w:tc>
        <w:tc>
          <w:tcPr>
            <w:tcW w:w="840" w:type="dxa"/>
          </w:tcPr>
          <w:p w14:paraId="2657BD19" w14:textId="77777777" w:rsidR="007D393D" w:rsidRPr="007B6B11" w:rsidRDefault="007D393D" w:rsidP="004E02BE">
            <w:pPr>
              <w:pStyle w:val="Tabelazwyky"/>
            </w:pPr>
            <w:r w:rsidRPr="007B6B11">
              <w:t>D</w:t>
            </w:r>
          </w:p>
        </w:tc>
        <w:tc>
          <w:tcPr>
            <w:tcW w:w="1945" w:type="dxa"/>
          </w:tcPr>
          <w:p w14:paraId="0EFE3569" w14:textId="77777777" w:rsidR="007D393D" w:rsidRPr="007B6B11" w:rsidRDefault="007D393D" w:rsidP="004E02BE">
            <w:pPr>
              <w:pStyle w:val="Tabelazwyky"/>
            </w:pPr>
            <w:r w:rsidRPr="007B6B11">
              <w:t>CleareanceExciseDutyType</w:t>
            </w:r>
          </w:p>
        </w:tc>
        <w:tc>
          <w:tcPr>
            <w:tcW w:w="1276" w:type="dxa"/>
          </w:tcPr>
          <w:p w14:paraId="4953C201" w14:textId="77777777" w:rsidR="007D393D" w:rsidRPr="007B6B11" w:rsidRDefault="007D393D" w:rsidP="004E02BE">
            <w:pPr>
              <w:pStyle w:val="Tabelazwyky"/>
            </w:pPr>
            <w:r w:rsidRPr="007B6B11">
              <w:t>1..1</w:t>
            </w:r>
          </w:p>
        </w:tc>
      </w:tr>
      <w:tr w:rsidR="007D393D" w:rsidRPr="007B6B11" w14:paraId="7E093159" w14:textId="77777777" w:rsidTr="00CD4D8D">
        <w:trPr>
          <w:trHeight w:val="213"/>
        </w:trPr>
        <w:tc>
          <w:tcPr>
            <w:tcW w:w="1788" w:type="dxa"/>
          </w:tcPr>
          <w:p w14:paraId="0360935A" w14:textId="77777777" w:rsidR="007D393D" w:rsidRPr="007B6B11" w:rsidRDefault="007D393D" w:rsidP="004E02BE">
            <w:pPr>
              <w:pStyle w:val="Tabelazwyky"/>
            </w:pPr>
            <w:r w:rsidRPr="007B6B11">
              <w:t>Items</w:t>
            </w:r>
          </w:p>
        </w:tc>
        <w:tc>
          <w:tcPr>
            <w:tcW w:w="3360" w:type="dxa"/>
          </w:tcPr>
          <w:p w14:paraId="2B0195C0" w14:textId="77777777" w:rsidR="007D393D" w:rsidRPr="007B6B11" w:rsidRDefault="007D393D" w:rsidP="004E02BE">
            <w:pPr>
              <w:pStyle w:val="Tabelazwyky"/>
            </w:pPr>
            <w:r w:rsidRPr="007B6B11">
              <w:t>Obliczenie wysokości podatku akcyzowego od poszczególnych wyrobów</w:t>
            </w:r>
          </w:p>
        </w:tc>
        <w:tc>
          <w:tcPr>
            <w:tcW w:w="840" w:type="dxa"/>
          </w:tcPr>
          <w:p w14:paraId="76DAA71C" w14:textId="77777777" w:rsidR="007D393D" w:rsidRPr="007B6B11" w:rsidRDefault="007D393D" w:rsidP="004E02BE">
            <w:pPr>
              <w:pStyle w:val="Tabelazwyky"/>
            </w:pPr>
            <w:r w:rsidRPr="007B6B11">
              <w:t>F</w:t>
            </w:r>
          </w:p>
        </w:tc>
        <w:tc>
          <w:tcPr>
            <w:tcW w:w="1945" w:type="dxa"/>
          </w:tcPr>
          <w:p w14:paraId="3D49DE80" w14:textId="77777777" w:rsidR="007D393D" w:rsidRPr="007B6B11" w:rsidRDefault="007D393D" w:rsidP="004E02BE">
            <w:pPr>
              <w:pStyle w:val="Tabelazwyky"/>
            </w:pPr>
            <w:r w:rsidRPr="007B6B11">
              <w:t>ItemsType</w:t>
            </w:r>
          </w:p>
        </w:tc>
        <w:tc>
          <w:tcPr>
            <w:tcW w:w="1276" w:type="dxa"/>
          </w:tcPr>
          <w:p w14:paraId="55E99BC1" w14:textId="77777777" w:rsidR="007D393D" w:rsidRPr="007B6B11" w:rsidRDefault="007D393D" w:rsidP="004E02BE">
            <w:pPr>
              <w:pStyle w:val="Tabelazwyky"/>
            </w:pPr>
            <w:r w:rsidRPr="007B6B11">
              <w:t>1..1</w:t>
            </w:r>
          </w:p>
        </w:tc>
      </w:tr>
      <w:tr w:rsidR="007D393D" w:rsidRPr="007B6B11" w14:paraId="6307E013" w14:textId="77777777" w:rsidTr="00CD4D8D">
        <w:trPr>
          <w:trHeight w:val="213"/>
        </w:trPr>
        <w:tc>
          <w:tcPr>
            <w:tcW w:w="1788" w:type="dxa"/>
          </w:tcPr>
          <w:p w14:paraId="41B7154C" w14:textId="77777777" w:rsidR="007D393D" w:rsidRPr="007B6B11" w:rsidRDefault="007D393D" w:rsidP="004E02BE">
            <w:pPr>
              <w:pStyle w:val="Tabelazwyky"/>
            </w:pPr>
            <w:r w:rsidRPr="007B6B11">
              <w:t>DailyPaymentInformation</w:t>
            </w:r>
          </w:p>
        </w:tc>
        <w:tc>
          <w:tcPr>
            <w:tcW w:w="3360" w:type="dxa"/>
          </w:tcPr>
          <w:p w14:paraId="27B8E917" w14:textId="77777777" w:rsidR="007D393D" w:rsidRPr="007B6B11" w:rsidRDefault="007D393D" w:rsidP="004E02BE">
            <w:pPr>
              <w:pStyle w:val="Tabelazwyky"/>
            </w:pPr>
            <w:r w:rsidRPr="007B6B11">
              <w:t>Informacja o wpłatach dziennych</w:t>
            </w:r>
          </w:p>
        </w:tc>
        <w:tc>
          <w:tcPr>
            <w:tcW w:w="840" w:type="dxa"/>
          </w:tcPr>
          <w:p w14:paraId="7BD2E115" w14:textId="77777777" w:rsidR="007D393D" w:rsidRPr="007B6B11" w:rsidRDefault="007D393D" w:rsidP="004E02BE">
            <w:pPr>
              <w:pStyle w:val="Tabelazwyky"/>
            </w:pPr>
            <w:r w:rsidRPr="007B6B11">
              <w:t>E</w:t>
            </w:r>
          </w:p>
        </w:tc>
        <w:tc>
          <w:tcPr>
            <w:tcW w:w="1945" w:type="dxa"/>
          </w:tcPr>
          <w:p w14:paraId="6411D8A4" w14:textId="77777777" w:rsidR="007D393D" w:rsidRPr="007B6B11" w:rsidRDefault="007D393D" w:rsidP="004E02BE">
            <w:pPr>
              <w:pStyle w:val="Tabelazwyky"/>
            </w:pPr>
            <w:r w:rsidRPr="007B6B11">
              <w:t xml:space="preserve">DailyPaymentInformationType </w:t>
            </w:r>
          </w:p>
          <w:p w14:paraId="1BB0E8B7" w14:textId="77777777" w:rsidR="007D393D" w:rsidRPr="007B6B11" w:rsidRDefault="007D393D" w:rsidP="004E02BE">
            <w:pPr>
              <w:pStyle w:val="Tabelazwyky"/>
            </w:pPr>
            <w:r w:rsidRPr="007B6B11">
              <w:t>Patrz reguła R5</w:t>
            </w:r>
          </w:p>
        </w:tc>
        <w:tc>
          <w:tcPr>
            <w:tcW w:w="1276" w:type="dxa"/>
          </w:tcPr>
          <w:p w14:paraId="6CDC85DA" w14:textId="77777777" w:rsidR="007D393D" w:rsidRPr="007B6B11" w:rsidRDefault="007D393D" w:rsidP="004E02BE">
            <w:pPr>
              <w:pStyle w:val="Tabelazwyky"/>
            </w:pPr>
            <w:r w:rsidRPr="007B6B11">
              <w:t>0..1</w:t>
            </w:r>
          </w:p>
        </w:tc>
      </w:tr>
    </w:tbl>
    <w:p w14:paraId="3557EB59" w14:textId="77777777" w:rsidR="006E7D91" w:rsidRPr="007B6B11" w:rsidRDefault="006E7D91" w:rsidP="004E02BE">
      <w:pPr>
        <w:rPr>
          <w:bCs/>
          <w:sz w:val="22"/>
          <w:szCs w:val="20"/>
        </w:rPr>
      </w:pPr>
      <w:bookmarkStart w:id="466" w:name="_Toc97503926"/>
      <w:r w:rsidRPr="007B6B11">
        <w:br w:type="page"/>
      </w:r>
    </w:p>
    <w:p w14:paraId="271A7BC1" w14:textId="50C7C98D" w:rsidR="006E7D91" w:rsidRPr="007B6B11" w:rsidRDefault="006E7D91" w:rsidP="004E02BE">
      <w:pPr>
        <w:pStyle w:val="Z2PodpisRysunkuTabeli"/>
      </w:pPr>
      <w:bookmarkStart w:id="467" w:name="_Toc183172178"/>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72</w:t>
      </w:r>
      <w:r w:rsidR="00E354C5">
        <w:fldChar w:fldCharType="end"/>
      </w:r>
      <w:r w:rsidRPr="007B6B11">
        <w:t>. Struktura &lt;HeaderType&gt;, nagłówka załącznika AKC-4J.</w:t>
      </w:r>
      <w:bookmarkEnd w:id="466"/>
      <w:bookmarkEnd w:id="467"/>
    </w:p>
    <w:p w14:paraId="613DB2E8" w14:textId="773722E0" w:rsidR="0013767E" w:rsidRPr="007B6B11" w:rsidRDefault="001337B4" w:rsidP="004E02BE">
      <w:r w:rsidRPr="007B6B11">
        <w:rPr>
          <w:noProof/>
        </w:rPr>
        <w:drawing>
          <wp:inline distT="0" distB="0" distL="0" distR="0" wp14:anchorId="14FCF5FB" wp14:editId="2D1BC059">
            <wp:extent cx="5753100" cy="5021580"/>
            <wp:effectExtent l="19050" t="19050" r="19050" b="26670"/>
            <wp:docPr id="108" name="Obraz 108" descr="Rysunek przedstawia strukturę &lt;HeaderType&gt;, nagłówk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Obraz 108" descr="Rysunek przedstawia strukturę &lt;HeaderType&gt;, nagłówka załącznika AKC-4J."/>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53100" cy="5021580"/>
                    </a:xfrm>
                    <a:prstGeom prst="rect">
                      <a:avLst/>
                    </a:prstGeom>
                    <a:noFill/>
                    <a:ln>
                      <a:solidFill>
                        <a:schemeClr val="tx1"/>
                      </a:solidFill>
                    </a:ln>
                  </pic:spPr>
                </pic:pic>
              </a:graphicData>
            </a:graphic>
          </wp:inline>
        </w:drawing>
      </w:r>
    </w:p>
    <w:p w14:paraId="7516E89E" w14:textId="679DD9DD" w:rsidR="001337B4" w:rsidRPr="007B6B11" w:rsidRDefault="001337B4" w:rsidP="004E02BE">
      <w:pPr>
        <w:pStyle w:val="Z2PodpisRysunkuTabeli"/>
      </w:pPr>
      <w:bookmarkStart w:id="468" w:name="_Toc183172063"/>
      <w:r w:rsidRPr="007B6B11">
        <w:t xml:space="preserve">Tabela </w:t>
      </w:r>
      <w:r w:rsidR="00E354C5">
        <w:fldChar w:fldCharType="begin"/>
      </w:r>
      <w:r w:rsidR="00E354C5">
        <w:instrText xml:space="preserve"> SEQ Tabela \* ARABIC </w:instrText>
      </w:r>
      <w:r w:rsidR="00E354C5">
        <w:fldChar w:fldCharType="separate"/>
      </w:r>
      <w:r w:rsidR="006D48AD">
        <w:rPr>
          <w:noProof/>
        </w:rPr>
        <w:t>95</w:t>
      </w:r>
      <w:r w:rsidR="00E354C5">
        <w:fldChar w:fldCharType="end"/>
      </w:r>
      <w:r w:rsidRPr="007B6B11">
        <w:t>. Struktura &lt; WarehouseType &gt;, Dane o składzie podatkowym i o zarejestrowanym odbiorcy załącznika AKC-4J</w:t>
      </w:r>
      <w:bookmarkEnd w:id="468"/>
    </w:p>
    <w:tbl>
      <w:tblPr>
        <w:tblStyle w:val="Tabela-Siatka"/>
        <w:tblW w:w="9225" w:type="dxa"/>
        <w:tblLook w:val="01E0" w:firstRow="1" w:lastRow="1" w:firstColumn="1" w:lastColumn="1" w:noHBand="0" w:noVBand="0"/>
      </w:tblPr>
      <w:tblGrid>
        <w:gridCol w:w="1788"/>
        <w:gridCol w:w="3360"/>
        <w:gridCol w:w="840"/>
        <w:gridCol w:w="2040"/>
        <w:gridCol w:w="1197"/>
      </w:tblGrid>
      <w:tr w:rsidR="001337B4" w:rsidRPr="007B6B11" w14:paraId="2594A1B1" w14:textId="77777777" w:rsidTr="00146E29">
        <w:trPr>
          <w:trHeight w:val="213"/>
          <w:tblHeader/>
        </w:trPr>
        <w:tc>
          <w:tcPr>
            <w:tcW w:w="1788" w:type="dxa"/>
            <w:shd w:val="clear" w:color="auto" w:fill="D9D9D9" w:themeFill="background1" w:themeFillShade="D9"/>
          </w:tcPr>
          <w:p w14:paraId="40B5E63D"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1D4E7646"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661C132D"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40" w:type="dxa"/>
            <w:shd w:val="clear" w:color="auto" w:fill="D9D9D9" w:themeFill="background1" w:themeFillShade="D9"/>
          </w:tcPr>
          <w:p w14:paraId="5E188494"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6DA31CCC"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1337B4" w:rsidRPr="007B6B11" w14:paraId="478F317F" w14:textId="77777777" w:rsidTr="00E93E44">
        <w:trPr>
          <w:trHeight w:val="213"/>
        </w:trPr>
        <w:tc>
          <w:tcPr>
            <w:tcW w:w="1788" w:type="dxa"/>
          </w:tcPr>
          <w:p w14:paraId="520BC636" w14:textId="77777777" w:rsidR="001337B4" w:rsidRPr="007B6B11" w:rsidRDefault="001337B4" w:rsidP="004E02BE">
            <w:pPr>
              <w:pStyle w:val="Tabelazwyky"/>
            </w:pPr>
            <w:r w:rsidRPr="007B6B11">
              <w:t>operatorNo</w:t>
            </w:r>
          </w:p>
        </w:tc>
        <w:tc>
          <w:tcPr>
            <w:tcW w:w="3360" w:type="dxa"/>
          </w:tcPr>
          <w:p w14:paraId="28BFE753" w14:textId="77777777" w:rsidR="001337B4" w:rsidRPr="007B6B11" w:rsidRDefault="001337B4" w:rsidP="004E02BE">
            <w:pPr>
              <w:pStyle w:val="Tabelazwyky"/>
            </w:pPr>
            <w:r w:rsidRPr="007B6B11">
              <w:t>Numer akcyzowy składu (wypełnia podatnik prowadzący skład podatkowy).</w:t>
            </w:r>
          </w:p>
        </w:tc>
        <w:tc>
          <w:tcPr>
            <w:tcW w:w="840" w:type="dxa"/>
          </w:tcPr>
          <w:p w14:paraId="651A2F98" w14:textId="77777777" w:rsidR="001337B4" w:rsidRPr="007B6B11" w:rsidRDefault="001337B4" w:rsidP="004E02BE">
            <w:pPr>
              <w:pStyle w:val="Tabelazwyky"/>
            </w:pPr>
            <w:r w:rsidRPr="007B6B11">
              <w:t>6</w:t>
            </w:r>
          </w:p>
        </w:tc>
        <w:tc>
          <w:tcPr>
            <w:tcW w:w="2040" w:type="dxa"/>
          </w:tcPr>
          <w:p w14:paraId="38A0CF42" w14:textId="77777777" w:rsidR="001337B4" w:rsidRPr="007B6B11" w:rsidRDefault="001337B4" w:rsidP="004E02BE">
            <w:pPr>
              <w:pStyle w:val="Tabelazwyky"/>
            </w:pPr>
            <w:r w:rsidRPr="007B6B11">
              <w:t>string(13)</w:t>
            </w:r>
          </w:p>
          <w:p w14:paraId="0C3BE62E" w14:textId="77777777" w:rsidR="001337B4" w:rsidRPr="007B6B11" w:rsidRDefault="001337B4" w:rsidP="004E02BE">
            <w:pPr>
              <w:pStyle w:val="Tabelazwyky"/>
            </w:pPr>
            <w:r w:rsidRPr="007B6B11">
              <w:t>Patrz reguła R6</w:t>
            </w:r>
          </w:p>
        </w:tc>
        <w:tc>
          <w:tcPr>
            <w:tcW w:w="1197" w:type="dxa"/>
          </w:tcPr>
          <w:p w14:paraId="70FA25F6" w14:textId="77777777" w:rsidR="001337B4" w:rsidRPr="007B6B11" w:rsidRDefault="001337B4" w:rsidP="004E02BE">
            <w:pPr>
              <w:pStyle w:val="Tabelazwyky"/>
            </w:pPr>
            <w:r w:rsidRPr="007B6B11">
              <w:t>0..1</w:t>
            </w:r>
          </w:p>
        </w:tc>
      </w:tr>
      <w:tr w:rsidR="001337B4" w:rsidRPr="007B6B11" w14:paraId="5446373E" w14:textId="77777777" w:rsidTr="00E93E44">
        <w:trPr>
          <w:trHeight w:val="213"/>
        </w:trPr>
        <w:tc>
          <w:tcPr>
            <w:tcW w:w="1788" w:type="dxa"/>
          </w:tcPr>
          <w:p w14:paraId="5B6ABAF7" w14:textId="77777777" w:rsidR="001337B4" w:rsidRPr="007B6B11" w:rsidRDefault="001337B4" w:rsidP="004E02BE">
            <w:pPr>
              <w:pStyle w:val="Tabelazwyky"/>
            </w:pPr>
            <w:r w:rsidRPr="007B6B11">
              <w:t>userNo</w:t>
            </w:r>
          </w:p>
        </w:tc>
        <w:tc>
          <w:tcPr>
            <w:tcW w:w="3360" w:type="dxa"/>
          </w:tcPr>
          <w:p w14:paraId="289369CD" w14:textId="77777777" w:rsidR="001337B4" w:rsidRPr="007B6B11" w:rsidRDefault="001337B4" w:rsidP="004E02BE">
            <w:pPr>
              <w:pStyle w:val="Tabelazwyky"/>
            </w:pPr>
            <w:r w:rsidRPr="007B6B11">
              <w:t>Numer akcyzowy składu. (wypełnia podatnik korzystający z obcego składu podatkowego.</w:t>
            </w:r>
          </w:p>
        </w:tc>
        <w:tc>
          <w:tcPr>
            <w:tcW w:w="840" w:type="dxa"/>
          </w:tcPr>
          <w:p w14:paraId="3A4EAFAB" w14:textId="77777777" w:rsidR="001337B4" w:rsidRPr="007B6B11" w:rsidRDefault="001337B4" w:rsidP="004E02BE">
            <w:pPr>
              <w:pStyle w:val="Tabelazwyky"/>
            </w:pPr>
            <w:r w:rsidRPr="007B6B11">
              <w:t>7</w:t>
            </w:r>
          </w:p>
        </w:tc>
        <w:tc>
          <w:tcPr>
            <w:tcW w:w="2040" w:type="dxa"/>
          </w:tcPr>
          <w:p w14:paraId="77B616EC" w14:textId="77777777" w:rsidR="001337B4" w:rsidRPr="007B6B11" w:rsidRDefault="001337B4" w:rsidP="004E02BE">
            <w:pPr>
              <w:pStyle w:val="Tabelazwyky"/>
            </w:pPr>
            <w:r w:rsidRPr="007B6B11">
              <w:t>string(13)</w:t>
            </w:r>
          </w:p>
          <w:p w14:paraId="1F9A59D7" w14:textId="77777777" w:rsidR="001337B4" w:rsidRPr="007B6B11" w:rsidRDefault="001337B4" w:rsidP="004E02BE">
            <w:pPr>
              <w:pStyle w:val="Tabelazwyky"/>
            </w:pPr>
            <w:r w:rsidRPr="007B6B11">
              <w:t>Patrz reguła R7</w:t>
            </w:r>
          </w:p>
        </w:tc>
        <w:tc>
          <w:tcPr>
            <w:tcW w:w="1197" w:type="dxa"/>
          </w:tcPr>
          <w:p w14:paraId="7F755B8D" w14:textId="77777777" w:rsidR="001337B4" w:rsidRPr="007B6B11" w:rsidRDefault="001337B4" w:rsidP="004E02BE">
            <w:pPr>
              <w:pStyle w:val="Tabelazwyky"/>
            </w:pPr>
            <w:r w:rsidRPr="007B6B11">
              <w:t>0..1</w:t>
            </w:r>
          </w:p>
        </w:tc>
      </w:tr>
      <w:tr w:rsidR="001337B4" w:rsidRPr="007B6B11" w14:paraId="43D426C2" w14:textId="77777777" w:rsidTr="00E93E44">
        <w:trPr>
          <w:trHeight w:val="213"/>
        </w:trPr>
        <w:tc>
          <w:tcPr>
            <w:tcW w:w="1788" w:type="dxa"/>
          </w:tcPr>
          <w:p w14:paraId="24C22BA7" w14:textId="77777777" w:rsidR="001337B4" w:rsidRPr="007B6B11" w:rsidRDefault="001337B4" w:rsidP="004E02BE">
            <w:pPr>
              <w:pStyle w:val="Tabelazwyky"/>
            </w:pPr>
            <w:r w:rsidRPr="007B6B11">
              <w:t>address</w:t>
            </w:r>
          </w:p>
        </w:tc>
        <w:tc>
          <w:tcPr>
            <w:tcW w:w="3360" w:type="dxa"/>
          </w:tcPr>
          <w:p w14:paraId="48116F3F" w14:textId="77777777" w:rsidR="001337B4" w:rsidRPr="007B6B11" w:rsidRDefault="001337B4" w:rsidP="004E02BE">
            <w:pPr>
              <w:pStyle w:val="Tabelazwyky"/>
            </w:pPr>
            <w:r w:rsidRPr="007B6B11">
              <w:t>Adres składu.</w:t>
            </w:r>
          </w:p>
        </w:tc>
        <w:tc>
          <w:tcPr>
            <w:tcW w:w="840" w:type="dxa"/>
          </w:tcPr>
          <w:p w14:paraId="5FE5ABF6" w14:textId="77777777" w:rsidR="001337B4" w:rsidRPr="007B6B11" w:rsidRDefault="001337B4" w:rsidP="004E02BE">
            <w:pPr>
              <w:pStyle w:val="Tabelazwyky"/>
            </w:pPr>
            <w:r w:rsidRPr="007B6B11">
              <w:t>8</w:t>
            </w:r>
          </w:p>
        </w:tc>
        <w:tc>
          <w:tcPr>
            <w:tcW w:w="2040" w:type="dxa"/>
          </w:tcPr>
          <w:p w14:paraId="0902E1AD" w14:textId="77777777" w:rsidR="001337B4" w:rsidRPr="007B6B11" w:rsidRDefault="001337B4" w:rsidP="004E02BE">
            <w:pPr>
              <w:pStyle w:val="Tabelazwyky"/>
            </w:pPr>
            <w:r w:rsidRPr="007B6B11">
              <w:t>string(512)</w:t>
            </w:r>
          </w:p>
        </w:tc>
        <w:tc>
          <w:tcPr>
            <w:tcW w:w="1197" w:type="dxa"/>
          </w:tcPr>
          <w:p w14:paraId="4E984D23" w14:textId="77777777" w:rsidR="001337B4" w:rsidRPr="007B6B11" w:rsidRDefault="001337B4" w:rsidP="004E02BE">
            <w:pPr>
              <w:pStyle w:val="Tabelazwyky"/>
            </w:pPr>
            <w:r w:rsidRPr="007B6B11">
              <w:t>0..1</w:t>
            </w:r>
          </w:p>
        </w:tc>
      </w:tr>
      <w:tr w:rsidR="001337B4" w:rsidRPr="007B6B11" w14:paraId="5E66A94F" w14:textId="77777777" w:rsidTr="00E93E44">
        <w:trPr>
          <w:trHeight w:val="213"/>
        </w:trPr>
        <w:tc>
          <w:tcPr>
            <w:tcW w:w="1788" w:type="dxa"/>
          </w:tcPr>
          <w:p w14:paraId="3CDFC1A9" w14:textId="77777777" w:rsidR="001337B4" w:rsidRPr="007B6B11" w:rsidRDefault="001337B4" w:rsidP="004E02BE">
            <w:pPr>
              <w:pStyle w:val="Tabelazwyky"/>
            </w:pPr>
            <w:r w:rsidRPr="007B6B11">
              <w:t>consumerNo</w:t>
            </w:r>
          </w:p>
        </w:tc>
        <w:tc>
          <w:tcPr>
            <w:tcW w:w="3360" w:type="dxa"/>
          </w:tcPr>
          <w:p w14:paraId="6F153A6C" w14:textId="77777777" w:rsidR="001337B4" w:rsidRPr="007B6B11" w:rsidRDefault="001337B4" w:rsidP="004E02BE">
            <w:pPr>
              <w:pStyle w:val="Tabelazwyky"/>
            </w:pPr>
            <w:r w:rsidRPr="007B6B11">
              <w:t>Numer akcyzowy zarejestrowanego odbiorcy (wypełnić w przypadku, gdy niniejszy formularz stanowi załącznik do formularza głównego AKC-4zo)</w:t>
            </w:r>
          </w:p>
        </w:tc>
        <w:tc>
          <w:tcPr>
            <w:tcW w:w="840" w:type="dxa"/>
          </w:tcPr>
          <w:p w14:paraId="1C6F2CC2" w14:textId="77777777" w:rsidR="001337B4" w:rsidRPr="007B6B11" w:rsidRDefault="001337B4" w:rsidP="004E02BE">
            <w:pPr>
              <w:pStyle w:val="Tabelazwyky"/>
            </w:pPr>
            <w:r w:rsidRPr="007B6B11">
              <w:t>9</w:t>
            </w:r>
          </w:p>
        </w:tc>
        <w:tc>
          <w:tcPr>
            <w:tcW w:w="2040" w:type="dxa"/>
          </w:tcPr>
          <w:p w14:paraId="7014DB20" w14:textId="77777777" w:rsidR="001337B4" w:rsidRPr="007B6B11" w:rsidRDefault="001337B4" w:rsidP="004E02BE">
            <w:pPr>
              <w:pStyle w:val="Tabelazwyky"/>
            </w:pPr>
            <w:r w:rsidRPr="007B6B11">
              <w:t>string(13)</w:t>
            </w:r>
          </w:p>
          <w:p w14:paraId="6B2753DB" w14:textId="77777777" w:rsidR="001337B4" w:rsidRPr="007B6B11" w:rsidRDefault="001337B4" w:rsidP="004E02BE">
            <w:pPr>
              <w:pStyle w:val="Tabelazwyky"/>
            </w:pPr>
            <w:r w:rsidRPr="007B6B11">
              <w:t>Patrz reguła R8</w:t>
            </w:r>
          </w:p>
        </w:tc>
        <w:tc>
          <w:tcPr>
            <w:tcW w:w="1197" w:type="dxa"/>
          </w:tcPr>
          <w:p w14:paraId="5EC8F4DD" w14:textId="77777777" w:rsidR="001337B4" w:rsidRPr="007B6B11" w:rsidRDefault="001337B4" w:rsidP="004E02BE">
            <w:pPr>
              <w:pStyle w:val="Tabelazwyky"/>
            </w:pPr>
            <w:r w:rsidRPr="007B6B11">
              <w:t>0..1</w:t>
            </w:r>
          </w:p>
        </w:tc>
      </w:tr>
      <w:tr w:rsidR="001337B4" w:rsidRPr="007B6B11" w14:paraId="7D96628D" w14:textId="77777777" w:rsidTr="00E93E44">
        <w:trPr>
          <w:trHeight w:val="213"/>
        </w:trPr>
        <w:tc>
          <w:tcPr>
            <w:tcW w:w="1788" w:type="dxa"/>
          </w:tcPr>
          <w:p w14:paraId="237A328A" w14:textId="77777777" w:rsidR="001337B4" w:rsidRPr="007B6B11" w:rsidRDefault="001337B4" w:rsidP="004E02BE">
            <w:pPr>
              <w:pStyle w:val="Tabelazwyky"/>
            </w:pPr>
            <w:r w:rsidRPr="007B6B11">
              <w:lastRenderedPageBreak/>
              <w:t>oneTime</w:t>
            </w:r>
          </w:p>
        </w:tc>
        <w:tc>
          <w:tcPr>
            <w:tcW w:w="3360" w:type="dxa"/>
          </w:tcPr>
          <w:p w14:paraId="21F18EC2" w14:textId="77777777" w:rsidR="001337B4" w:rsidRPr="007B6B11" w:rsidRDefault="001337B4" w:rsidP="004E02BE">
            <w:pPr>
              <w:pStyle w:val="Tabelazwyky"/>
            </w:pPr>
            <w:r w:rsidRPr="007B6B11">
              <w:t>Jednorazowe</w:t>
            </w:r>
          </w:p>
        </w:tc>
        <w:tc>
          <w:tcPr>
            <w:tcW w:w="840" w:type="dxa"/>
          </w:tcPr>
          <w:p w14:paraId="4AFE6BE9" w14:textId="77777777" w:rsidR="001337B4" w:rsidRPr="007B6B11" w:rsidRDefault="001337B4" w:rsidP="004E02BE">
            <w:pPr>
              <w:pStyle w:val="Tabelazwyky"/>
            </w:pPr>
            <w:r w:rsidRPr="007B6B11">
              <w:t>-</w:t>
            </w:r>
          </w:p>
        </w:tc>
        <w:tc>
          <w:tcPr>
            <w:tcW w:w="2040" w:type="dxa"/>
          </w:tcPr>
          <w:p w14:paraId="1D7EB5C5" w14:textId="77777777" w:rsidR="001337B4" w:rsidRPr="007B6B11" w:rsidRDefault="001337B4" w:rsidP="004E02BE">
            <w:pPr>
              <w:pStyle w:val="Tabelazwyky"/>
            </w:pPr>
            <w:r w:rsidRPr="007B6B11">
              <w:t>boolean</w:t>
            </w:r>
          </w:p>
        </w:tc>
        <w:tc>
          <w:tcPr>
            <w:tcW w:w="1197" w:type="dxa"/>
          </w:tcPr>
          <w:p w14:paraId="210FFE2A" w14:textId="77777777" w:rsidR="001337B4" w:rsidRPr="007B6B11" w:rsidRDefault="001337B4" w:rsidP="004E02BE">
            <w:pPr>
              <w:pStyle w:val="Tabelazwyky"/>
            </w:pPr>
            <w:r w:rsidRPr="007B6B11">
              <w:t>0..1</w:t>
            </w:r>
          </w:p>
        </w:tc>
      </w:tr>
    </w:tbl>
    <w:p w14:paraId="30F24EA8" w14:textId="4FFE0090" w:rsidR="006E7D91" w:rsidRPr="007B6B11" w:rsidRDefault="006E7D91" w:rsidP="004E02BE">
      <w:pPr>
        <w:pStyle w:val="Z2PodpisRysunkuTabeli"/>
      </w:pPr>
      <w:bookmarkStart w:id="469" w:name="_Toc97503927"/>
      <w:bookmarkStart w:id="470" w:name="_Toc183172179"/>
      <w:r w:rsidRPr="007B6B11">
        <w:t xml:space="preserve">Rysunek </w:t>
      </w:r>
      <w:r w:rsidR="00E354C5">
        <w:fldChar w:fldCharType="begin"/>
      </w:r>
      <w:r w:rsidR="00E354C5">
        <w:instrText xml:space="preserve"> SEQ Rysunek \* ARABIC </w:instrText>
      </w:r>
      <w:r w:rsidR="00E354C5">
        <w:fldChar w:fldCharType="separate"/>
      </w:r>
      <w:r w:rsidR="006D48AD">
        <w:rPr>
          <w:noProof/>
        </w:rPr>
        <w:t>73</w:t>
      </w:r>
      <w:r w:rsidR="00E354C5">
        <w:fldChar w:fldCharType="end"/>
      </w:r>
      <w:r w:rsidRPr="007B6B11">
        <w:t>. Struktura elementu &lt;</w:t>
      </w:r>
      <w:r w:rsidRPr="007B6B11">
        <w:rPr>
          <w:b/>
        </w:rPr>
        <w:t xml:space="preserve"> WarehouseType</w:t>
      </w:r>
      <w:r w:rsidRPr="007B6B11">
        <w:t xml:space="preserve"> &gt;. Dane o składzie podatkowym i o zarejestrowanym odbiorcy dla załącznika AKC-4J.</w:t>
      </w:r>
      <w:bookmarkEnd w:id="469"/>
      <w:bookmarkEnd w:id="470"/>
    </w:p>
    <w:p w14:paraId="474BF0F8" w14:textId="77777777" w:rsidR="001337B4" w:rsidRPr="007B6B11" w:rsidRDefault="001337B4" w:rsidP="004E02BE">
      <w:pPr>
        <w:rPr>
          <w:sz w:val="18"/>
          <w:szCs w:val="18"/>
        </w:rPr>
      </w:pPr>
      <w:r w:rsidRPr="007B6B11">
        <w:rPr>
          <w:noProof/>
        </w:rPr>
        <w:drawing>
          <wp:inline distT="0" distB="0" distL="0" distR="0" wp14:anchorId="666B4294" wp14:editId="7C357131">
            <wp:extent cx="3615690" cy="1387841"/>
            <wp:effectExtent l="19050" t="19050" r="22860" b="22225"/>
            <wp:docPr id="104" name="Obraz 104" descr="Rysunek przedstawia strukturę  elementu &lt; WarehouseType &gt;. Dane o składzie podatkowym i o zarejestrowanym odbiorcy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Obraz 104" descr="Rysunek przedstawia strukturę  elementu &lt; WarehouseType &gt;. Dane o składzie podatkowym i o zarejestrowanym odbiorcy dla załącznika AKC-4J."/>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48603" cy="1400474"/>
                    </a:xfrm>
                    <a:prstGeom prst="rect">
                      <a:avLst/>
                    </a:prstGeom>
                    <a:noFill/>
                    <a:ln w="6350" cmpd="sng">
                      <a:solidFill>
                        <a:srgbClr val="000000"/>
                      </a:solidFill>
                      <a:miter lim="800000"/>
                      <a:headEnd/>
                      <a:tailEnd/>
                    </a:ln>
                    <a:effectLst/>
                  </pic:spPr>
                </pic:pic>
              </a:graphicData>
            </a:graphic>
          </wp:inline>
        </w:drawing>
      </w:r>
    </w:p>
    <w:p w14:paraId="67473C14" w14:textId="40CF806D" w:rsidR="001337B4" w:rsidRPr="007B6B11" w:rsidRDefault="001337B4" w:rsidP="004E02BE">
      <w:pPr>
        <w:pStyle w:val="Z2PodpisRysunkuTabeli"/>
      </w:pPr>
      <w:bookmarkStart w:id="471" w:name="_Toc183172064"/>
      <w:r w:rsidRPr="007B6B11">
        <w:t xml:space="preserve">Tabela </w:t>
      </w:r>
      <w:r w:rsidR="00E354C5">
        <w:fldChar w:fldCharType="begin"/>
      </w:r>
      <w:r w:rsidR="00E354C5">
        <w:instrText xml:space="preserve"> SEQ Tabela \* ARABIC </w:instrText>
      </w:r>
      <w:r w:rsidR="00E354C5">
        <w:fldChar w:fldCharType="separate"/>
      </w:r>
      <w:r w:rsidR="006D48AD">
        <w:rPr>
          <w:noProof/>
        </w:rPr>
        <w:t>96</w:t>
      </w:r>
      <w:r w:rsidR="00E354C5">
        <w:fldChar w:fldCharType="end"/>
      </w:r>
      <w:r w:rsidRPr="007B6B11">
        <w:t>. Struktura elementu &lt; CalculOfAmountOfExciseDutyType&gt; - Obliczenie wysokości podatku akcyzowego dla załącznika AKC-4</w:t>
      </w:r>
      <w:r w:rsidR="007E39AB" w:rsidRPr="007B6B11">
        <w:t>J</w:t>
      </w:r>
      <w:r w:rsidRPr="007B6B11">
        <w:t>.</w:t>
      </w:r>
      <w:bookmarkEnd w:id="471"/>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337B4" w:rsidRPr="007B6B11" w14:paraId="2636BB15" w14:textId="77777777" w:rsidTr="00146E29">
        <w:trPr>
          <w:trHeight w:val="213"/>
          <w:tblHeader/>
        </w:trPr>
        <w:tc>
          <w:tcPr>
            <w:tcW w:w="1838" w:type="dxa"/>
            <w:shd w:val="clear" w:color="auto" w:fill="D9D9D9" w:themeFill="background1" w:themeFillShade="D9"/>
          </w:tcPr>
          <w:p w14:paraId="0E77EC66"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60" w:type="dxa"/>
            <w:shd w:val="clear" w:color="auto" w:fill="D9D9D9" w:themeFill="background1" w:themeFillShade="D9"/>
          </w:tcPr>
          <w:p w14:paraId="29B4CBDD"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51" w:type="dxa"/>
            <w:shd w:val="clear" w:color="auto" w:fill="D9D9D9" w:themeFill="background1" w:themeFillShade="D9"/>
          </w:tcPr>
          <w:p w14:paraId="17FDA9B7"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1984" w:type="dxa"/>
            <w:shd w:val="clear" w:color="auto" w:fill="D9D9D9" w:themeFill="background1" w:themeFillShade="D9"/>
          </w:tcPr>
          <w:p w14:paraId="79648F71"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21DFEA93"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1337B4" w:rsidRPr="007B6B11" w14:paraId="50BEE4B5" w14:textId="77777777" w:rsidTr="00CD4D8D">
        <w:trPr>
          <w:trHeight w:val="213"/>
        </w:trPr>
        <w:tc>
          <w:tcPr>
            <w:tcW w:w="1838" w:type="dxa"/>
          </w:tcPr>
          <w:p w14:paraId="1CB3D884" w14:textId="77777777" w:rsidR="001337B4" w:rsidRPr="007B6B11" w:rsidRDefault="001337B4" w:rsidP="004E02BE">
            <w:pPr>
              <w:pStyle w:val="Tabelazwyky"/>
            </w:pPr>
            <w:r w:rsidRPr="007B6B11">
              <w:t>totalAmountOfTax</w:t>
            </w:r>
          </w:p>
        </w:tc>
        <w:tc>
          <w:tcPr>
            <w:tcW w:w="3260" w:type="dxa"/>
          </w:tcPr>
          <w:p w14:paraId="3A860929" w14:textId="77777777" w:rsidR="001337B4" w:rsidRPr="007B6B11" w:rsidRDefault="001337B4" w:rsidP="004E02BE">
            <w:pPr>
              <w:pStyle w:val="Tabelazwyky"/>
            </w:pPr>
            <w:r w:rsidRPr="007B6B11">
              <w:t xml:space="preserve">Razem obliczony podatek. </w:t>
            </w:r>
          </w:p>
          <w:p w14:paraId="431A2F21" w14:textId="4F6C38BA" w:rsidR="001337B4" w:rsidRPr="007B6B11" w:rsidRDefault="001337B4" w:rsidP="004E02BE">
            <w:pPr>
              <w:pStyle w:val="Tabelazwyky"/>
            </w:pPr>
            <w:r w:rsidRPr="007B6B11">
              <w:t xml:space="preserve">Suma kwot z poz. </w:t>
            </w:r>
            <w:r w:rsidR="007E39AB" w:rsidRPr="007B6B11">
              <w:t>294</w:t>
            </w:r>
            <w:r w:rsidRPr="007B6B11">
              <w:t xml:space="preserve"> formularzy AKC-4/I.</w:t>
            </w:r>
          </w:p>
        </w:tc>
        <w:tc>
          <w:tcPr>
            <w:tcW w:w="851" w:type="dxa"/>
          </w:tcPr>
          <w:p w14:paraId="5E8ED888" w14:textId="77777777" w:rsidR="001337B4" w:rsidRPr="007B6B11" w:rsidRDefault="001337B4" w:rsidP="004E02BE">
            <w:pPr>
              <w:pStyle w:val="Tabelazwyky"/>
            </w:pPr>
            <w:r w:rsidRPr="007B6B11">
              <w:t>10</w:t>
            </w:r>
          </w:p>
        </w:tc>
        <w:tc>
          <w:tcPr>
            <w:tcW w:w="1984" w:type="dxa"/>
          </w:tcPr>
          <w:p w14:paraId="2915C78D" w14:textId="77777777" w:rsidR="001337B4" w:rsidRPr="007B6B11" w:rsidRDefault="001337B4" w:rsidP="004E02BE">
            <w:pPr>
              <w:pStyle w:val="Tabelazwyky"/>
            </w:pPr>
            <w:r w:rsidRPr="007B6B11">
              <w:t>ZAmountP</w:t>
            </w:r>
          </w:p>
        </w:tc>
        <w:tc>
          <w:tcPr>
            <w:tcW w:w="1276" w:type="dxa"/>
          </w:tcPr>
          <w:p w14:paraId="43954683" w14:textId="77777777" w:rsidR="001337B4" w:rsidRPr="007B6B11" w:rsidRDefault="001337B4" w:rsidP="004E02BE">
            <w:pPr>
              <w:pStyle w:val="Tabelazwyky"/>
            </w:pPr>
            <w:r w:rsidRPr="007B6B11">
              <w:t>1..1</w:t>
            </w:r>
          </w:p>
        </w:tc>
      </w:tr>
      <w:tr w:rsidR="001337B4" w:rsidRPr="007B6B11" w14:paraId="502BEA55" w14:textId="77777777" w:rsidTr="00CD4D8D">
        <w:trPr>
          <w:trHeight w:val="213"/>
        </w:trPr>
        <w:tc>
          <w:tcPr>
            <w:tcW w:w="1838" w:type="dxa"/>
          </w:tcPr>
          <w:p w14:paraId="4658DAC8" w14:textId="77777777" w:rsidR="001337B4" w:rsidRPr="007B6B11" w:rsidRDefault="001337B4" w:rsidP="004E02BE">
            <w:pPr>
              <w:pStyle w:val="Tabelazwyky"/>
            </w:pPr>
            <w:r w:rsidRPr="007B6B11">
              <w:t>exemption</w:t>
            </w:r>
          </w:p>
        </w:tc>
        <w:tc>
          <w:tcPr>
            <w:tcW w:w="3260" w:type="dxa"/>
          </w:tcPr>
          <w:p w14:paraId="59CDFB21" w14:textId="77777777" w:rsidR="001337B4" w:rsidRPr="007B6B11" w:rsidRDefault="001337B4" w:rsidP="004E02BE">
            <w:pPr>
              <w:pStyle w:val="Tabelazwyky"/>
            </w:pPr>
            <w:r w:rsidRPr="007B6B11">
              <w:t>Zwolnienia</w:t>
            </w:r>
          </w:p>
        </w:tc>
        <w:tc>
          <w:tcPr>
            <w:tcW w:w="851" w:type="dxa"/>
          </w:tcPr>
          <w:p w14:paraId="4E27FDF9" w14:textId="77777777" w:rsidR="001337B4" w:rsidRPr="007B6B11" w:rsidRDefault="001337B4" w:rsidP="004E02BE">
            <w:pPr>
              <w:pStyle w:val="Tabelazwyky"/>
            </w:pPr>
            <w:r w:rsidRPr="007B6B11">
              <w:t>11</w:t>
            </w:r>
          </w:p>
        </w:tc>
        <w:tc>
          <w:tcPr>
            <w:tcW w:w="1984" w:type="dxa"/>
          </w:tcPr>
          <w:p w14:paraId="6F472341" w14:textId="77777777" w:rsidR="001337B4" w:rsidRPr="007B6B11" w:rsidRDefault="001337B4" w:rsidP="004E02BE">
            <w:pPr>
              <w:pStyle w:val="Tabelazwyky"/>
            </w:pPr>
            <w:r w:rsidRPr="007B6B11">
              <w:t>ZAmountP</w:t>
            </w:r>
          </w:p>
        </w:tc>
        <w:tc>
          <w:tcPr>
            <w:tcW w:w="1276" w:type="dxa"/>
          </w:tcPr>
          <w:p w14:paraId="172060BD" w14:textId="77777777" w:rsidR="001337B4" w:rsidRPr="007B6B11" w:rsidRDefault="001337B4" w:rsidP="004E02BE">
            <w:pPr>
              <w:pStyle w:val="Tabelazwyky"/>
            </w:pPr>
            <w:r w:rsidRPr="007B6B11">
              <w:t>0..1</w:t>
            </w:r>
          </w:p>
        </w:tc>
      </w:tr>
      <w:tr w:rsidR="001337B4" w:rsidRPr="007B6B11" w14:paraId="0BD1FA51" w14:textId="77777777" w:rsidTr="00CD4D8D">
        <w:trPr>
          <w:trHeight w:val="213"/>
        </w:trPr>
        <w:tc>
          <w:tcPr>
            <w:tcW w:w="1838" w:type="dxa"/>
          </w:tcPr>
          <w:p w14:paraId="3FC99725" w14:textId="77777777" w:rsidR="001337B4" w:rsidRPr="007B6B11" w:rsidRDefault="001337B4" w:rsidP="004E02BE">
            <w:pPr>
              <w:pStyle w:val="Tabelazwyky"/>
            </w:pPr>
            <w:r w:rsidRPr="007B6B11">
              <w:t>reductions</w:t>
            </w:r>
          </w:p>
        </w:tc>
        <w:tc>
          <w:tcPr>
            <w:tcW w:w="3260" w:type="dxa"/>
          </w:tcPr>
          <w:p w14:paraId="33B83F3C" w14:textId="77777777" w:rsidR="001337B4" w:rsidRPr="007B6B11" w:rsidRDefault="001337B4" w:rsidP="004E02BE">
            <w:pPr>
              <w:pStyle w:val="Tabelazwyky"/>
            </w:pPr>
            <w:r w:rsidRPr="007B6B11">
              <w:t>Obniżenia</w:t>
            </w:r>
          </w:p>
        </w:tc>
        <w:tc>
          <w:tcPr>
            <w:tcW w:w="851" w:type="dxa"/>
          </w:tcPr>
          <w:p w14:paraId="3E5E9DA4" w14:textId="77777777" w:rsidR="001337B4" w:rsidRPr="007B6B11" w:rsidRDefault="001337B4" w:rsidP="004E02BE">
            <w:pPr>
              <w:pStyle w:val="Tabelazwyky"/>
            </w:pPr>
            <w:r w:rsidRPr="007B6B11">
              <w:t>12</w:t>
            </w:r>
          </w:p>
        </w:tc>
        <w:tc>
          <w:tcPr>
            <w:tcW w:w="1984" w:type="dxa"/>
          </w:tcPr>
          <w:p w14:paraId="4ED262EF" w14:textId="77777777" w:rsidR="001337B4" w:rsidRPr="007B6B11" w:rsidRDefault="001337B4" w:rsidP="004E02BE">
            <w:pPr>
              <w:pStyle w:val="Tabelazwyky"/>
            </w:pPr>
            <w:r w:rsidRPr="007B6B11">
              <w:t>ZAmountP</w:t>
            </w:r>
          </w:p>
        </w:tc>
        <w:tc>
          <w:tcPr>
            <w:tcW w:w="1276" w:type="dxa"/>
          </w:tcPr>
          <w:p w14:paraId="782A5A2A" w14:textId="77777777" w:rsidR="001337B4" w:rsidRPr="007B6B11" w:rsidRDefault="001337B4" w:rsidP="004E02BE">
            <w:pPr>
              <w:pStyle w:val="Tabelazwyky"/>
            </w:pPr>
            <w:r w:rsidRPr="007B6B11">
              <w:t>0..1</w:t>
            </w:r>
          </w:p>
        </w:tc>
      </w:tr>
      <w:tr w:rsidR="001337B4" w:rsidRPr="007B6B11" w14:paraId="48BBDC9F" w14:textId="77777777" w:rsidTr="00CD4D8D">
        <w:trPr>
          <w:trHeight w:val="213"/>
        </w:trPr>
        <w:tc>
          <w:tcPr>
            <w:tcW w:w="1838" w:type="dxa"/>
          </w:tcPr>
          <w:p w14:paraId="117CAF0C" w14:textId="77777777" w:rsidR="001337B4" w:rsidRPr="007B6B11" w:rsidRDefault="001337B4" w:rsidP="004E02BE">
            <w:pPr>
              <w:pStyle w:val="Tabelazwyky"/>
            </w:pPr>
            <w:r w:rsidRPr="007B6B11">
              <w:t>totalExemptionOfReductions</w:t>
            </w:r>
          </w:p>
        </w:tc>
        <w:tc>
          <w:tcPr>
            <w:tcW w:w="3260" w:type="dxa"/>
          </w:tcPr>
          <w:p w14:paraId="77542CFB" w14:textId="77777777" w:rsidR="001337B4" w:rsidRPr="007B6B11" w:rsidRDefault="001337B4" w:rsidP="004E02BE">
            <w:pPr>
              <w:pStyle w:val="Tabelazwyky"/>
            </w:pPr>
            <w:r w:rsidRPr="007B6B11">
              <w:t>Razem Zwolnienia i obniżenia.</w:t>
            </w:r>
          </w:p>
          <w:p w14:paraId="734EA047" w14:textId="77777777" w:rsidR="001337B4" w:rsidRPr="007B6B11" w:rsidRDefault="001337B4" w:rsidP="004E02BE">
            <w:pPr>
              <w:pStyle w:val="Tabelazwyky"/>
            </w:pPr>
            <w:r w:rsidRPr="007B6B11">
              <w:t xml:space="preserve"> Suma kwot z poz. 11 i 12 nie może przekroczyć kwoty z poz. 10.</w:t>
            </w:r>
          </w:p>
        </w:tc>
        <w:tc>
          <w:tcPr>
            <w:tcW w:w="851" w:type="dxa"/>
          </w:tcPr>
          <w:p w14:paraId="2A67B0D1" w14:textId="77777777" w:rsidR="001337B4" w:rsidRPr="007B6B11" w:rsidRDefault="001337B4" w:rsidP="004E02BE">
            <w:pPr>
              <w:pStyle w:val="Tabelazwyky"/>
            </w:pPr>
            <w:r w:rsidRPr="007B6B11">
              <w:t>13</w:t>
            </w:r>
          </w:p>
        </w:tc>
        <w:tc>
          <w:tcPr>
            <w:tcW w:w="1984" w:type="dxa"/>
          </w:tcPr>
          <w:p w14:paraId="66F7007D" w14:textId="77777777" w:rsidR="001337B4" w:rsidRPr="007B6B11" w:rsidRDefault="001337B4" w:rsidP="004E02BE">
            <w:pPr>
              <w:pStyle w:val="Tabelazwyky"/>
            </w:pPr>
            <w:r w:rsidRPr="007B6B11">
              <w:t>ZAmountP</w:t>
            </w:r>
          </w:p>
          <w:p w14:paraId="2CDAAEF3" w14:textId="77777777" w:rsidR="001337B4" w:rsidRPr="007B6B11" w:rsidRDefault="001337B4" w:rsidP="004E02BE">
            <w:pPr>
              <w:pStyle w:val="Tabelazwyky"/>
            </w:pPr>
            <w:r w:rsidRPr="007B6B11">
              <w:t>Patrz reguła R9</w:t>
            </w:r>
          </w:p>
        </w:tc>
        <w:tc>
          <w:tcPr>
            <w:tcW w:w="1276" w:type="dxa"/>
          </w:tcPr>
          <w:p w14:paraId="5C767D90" w14:textId="77777777" w:rsidR="001337B4" w:rsidRPr="007B6B11" w:rsidRDefault="001337B4" w:rsidP="004E02BE">
            <w:pPr>
              <w:pStyle w:val="Tabelazwyky"/>
            </w:pPr>
            <w:r w:rsidRPr="007B6B11">
              <w:t>0..1</w:t>
            </w:r>
          </w:p>
        </w:tc>
      </w:tr>
      <w:tr w:rsidR="001337B4" w:rsidRPr="007B6B11" w14:paraId="21C842F0" w14:textId="77777777" w:rsidTr="00CD4D8D">
        <w:trPr>
          <w:trHeight w:val="213"/>
        </w:trPr>
        <w:tc>
          <w:tcPr>
            <w:tcW w:w="1838" w:type="dxa"/>
          </w:tcPr>
          <w:p w14:paraId="6A0B9B66" w14:textId="77777777" w:rsidR="001337B4" w:rsidRPr="007B6B11" w:rsidRDefault="001337B4" w:rsidP="004E02BE">
            <w:pPr>
              <w:pStyle w:val="Tabelazwyky"/>
            </w:pPr>
            <w:r w:rsidRPr="007B6B11">
              <w:t>totalOfTax</w:t>
            </w:r>
          </w:p>
        </w:tc>
        <w:tc>
          <w:tcPr>
            <w:tcW w:w="3260" w:type="dxa"/>
          </w:tcPr>
          <w:p w14:paraId="5A557783" w14:textId="77777777" w:rsidR="001337B4" w:rsidRPr="007B6B11" w:rsidRDefault="001337B4" w:rsidP="004E02BE">
            <w:pPr>
              <w:pStyle w:val="Tabelazwyky"/>
            </w:pPr>
            <w:r w:rsidRPr="007B6B11">
              <w:t xml:space="preserve">Ogółem podatek. </w:t>
            </w:r>
          </w:p>
          <w:p w14:paraId="1BD6C62B" w14:textId="77777777" w:rsidR="001337B4" w:rsidRPr="007B6B11" w:rsidRDefault="001337B4" w:rsidP="004E02BE">
            <w:pPr>
              <w:pStyle w:val="Tabelazwyky"/>
            </w:pPr>
            <w:r w:rsidRPr="007B6B11">
              <w:t>Od kwoty z poz. 10 należy odjąć kwotę z poz. 13.</w:t>
            </w:r>
          </w:p>
        </w:tc>
        <w:tc>
          <w:tcPr>
            <w:tcW w:w="851" w:type="dxa"/>
          </w:tcPr>
          <w:p w14:paraId="197D107A" w14:textId="77777777" w:rsidR="001337B4" w:rsidRPr="007B6B11" w:rsidRDefault="001337B4" w:rsidP="004E02BE">
            <w:pPr>
              <w:pStyle w:val="Tabelazwyky"/>
            </w:pPr>
            <w:r w:rsidRPr="007B6B11">
              <w:t>14</w:t>
            </w:r>
          </w:p>
        </w:tc>
        <w:tc>
          <w:tcPr>
            <w:tcW w:w="1984" w:type="dxa"/>
          </w:tcPr>
          <w:p w14:paraId="6DEDDC47" w14:textId="77777777" w:rsidR="001337B4" w:rsidRPr="007B6B11" w:rsidRDefault="001337B4" w:rsidP="004E02BE">
            <w:pPr>
              <w:pStyle w:val="Tabelazwyky"/>
            </w:pPr>
            <w:r w:rsidRPr="007B6B11">
              <w:t>ZAmountP</w:t>
            </w:r>
          </w:p>
          <w:p w14:paraId="59288654" w14:textId="77777777" w:rsidR="001337B4" w:rsidRPr="007B6B11" w:rsidRDefault="001337B4" w:rsidP="004E02BE">
            <w:pPr>
              <w:pStyle w:val="Tabelazwyky"/>
            </w:pPr>
            <w:r w:rsidRPr="007B6B11">
              <w:t>Patrz reguła R10</w:t>
            </w:r>
          </w:p>
        </w:tc>
        <w:tc>
          <w:tcPr>
            <w:tcW w:w="1276" w:type="dxa"/>
          </w:tcPr>
          <w:p w14:paraId="02B62C25" w14:textId="77777777" w:rsidR="001337B4" w:rsidRPr="007B6B11" w:rsidRDefault="001337B4" w:rsidP="004E02BE">
            <w:pPr>
              <w:pStyle w:val="Tabelazwyky"/>
            </w:pPr>
            <w:r w:rsidRPr="007B6B11">
              <w:t>1..1</w:t>
            </w:r>
          </w:p>
        </w:tc>
      </w:tr>
    </w:tbl>
    <w:p w14:paraId="0E5B2226" w14:textId="4702063E" w:rsidR="006E7D91" w:rsidRPr="007B6B11" w:rsidRDefault="006E7D91" w:rsidP="004E02BE">
      <w:pPr>
        <w:pStyle w:val="Z2PodpisRysunkuTabeli"/>
      </w:pPr>
      <w:bookmarkStart w:id="472" w:name="_Toc97503928"/>
      <w:bookmarkStart w:id="473" w:name="_Toc183172180"/>
      <w:r w:rsidRPr="007B6B11">
        <w:t xml:space="preserve">Rysunek </w:t>
      </w:r>
      <w:r w:rsidR="00E354C5">
        <w:fldChar w:fldCharType="begin"/>
      </w:r>
      <w:r w:rsidR="00E354C5">
        <w:instrText xml:space="preserve"> SEQ Rysunek \* ARABIC </w:instrText>
      </w:r>
      <w:r w:rsidR="00E354C5">
        <w:fldChar w:fldCharType="separate"/>
      </w:r>
      <w:r w:rsidR="006D48AD">
        <w:rPr>
          <w:noProof/>
        </w:rPr>
        <w:t>74</w:t>
      </w:r>
      <w:r w:rsidR="00E354C5">
        <w:fldChar w:fldCharType="end"/>
      </w:r>
      <w:r w:rsidRPr="007B6B11">
        <w:t>. Struktura elementu &lt;</w:t>
      </w:r>
      <w:r w:rsidRPr="007B6B11">
        <w:rPr>
          <w:b/>
        </w:rPr>
        <w:t xml:space="preserve"> CalculOfAmountOfExciseDutyType&gt; -</w:t>
      </w:r>
      <w:r w:rsidRPr="007B6B11">
        <w:t xml:space="preserve"> Obliczenie wysokości podatku akcyzowego dla załącznika AKC-4J.</w:t>
      </w:r>
      <w:bookmarkEnd w:id="472"/>
      <w:bookmarkEnd w:id="473"/>
    </w:p>
    <w:p w14:paraId="534DA7B0" w14:textId="77777777" w:rsidR="001337B4" w:rsidRPr="007B6B11" w:rsidRDefault="001337B4" w:rsidP="004E02BE">
      <w:pPr>
        <w:rPr>
          <w:sz w:val="18"/>
          <w:szCs w:val="18"/>
        </w:rPr>
      </w:pPr>
      <w:r w:rsidRPr="007B6B11">
        <w:rPr>
          <w:noProof/>
        </w:rPr>
        <w:drawing>
          <wp:inline distT="0" distB="0" distL="0" distR="0" wp14:anchorId="03035B89" wp14:editId="3D3D47A2">
            <wp:extent cx="4166235" cy="1386205"/>
            <wp:effectExtent l="19050" t="19050" r="24765" b="23495"/>
            <wp:docPr id="105" name="Obraz 105" descr="Rysunek przedstawia strukturę  elementu &lt; CalculOfAmountOfExciseDutyType&gt; - Obliczenie wysokości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Obraz 105" descr="Rysunek przedstawia strukturę  elementu &lt; CalculOfAmountOfExciseDutyType&gt; - Obliczenie wysokości podatku akcyzowego dla załącznika AKC-4J."/>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1A93BA7D" w14:textId="77777777" w:rsidR="006E7D91" w:rsidRPr="007B6B11" w:rsidRDefault="006E7D91" w:rsidP="004E02BE">
      <w:pPr>
        <w:rPr>
          <w:bCs/>
          <w:sz w:val="22"/>
          <w:szCs w:val="20"/>
        </w:rPr>
      </w:pPr>
      <w:r w:rsidRPr="007B6B11">
        <w:br w:type="page"/>
      </w:r>
    </w:p>
    <w:p w14:paraId="1CFB39CE" w14:textId="00F8A66D" w:rsidR="001337B4" w:rsidRPr="007B6B11" w:rsidRDefault="001337B4" w:rsidP="004E02BE">
      <w:pPr>
        <w:pStyle w:val="Z2PodpisRysunkuTabeli"/>
      </w:pPr>
      <w:bookmarkStart w:id="474" w:name="_Toc183172065"/>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97</w:t>
      </w:r>
      <w:r w:rsidR="00E354C5">
        <w:fldChar w:fldCharType="end"/>
      </w:r>
      <w:r w:rsidRPr="007B6B11">
        <w:t>. Struktura elementu &lt; CleareanceExciseDutyType &gt; -Rozliczenie podatku akcyzowego dla załącznika AKC-4</w:t>
      </w:r>
      <w:r w:rsidR="002559E0" w:rsidRPr="007B6B11">
        <w:t>J</w:t>
      </w:r>
      <w:r w:rsidRPr="007B6B11">
        <w:t>.</w:t>
      </w:r>
      <w:bookmarkEnd w:id="47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7B6B11" w14:paraId="0C9508B9" w14:textId="77777777" w:rsidTr="00146E29">
        <w:trPr>
          <w:trHeight w:val="213"/>
          <w:tblHeader/>
        </w:trPr>
        <w:tc>
          <w:tcPr>
            <w:tcW w:w="1788" w:type="dxa"/>
            <w:shd w:val="clear" w:color="auto" w:fill="D9D9D9" w:themeFill="background1" w:themeFillShade="D9"/>
          </w:tcPr>
          <w:p w14:paraId="15A797DD"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5979BE98"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2E91A7BC"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24DC9AF6"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3E3183AB"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1337B4" w:rsidRPr="007B6B11" w14:paraId="55B54186" w14:textId="77777777" w:rsidTr="00E93E44">
        <w:trPr>
          <w:trHeight w:val="213"/>
        </w:trPr>
        <w:tc>
          <w:tcPr>
            <w:tcW w:w="1788" w:type="dxa"/>
          </w:tcPr>
          <w:p w14:paraId="4C7C4D44" w14:textId="77777777" w:rsidR="001337B4" w:rsidRPr="007B6B11" w:rsidRDefault="001337B4" w:rsidP="004E02BE">
            <w:pPr>
              <w:pStyle w:val="Tabelazwyky"/>
            </w:pPr>
            <w:r w:rsidRPr="007B6B11">
              <w:t>amountOfPrePayment</w:t>
            </w:r>
          </w:p>
        </w:tc>
        <w:tc>
          <w:tcPr>
            <w:tcW w:w="3360" w:type="dxa"/>
          </w:tcPr>
          <w:p w14:paraId="57ACFC0C" w14:textId="77777777" w:rsidR="001337B4" w:rsidRPr="007B6B11" w:rsidRDefault="001337B4" w:rsidP="004E02BE">
            <w:pPr>
              <w:pStyle w:val="Tabelazwyky"/>
            </w:pPr>
            <w:r w:rsidRPr="007B6B11">
              <w:t>Przedpłata podatku akcyzowego.</w:t>
            </w:r>
          </w:p>
          <w:p w14:paraId="224E4A1A" w14:textId="4A1C35C1" w:rsidR="001337B4" w:rsidRPr="007B6B11" w:rsidRDefault="001337B4" w:rsidP="004E02BE">
            <w:pPr>
              <w:pStyle w:val="Tabelazwyky"/>
            </w:pPr>
            <w:r w:rsidRPr="007B6B11">
              <w:t>Suma kwot z poz. 22 i 23 deklaracji AKC-PA (</w:t>
            </w:r>
            <w:r w:rsidR="007E39AB" w:rsidRPr="007B6B11">
              <w:t>J</w:t>
            </w:r>
            <w:r w:rsidRPr="007B6B11">
              <w:t>) złożonej za miesiąc, którego niniejsza deklaracja dotyczy.</w:t>
            </w:r>
          </w:p>
        </w:tc>
        <w:tc>
          <w:tcPr>
            <w:tcW w:w="840" w:type="dxa"/>
          </w:tcPr>
          <w:p w14:paraId="307D96F2" w14:textId="77777777" w:rsidR="001337B4" w:rsidRPr="007B6B11" w:rsidRDefault="001337B4" w:rsidP="004E02BE">
            <w:pPr>
              <w:pStyle w:val="Tabelazwyky"/>
            </w:pPr>
            <w:r w:rsidRPr="007B6B11">
              <w:t>15</w:t>
            </w:r>
          </w:p>
        </w:tc>
        <w:tc>
          <w:tcPr>
            <w:tcW w:w="2095" w:type="dxa"/>
          </w:tcPr>
          <w:p w14:paraId="5D149109" w14:textId="77777777" w:rsidR="001337B4" w:rsidRPr="007B6B11" w:rsidRDefault="001337B4" w:rsidP="004E02BE">
            <w:pPr>
              <w:pStyle w:val="Tabelazwyky"/>
            </w:pPr>
            <w:r w:rsidRPr="007B6B11">
              <w:t>ZAmountP</w:t>
            </w:r>
          </w:p>
          <w:p w14:paraId="790CFF47" w14:textId="77777777" w:rsidR="001337B4" w:rsidRPr="007B6B11" w:rsidRDefault="001337B4" w:rsidP="004E02BE">
            <w:pPr>
              <w:pStyle w:val="Tabelazwyky"/>
            </w:pPr>
            <w:r w:rsidRPr="007B6B11">
              <w:t>Patrz reguła R11</w:t>
            </w:r>
          </w:p>
        </w:tc>
        <w:tc>
          <w:tcPr>
            <w:tcW w:w="1197" w:type="dxa"/>
          </w:tcPr>
          <w:p w14:paraId="02AA2E0C" w14:textId="77777777" w:rsidR="001337B4" w:rsidRPr="007B6B11" w:rsidRDefault="001337B4" w:rsidP="004E02BE">
            <w:pPr>
              <w:pStyle w:val="Tabelazwyky"/>
            </w:pPr>
            <w:r w:rsidRPr="007B6B11">
              <w:t>0..1</w:t>
            </w:r>
          </w:p>
        </w:tc>
      </w:tr>
      <w:tr w:rsidR="001337B4" w:rsidRPr="007B6B11" w14:paraId="0B34F9F9" w14:textId="77777777" w:rsidTr="00E93E44">
        <w:trPr>
          <w:trHeight w:val="213"/>
        </w:trPr>
        <w:tc>
          <w:tcPr>
            <w:tcW w:w="1788" w:type="dxa"/>
          </w:tcPr>
          <w:p w14:paraId="259F903E" w14:textId="77777777" w:rsidR="001337B4" w:rsidRPr="007B6B11" w:rsidRDefault="001337B4" w:rsidP="004E02BE">
            <w:pPr>
              <w:pStyle w:val="Tabelazwyky"/>
            </w:pPr>
            <w:r w:rsidRPr="007B6B11">
              <w:t>taxChargeable</w:t>
            </w:r>
          </w:p>
        </w:tc>
        <w:tc>
          <w:tcPr>
            <w:tcW w:w="3360" w:type="dxa"/>
          </w:tcPr>
          <w:p w14:paraId="756D6DD7" w14:textId="77777777" w:rsidR="001337B4" w:rsidRPr="007B6B11" w:rsidRDefault="001337B4" w:rsidP="004E02BE">
            <w:pPr>
              <w:pStyle w:val="Tabelazwyky"/>
            </w:pPr>
            <w:r w:rsidRPr="007B6B11">
              <w:t xml:space="preserve">Podatek należny. </w:t>
            </w:r>
          </w:p>
          <w:p w14:paraId="021BD0B6" w14:textId="77777777" w:rsidR="001337B4" w:rsidRPr="007B6B11" w:rsidRDefault="001337B4" w:rsidP="004E02BE">
            <w:pPr>
              <w:pStyle w:val="Tabelazwyky"/>
            </w:pPr>
            <w:r w:rsidRPr="007B6B11">
              <w:t>Od kwoty z poz. 14 należy odjąć kwotę z poz. 15; jeżeli różnica jest liczbą ujemną, należy wpisać 0.</w:t>
            </w:r>
          </w:p>
        </w:tc>
        <w:tc>
          <w:tcPr>
            <w:tcW w:w="840" w:type="dxa"/>
          </w:tcPr>
          <w:p w14:paraId="0022967C" w14:textId="77777777" w:rsidR="001337B4" w:rsidRPr="007B6B11" w:rsidRDefault="001337B4" w:rsidP="004E02BE">
            <w:pPr>
              <w:pStyle w:val="Tabelazwyky"/>
            </w:pPr>
            <w:r w:rsidRPr="007B6B11">
              <w:t>16</w:t>
            </w:r>
          </w:p>
        </w:tc>
        <w:tc>
          <w:tcPr>
            <w:tcW w:w="2095" w:type="dxa"/>
          </w:tcPr>
          <w:p w14:paraId="49F3C7A6" w14:textId="77777777" w:rsidR="001337B4" w:rsidRPr="007B6B11" w:rsidRDefault="001337B4" w:rsidP="004E02BE">
            <w:pPr>
              <w:pStyle w:val="Tabelazwyky"/>
            </w:pPr>
            <w:r w:rsidRPr="007B6B11">
              <w:t>ZAmountP</w:t>
            </w:r>
          </w:p>
          <w:p w14:paraId="283F0969" w14:textId="77777777" w:rsidR="001337B4" w:rsidRPr="007B6B11" w:rsidRDefault="001337B4" w:rsidP="004E02BE">
            <w:pPr>
              <w:pStyle w:val="Tabelazwyky"/>
            </w:pPr>
            <w:r w:rsidRPr="007B6B11">
              <w:t>Patrz reguła R12</w:t>
            </w:r>
          </w:p>
        </w:tc>
        <w:tc>
          <w:tcPr>
            <w:tcW w:w="1197" w:type="dxa"/>
          </w:tcPr>
          <w:p w14:paraId="1558D01F" w14:textId="77777777" w:rsidR="001337B4" w:rsidRPr="007B6B11" w:rsidRDefault="001337B4" w:rsidP="004E02BE">
            <w:pPr>
              <w:pStyle w:val="Tabelazwyky"/>
            </w:pPr>
            <w:r w:rsidRPr="007B6B11">
              <w:t>1..1</w:t>
            </w:r>
          </w:p>
        </w:tc>
      </w:tr>
      <w:tr w:rsidR="001337B4" w:rsidRPr="007B6B11" w14:paraId="2CAEF43A" w14:textId="77777777" w:rsidTr="00E93E44">
        <w:trPr>
          <w:trHeight w:val="213"/>
        </w:trPr>
        <w:tc>
          <w:tcPr>
            <w:tcW w:w="1788" w:type="dxa"/>
          </w:tcPr>
          <w:p w14:paraId="0A668E97" w14:textId="77777777" w:rsidR="001337B4" w:rsidRPr="007B6B11" w:rsidRDefault="001337B4" w:rsidP="004E02BE">
            <w:pPr>
              <w:pStyle w:val="Tabelazwyky"/>
            </w:pPr>
            <w:r w:rsidRPr="007B6B11">
              <w:t>surplusExcessPayment</w:t>
            </w:r>
          </w:p>
        </w:tc>
        <w:tc>
          <w:tcPr>
            <w:tcW w:w="3360" w:type="dxa"/>
          </w:tcPr>
          <w:p w14:paraId="1B78F520" w14:textId="77777777" w:rsidR="001337B4" w:rsidRPr="007B6B11" w:rsidRDefault="001337B4" w:rsidP="004E02BE">
            <w:pPr>
              <w:pStyle w:val="Tabelazwyky"/>
            </w:pPr>
            <w:r w:rsidRPr="007B6B11">
              <w:t>Nadwyżka (Nadwyżka przedpłaty – w przypadku produkcji poza składem podatkowym) Od kwoty z poz. 15 należy odjąć kwotę z poz. 14; jeżeli różnica jest liczbą ujemną, należy wpisać 0</w:t>
            </w:r>
          </w:p>
        </w:tc>
        <w:tc>
          <w:tcPr>
            <w:tcW w:w="840" w:type="dxa"/>
          </w:tcPr>
          <w:p w14:paraId="0A607DEE" w14:textId="77777777" w:rsidR="001337B4" w:rsidRPr="007B6B11" w:rsidRDefault="001337B4" w:rsidP="004E02BE">
            <w:pPr>
              <w:pStyle w:val="Tabelazwyky"/>
            </w:pPr>
            <w:r w:rsidRPr="007B6B11">
              <w:t>17</w:t>
            </w:r>
          </w:p>
        </w:tc>
        <w:tc>
          <w:tcPr>
            <w:tcW w:w="2095" w:type="dxa"/>
          </w:tcPr>
          <w:p w14:paraId="32CBDADE" w14:textId="77777777" w:rsidR="001337B4" w:rsidRPr="007B6B11" w:rsidRDefault="001337B4" w:rsidP="004E02BE">
            <w:pPr>
              <w:pStyle w:val="Tabelazwyky"/>
            </w:pPr>
            <w:r w:rsidRPr="007B6B11">
              <w:t>ZAmountP</w:t>
            </w:r>
          </w:p>
          <w:p w14:paraId="51985475" w14:textId="77777777" w:rsidR="001337B4" w:rsidRPr="007B6B11" w:rsidRDefault="001337B4" w:rsidP="004E02BE">
            <w:pPr>
              <w:pStyle w:val="Tabelazwyky"/>
            </w:pPr>
            <w:r w:rsidRPr="007B6B11">
              <w:t>Patrz reguła R13</w:t>
            </w:r>
          </w:p>
        </w:tc>
        <w:tc>
          <w:tcPr>
            <w:tcW w:w="1197" w:type="dxa"/>
          </w:tcPr>
          <w:p w14:paraId="5BECF63A" w14:textId="77777777" w:rsidR="001337B4" w:rsidRPr="007B6B11" w:rsidRDefault="001337B4" w:rsidP="004E02BE">
            <w:pPr>
              <w:pStyle w:val="Tabelazwyky"/>
            </w:pPr>
            <w:r w:rsidRPr="007B6B11">
              <w:t>1..1</w:t>
            </w:r>
          </w:p>
        </w:tc>
      </w:tr>
    </w:tbl>
    <w:p w14:paraId="1F79DE54" w14:textId="42E9F6EE" w:rsidR="006E7D91" w:rsidRPr="007B6B11" w:rsidRDefault="006E7D91" w:rsidP="004E02BE">
      <w:pPr>
        <w:pStyle w:val="Z2PodpisRysunkuTabeli"/>
      </w:pPr>
      <w:bookmarkStart w:id="475" w:name="_Toc97503929"/>
      <w:bookmarkStart w:id="476" w:name="_Toc183172181"/>
      <w:r w:rsidRPr="007B6B11">
        <w:t xml:space="preserve">Rysunek </w:t>
      </w:r>
      <w:r w:rsidR="00E354C5">
        <w:fldChar w:fldCharType="begin"/>
      </w:r>
      <w:r w:rsidR="00E354C5">
        <w:instrText xml:space="preserve"> SEQ Rysunek \* ARABIC </w:instrText>
      </w:r>
      <w:r w:rsidR="00E354C5">
        <w:fldChar w:fldCharType="separate"/>
      </w:r>
      <w:r w:rsidR="006D48AD">
        <w:rPr>
          <w:noProof/>
        </w:rPr>
        <w:t>75</w:t>
      </w:r>
      <w:r w:rsidR="00E354C5">
        <w:fldChar w:fldCharType="end"/>
      </w:r>
      <w:r w:rsidRPr="007B6B11">
        <w:t>. Struktura elementu &lt;</w:t>
      </w:r>
      <w:r w:rsidRPr="007B6B11">
        <w:rPr>
          <w:b/>
        </w:rPr>
        <w:t xml:space="preserve"> CleareanceExciseDutyType</w:t>
      </w:r>
      <w:r w:rsidRPr="007B6B11">
        <w:t xml:space="preserve"> &gt; -Rozliczenie podatku akcyzowego dla załącznika AKC-4J.</w:t>
      </w:r>
      <w:bookmarkEnd w:id="475"/>
      <w:bookmarkEnd w:id="476"/>
    </w:p>
    <w:p w14:paraId="6B7CE64E" w14:textId="77777777" w:rsidR="001337B4" w:rsidRPr="007B6B11" w:rsidRDefault="001337B4" w:rsidP="004E02BE">
      <w:r w:rsidRPr="007B6B11">
        <w:rPr>
          <w:noProof/>
        </w:rPr>
        <w:drawing>
          <wp:inline distT="0" distB="0" distL="0" distR="0" wp14:anchorId="20ADF0B8" wp14:editId="432B76A8">
            <wp:extent cx="3733800" cy="944880"/>
            <wp:effectExtent l="19050" t="19050" r="19050" b="26670"/>
            <wp:docPr id="106" name="Obraz 106" descr="Rysunek przedstawia strukturę elementu &lt; CleareanceExciseDutyType &gt; -Rozliczenie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Obraz 106" descr="Rysunek przedstawia strukturę elementu &lt; CleareanceExciseDutyType &gt; -Rozliczenie podatku akcyzowego dla załącznika AKC-4J."/>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5A070774" w14:textId="78BE888F" w:rsidR="001337B4" w:rsidRPr="007B6B11" w:rsidRDefault="001337B4" w:rsidP="004E02BE">
      <w:pPr>
        <w:pStyle w:val="Z2PodpisRysunkuTabeli"/>
      </w:pPr>
      <w:bookmarkStart w:id="477" w:name="_Toc183172066"/>
      <w:r w:rsidRPr="007B6B11">
        <w:t xml:space="preserve">Tabela </w:t>
      </w:r>
      <w:r w:rsidR="00E354C5">
        <w:fldChar w:fldCharType="begin"/>
      </w:r>
      <w:r w:rsidR="00E354C5">
        <w:instrText xml:space="preserve"> SEQ Tabela \* ARABIC </w:instrText>
      </w:r>
      <w:r w:rsidR="00E354C5">
        <w:fldChar w:fldCharType="separate"/>
      </w:r>
      <w:r w:rsidR="006D48AD">
        <w:rPr>
          <w:noProof/>
        </w:rPr>
        <w:t>98</w:t>
      </w:r>
      <w:r w:rsidR="00E354C5">
        <w:fldChar w:fldCharType="end"/>
      </w:r>
      <w:r w:rsidRPr="007B6B11">
        <w:t>. Struktura &lt;ItemsType&gt;, Obliczenie wysokości podatku akcyzowego od poszczególnych wyrobów (podsumowanie pozycji) załącznika AKC-4I</w:t>
      </w:r>
      <w:bookmarkEnd w:id="47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7B6B11" w14:paraId="4FFA25C8" w14:textId="77777777" w:rsidTr="006E7D91">
        <w:trPr>
          <w:trHeight w:val="213"/>
          <w:tblHeader/>
        </w:trPr>
        <w:tc>
          <w:tcPr>
            <w:tcW w:w="1788" w:type="dxa"/>
            <w:shd w:val="clear" w:color="auto" w:fill="D9D9D9" w:themeFill="background1" w:themeFillShade="D9"/>
          </w:tcPr>
          <w:p w14:paraId="5A9F4523"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2B2C3D7D"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5B3F9BDB"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324B0A49"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03D65150"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1337B4" w:rsidRPr="007B6B11" w14:paraId="66DC9BB6" w14:textId="77777777" w:rsidTr="00E93E44">
        <w:trPr>
          <w:trHeight w:val="213"/>
        </w:trPr>
        <w:tc>
          <w:tcPr>
            <w:tcW w:w="1788" w:type="dxa"/>
          </w:tcPr>
          <w:p w14:paraId="4A883A94" w14:textId="0FE482FF" w:rsidR="001337B4" w:rsidRPr="007B6B11" w:rsidRDefault="001337B4" w:rsidP="004E02BE">
            <w:pPr>
              <w:pStyle w:val="Tabelazwyky"/>
            </w:pPr>
            <w:r w:rsidRPr="007B6B11">
              <w:t>exportNumberOfGoods</w:t>
            </w:r>
          </w:p>
        </w:tc>
        <w:tc>
          <w:tcPr>
            <w:tcW w:w="3360" w:type="dxa"/>
          </w:tcPr>
          <w:p w14:paraId="673C2032" w14:textId="547EAD58" w:rsidR="001337B4" w:rsidRPr="007B6B11" w:rsidRDefault="001337B4" w:rsidP="004E02BE">
            <w:pPr>
              <w:rPr>
                <w:rFonts w:cs="Arial"/>
                <w:sz w:val="20"/>
                <w:szCs w:val="20"/>
                <w:lang w:eastAsia="pl-PL"/>
              </w:rPr>
            </w:pPr>
            <w:r w:rsidRPr="007B6B11">
              <w:rPr>
                <w:rFonts w:cs="Arial"/>
                <w:sz w:val="20"/>
                <w:szCs w:val="20"/>
                <w:lang w:eastAsia="pl-PL"/>
              </w:rPr>
              <w:t xml:space="preserve">Sprzedaż na eksport: Ilość wyrobów na eksport w tysiącach </w:t>
            </w:r>
            <w:r w:rsidR="008C0823" w:rsidRPr="007B6B11">
              <w:rPr>
                <w:rFonts w:cs="Arial"/>
                <w:sz w:val="20"/>
                <w:szCs w:val="20"/>
                <w:lang w:eastAsia="pl-PL"/>
              </w:rPr>
              <w:t>kilogramów</w:t>
            </w:r>
            <w:r w:rsidR="004303B9" w:rsidRPr="007B6B11">
              <w:rPr>
                <w:rFonts w:cs="Arial"/>
                <w:sz w:val="20"/>
                <w:szCs w:val="20"/>
                <w:lang w:eastAsia="pl-PL"/>
              </w:rPr>
              <w:t xml:space="preserve"> </w:t>
            </w:r>
            <w:r w:rsidR="008C0823" w:rsidRPr="007B6B11">
              <w:rPr>
                <w:rFonts w:cs="Arial"/>
                <w:sz w:val="20"/>
                <w:szCs w:val="20"/>
                <w:lang w:eastAsia="pl-PL"/>
              </w:rPr>
              <w:t xml:space="preserve"> (z dokładnością do trzech miejsc po przecinku)</w:t>
            </w:r>
            <w:r w:rsidR="004303B9" w:rsidRPr="007B6B11">
              <w:rPr>
                <w:rFonts w:cs="Arial"/>
                <w:sz w:val="20"/>
                <w:szCs w:val="20"/>
                <w:lang w:eastAsia="pl-PL"/>
              </w:rPr>
              <w:t>. Jeśli stawka podatku akcyzowego została określona w zł/ 1000 kg.</w:t>
            </w:r>
          </w:p>
        </w:tc>
        <w:tc>
          <w:tcPr>
            <w:tcW w:w="840" w:type="dxa"/>
          </w:tcPr>
          <w:p w14:paraId="08AC159A" w14:textId="572341D6" w:rsidR="001337B4" w:rsidRPr="007B6B11" w:rsidRDefault="008C0823" w:rsidP="004E02BE">
            <w:pPr>
              <w:rPr>
                <w:rFonts w:cs="Arial"/>
                <w:sz w:val="20"/>
                <w:szCs w:val="20"/>
                <w:lang w:eastAsia="pl-PL"/>
              </w:rPr>
            </w:pPr>
            <w:r w:rsidRPr="007B6B11">
              <w:rPr>
                <w:rFonts w:cs="Arial"/>
                <w:sz w:val="20"/>
                <w:szCs w:val="20"/>
                <w:lang w:eastAsia="pl-PL"/>
              </w:rPr>
              <w:t>288</w:t>
            </w:r>
            <w:r w:rsidR="001337B4" w:rsidRPr="007B6B11">
              <w:rPr>
                <w:rFonts w:cs="Arial"/>
                <w:sz w:val="20"/>
                <w:szCs w:val="20"/>
                <w:lang w:eastAsia="pl-PL"/>
              </w:rPr>
              <w:t xml:space="preserve"> </w:t>
            </w:r>
          </w:p>
        </w:tc>
        <w:tc>
          <w:tcPr>
            <w:tcW w:w="2095" w:type="dxa"/>
          </w:tcPr>
          <w:p w14:paraId="4CC57CF3" w14:textId="77777777" w:rsidR="001337B4" w:rsidRPr="007B6B11" w:rsidRDefault="001337B4" w:rsidP="004E02BE">
            <w:pPr>
              <w:rPr>
                <w:rFonts w:cs="Arial"/>
                <w:sz w:val="20"/>
                <w:szCs w:val="20"/>
                <w:lang w:eastAsia="pl-PL"/>
              </w:rPr>
            </w:pPr>
            <w:r w:rsidRPr="007B6B11">
              <w:rPr>
                <w:rFonts w:cs="Arial"/>
                <w:sz w:val="20"/>
                <w:szCs w:val="20"/>
                <w:lang w:eastAsia="pl-PL"/>
              </w:rPr>
              <w:t>ZAmountE</w:t>
            </w:r>
          </w:p>
        </w:tc>
        <w:tc>
          <w:tcPr>
            <w:tcW w:w="1197" w:type="dxa"/>
          </w:tcPr>
          <w:p w14:paraId="4F576578" w14:textId="77777777" w:rsidR="001337B4" w:rsidRPr="007B6B11" w:rsidRDefault="001337B4" w:rsidP="004E02BE">
            <w:pPr>
              <w:rPr>
                <w:rFonts w:cs="Arial"/>
                <w:sz w:val="20"/>
                <w:szCs w:val="20"/>
                <w:lang w:eastAsia="pl-PL"/>
              </w:rPr>
            </w:pPr>
            <w:r w:rsidRPr="007B6B11">
              <w:rPr>
                <w:rFonts w:cs="Arial"/>
                <w:sz w:val="20"/>
                <w:szCs w:val="20"/>
                <w:lang w:eastAsia="pl-PL"/>
              </w:rPr>
              <w:t>0..1</w:t>
            </w:r>
          </w:p>
        </w:tc>
      </w:tr>
      <w:tr w:rsidR="001337B4" w:rsidRPr="007B6B11" w14:paraId="1BCA073B" w14:textId="77777777" w:rsidTr="00E93E44">
        <w:trPr>
          <w:trHeight w:val="213"/>
        </w:trPr>
        <w:tc>
          <w:tcPr>
            <w:tcW w:w="1788" w:type="dxa"/>
          </w:tcPr>
          <w:p w14:paraId="1B674BAD" w14:textId="77777777" w:rsidR="001337B4" w:rsidRPr="007B6B11" w:rsidRDefault="001337B4" w:rsidP="004E02BE">
            <w:pPr>
              <w:pStyle w:val="Tabelazwyky"/>
            </w:pPr>
            <w:r w:rsidRPr="007B6B11">
              <w:t>exportFuelValue</w:t>
            </w:r>
          </w:p>
        </w:tc>
        <w:tc>
          <w:tcPr>
            <w:tcW w:w="3360" w:type="dxa"/>
          </w:tcPr>
          <w:p w14:paraId="64CEE6D0" w14:textId="4F6C6C93" w:rsidR="001337B4" w:rsidRPr="007B6B11" w:rsidRDefault="004303B9" w:rsidP="004E02BE">
            <w:pPr>
              <w:pStyle w:val="Tabelazwyky"/>
            </w:pPr>
            <w:r w:rsidRPr="007B6B11">
              <w:t>Sprzedaż na export: Ilość wyrobów GJ (z dokładnością do trzech miejsc po przecinku). jeżeli stawka podatku akcyzowego została określona w zł/GJ.</w:t>
            </w:r>
          </w:p>
        </w:tc>
        <w:tc>
          <w:tcPr>
            <w:tcW w:w="840" w:type="dxa"/>
          </w:tcPr>
          <w:p w14:paraId="7079B7E4" w14:textId="355EF4BE" w:rsidR="001337B4" w:rsidRPr="007B6B11" w:rsidRDefault="00691969" w:rsidP="004E02BE">
            <w:pPr>
              <w:pStyle w:val="Tabelazwyky"/>
            </w:pPr>
            <w:r w:rsidRPr="007B6B11">
              <w:t>289</w:t>
            </w:r>
          </w:p>
        </w:tc>
        <w:tc>
          <w:tcPr>
            <w:tcW w:w="2095" w:type="dxa"/>
          </w:tcPr>
          <w:p w14:paraId="0890891D" w14:textId="77777777" w:rsidR="001337B4" w:rsidRPr="007B6B11" w:rsidRDefault="001337B4" w:rsidP="004E02BE">
            <w:pPr>
              <w:pStyle w:val="Tabelazwyky"/>
            </w:pPr>
            <w:r w:rsidRPr="007B6B11">
              <w:t>ZAmountE</w:t>
            </w:r>
          </w:p>
        </w:tc>
        <w:tc>
          <w:tcPr>
            <w:tcW w:w="1197" w:type="dxa"/>
          </w:tcPr>
          <w:p w14:paraId="2BE8C493" w14:textId="77777777" w:rsidR="001337B4" w:rsidRPr="007B6B11" w:rsidRDefault="001337B4" w:rsidP="004E02BE">
            <w:pPr>
              <w:pStyle w:val="Tabelazwyky"/>
            </w:pPr>
            <w:r w:rsidRPr="007B6B11">
              <w:t>0..1</w:t>
            </w:r>
          </w:p>
        </w:tc>
      </w:tr>
      <w:tr w:rsidR="001337B4" w:rsidRPr="007B6B11" w14:paraId="1CDF1E6B" w14:textId="77777777" w:rsidTr="00E93E44">
        <w:trPr>
          <w:trHeight w:val="213"/>
        </w:trPr>
        <w:tc>
          <w:tcPr>
            <w:tcW w:w="1788" w:type="dxa"/>
          </w:tcPr>
          <w:p w14:paraId="30843561" w14:textId="77777777" w:rsidR="001337B4" w:rsidRPr="007B6B11" w:rsidRDefault="001337B4" w:rsidP="004E02BE">
            <w:pPr>
              <w:pStyle w:val="Tabelazwyky"/>
            </w:pPr>
            <w:r w:rsidRPr="007B6B11">
              <w:lastRenderedPageBreak/>
              <w:t>exportTaxRate</w:t>
            </w:r>
          </w:p>
        </w:tc>
        <w:tc>
          <w:tcPr>
            <w:tcW w:w="3360" w:type="dxa"/>
          </w:tcPr>
          <w:p w14:paraId="5B00A700" w14:textId="1B275FA9" w:rsidR="001337B4" w:rsidRPr="007B6B11" w:rsidRDefault="001337B4" w:rsidP="004E02BE">
            <w:pPr>
              <w:pStyle w:val="Tabelazwyky"/>
            </w:pPr>
            <w:r w:rsidRPr="007B6B11">
              <w:t>Sprzedaż na eksport: Stawka podatku</w:t>
            </w:r>
            <w:r w:rsidR="00433FD0" w:rsidRPr="007B6B11">
              <w:t xml:space="preserve"> (z dokładnością do dwóch miejsc po przecinku).</w:t>
            </w:r>
            <w:r w:rsidRPr="007B6B11">
              <w:t>.</w:t>
            </w:r>
          </w:p>
        </w:tc>
        <w:tc>
          <w:tcPr>
            <w:tcW w:w="840" w:type="dxa"/>
          </w:tcPr>
          <w:p w14:paraId="43137FE5" w14:textId="3576A0CB" w:rsidR="001337B4" w:rsidRPr="007B6B11" w:rsidRDefault="00691969" w:rsidP="004E02BE">
            <w:pPr>
              <w:pStyle w:val="Tabelazwyky"/>
            </w:pPr>
            <w:r w:rsidRPr="007B6B11">
              <w:t>290</w:t>
            </w:r>
          </w:p>
        </w:tc>
        <w:tc>
          <w:tcPr>
            <w:tcW w:w="2095" w:type="dxa"/>
          </w:tcPr>
          <w:p w14:paraId="5E1E4650" w14:textId="77777777" w:rsidR="001337B4" w:rsidRPr="007B6B11" w:rsidRDefault="001337B4" w:rsidP="004E02BE">
            <w:pPr>
              <w:pStyle w:val="Tabelazwyky"/>
            </w:pPr>
            <w:r w:rsidRPr="007B6B11">
              <w:t>ZAmountC</w:t>
            </w:r>
          </w:p>
        </w:tc>
        <w:tc>
          <w:tcPr>
            <w:tcW w:w="1197" w:type="dxa"/>
          </w:tcPr>
          <w:p w14:paraId="4A7C47E6" w14:textId="77777777" w:rsidR="001337B4" w:rsidRPr="007B6B11" w:rsidRDefault="001337B4" w:rsidP="004E02BE">
            <w:pPr>
              <w:pStyle w:val="Tabelazwyky"/>
            </w:pPr>
            <w:r w:rsidRPr="007B6B11">
              <w:t>0..1</w:t>
            </w:r>
          </w:p>
        </w:tc>
      </w:tr>
      <w:tr w:rsidR="001337B4" w:rsidRPr="007B6B11" w14:paraId="7FCA9A93" w14:textId="77777777" w:rsidTr="00E93E44">
        <w:trPr>
          <w:trHeight w:val="213"/>
        </w:trPr>
        <w:tc>
          <w:tcPr>
            <w:tcW w:w="1788" w:type="dxa"/>
          </w:tcPr>
          <w:p w14:paraId="369EBCDF" w14:textId="77777777" w:rsidR="001337B4" w:rsidRPr="007B6B11" w:rsidRDefault="001337B4" w:rsidP="004E02BE">
            <w:pPr>
              <w:pStyle w:val="Tabelazwyky"/>
            </w:pPr>
            <w:r w:rsidRPr="007B6B11">
              <w:t>exportAmountOfTax</w:t>
            </w:r>
          </w:p>
        </w:tc>
        <w:tc>
          <w:tcPr>
            <w:tcW w:w="3360" w:type="dxa"/>
          </w:tcPr>
          <w:p w14:paraId="02C0943A" w14:textId="2520BF3F" w:rsidR="001337B4" w:rsidRPr="007B6B11" w:rsidRDefault="001337B4" w:rsidP="004E02BE">
            <w:pPr>
              <w:pStyle w:val="Tabelazwyky"/>
            </w:pPr>
            <w:r w:rsidRPr="007B6B11">
              <w:t xml:space="preserve">Sprzedaż na eksport: </w:t>
            </w:r>
            <w:r w:rsidR="004303B9" w:rsidRPr="007B6B11">
              <w:t>Podatek akcyzowy</w:t>
            </w:r>
            <w:r w:rsidRPr="007B6B11">
              <w:t xml:space="preserve"> w zł.</w:t>
            </w:r>
          </w:p>
        </w:tc>
        <w:tc>
          <w:tcPr>
            <w:tcW w:w="840" w:type="dxa"/>
          </w:tcPr>
          <w:p w14:paraId="3103270C" w14:textId="58F2A6AE" w:rsidR="001337B4" w:rsidRPr="007B6B11" w:rsidRDefault="00691969" w:rsidP="004E02BE">
            <w:pPr>
              <w:pStyle w:val="Tabelazwyky"/>
            </w:pPr>
            <w:r w:rsidRPr="007B6B11">
              <w:t>291</w:t>
            </w:r>
          </w:p>
        </w:tc>
        <w:tc>
          <w:tcPr>
            <w:tcW w:w="2095" w:type="dxa"/>
          </w:tcPr>
          <w:p w14:paraId="60FDD71E" w14:textId="77777777" w:rsidR="001337B4" w:rsidRPr="007B6B11" w:rsidRDefault="001337B4" w:rsidP="004E02BE">
            <w:pPr>
              <w:pStyle w:val="Tabelazwyky"/>
            </w:pPr>
            <w:r w:rsidRPr="007B6B11">
              <w:t>ZAmountP</w:t>
            </w:r>
          </w:p>
        </w:tc>
        <w:tc>
          <w:tcPr>
            <w:tcW w:w="1197" w:type="dxa"/>
          </w:tcPr>
          <w:p w14:paraId="05328FFD" w14:textId="77777777" w:rsidR="001337B4" w:rsidRPr="007B6B11" w:rsidRDefault="001337B4" w:rsidP="004E02BE">
            <w:pPr>
              <w:pStyle w:val="Tabelazwyky"/>
            </w:pPr>
            <w:r w:rsidRPr="007B6B11">
              <w:t>0..1</w:t>
            </w:r>
          </w:p>
        </w:tc>
      </w:tr>
      <w:tr w:rsidR="001337B4" w:rsidRPr="007B6B11" w14:paraId="4A9C002E" w14:textId="77777777" w:rsidTr="00E93E44">
        <w:trPr>
          <w:trHeight w:val="213"/>
        </w:trPr>
        <w:tc>
          <w:tcPr>
            <w:tcW w:w="1788" w:type="dxa"/>
          </w:tcPr>
          <w:p w14:paraId="1A98E60D" w14:textId="278BF853" w:rsidR="001337B4" w:rsidRPr="007B6B11" w:rsidRDefault="001337B4" w:rsidP="004E02BE">
            <w:pPr>
              <w:pStyle w:val="Tabelazwyky"/>
            </w:pPr>
            <w:r w:rsidRPr="007B6B11">
              <w:t>totalNumberOfGoods</w:t>
            </w:r>
          </w:p>
        </w:tc>
        <w:tc>
          <w:tcPr>
            <w:tcW w:w="3360" w:type="dxa"/>
          </w:tcPr>
          <w:p w14:paraId="76BE42E2" w14:textId="3A289FA4" w:rsidR="001337B4" w:rsidRPr="007B6B11" w:rsidRDefault="004303B9" w:rsidP="004E02BE">
            <w:pPr>
              <w:pStyle w:val="Tabelazwyky"/>
            </w:pPr>
            <w:r w:rsidRPr="007B6B11">
              <w:t>Razem:</w:t>
            </w:r>
            <w:r w:rsidR="00433FD0" w:rsidRPr="007B6B11">
              <w:t xml:space="preserve"> </w:t>
            </w:r>
            <w:r w:rsidRPr="007B6B11">
              <w:t>Ilość wyrobów, w tysiącach kilogramów (z dokł</w:t>
            </w:r>
            <w:r w:rsidR="00433FD0" w:rsidRPr="007B6B11">
              <w:t>a</w:t>
            </w:r>
            <w:r w:rsidRPr="007B6B11">
              <w:t>dnością do trzech miejsc po przecinku) jeżeli stawka podatku akcyzowego została określona w zł/</w:t>
            </w:r>
            <w:r w:rsidR="00691969" w:rsidRPr="007B6B11">
              <w:t>1000 kg</w:t>
            </w:r>
            <w:r w:rsidRPr="007B6B11">
              <w:t>.</w:t>
            </w:r>
          </w:p>
        </w:tc>
        <w:tc>
          <w:tcPr>
            <w:tcW w:w="840" w:type="dxa"/>
          </w:tcPr>
          <w:p w14:paraId="7C18C0D9" w14:textId="16A55F2C" w:rsidR="001337B4" w:rsidRPr="007B6B11" w:rsidRDefault="00691969" w:rsidP="004E02BE">
            <w:pPr>
              <w:pStyle w:val="Tabelazwyky"/>
            </w:pPr>
            <w:r w:rsidRPr="007B6B11">
              <w:t>292</w:t>
            </w:r>
          </w:p>
        </w:tc>
        <w:tc>
          <w:tcPr>
            <w:tcW w:w="2095" w:type="dxa"/>
          </w:tcPr>
          <w:p w14:paraId="5CAB42A3" w14:textId="77777777" w:rsidR="001337B4" w:rsidRPr="007B6B11" w:rsidRDefault="001337B4" w:rsidP="004E02BE">
            <w:pPr>
              <w:pStyle w:val="Tabelazwyky"/>
            </w:pPr>
            <w:r w:rsidRPr="007B6B11">
              <w:t>ZAmountE</w:t>
            </w:r>
          </w:p>
          <w:p w14:paraId="31284028" w14:textId="3B9DE6D1" w:rsidR="001337B4" w:rsidRPr="007B6B11" w:rsidRDefault="001337B4" w:rsidP="004E02BE">
            <w:pPr>
              <w:pStyle w:val="Tabelazwyky"/>
            </w:pPr>
            <w:r w:rsidRPr="007B6B11">
              <w:t>Patrz reguła</w:t>
            </w:r>
            <w:r w:rsidR="00433FD0" w:rsidRPr="007B6B11">
              <w:t xml:space="preserve"> R14</w:t>
            </w:r>
          </w:p>
        </w:tc>
        <w:tc>
          <w:tcPr>
            <w:tcW w:w="1197" w:type="dxa"/>
          </w:tcPr>
          <w:p w14:paraId="7032094F" w14:textId="77777777" w:rsidR="001337B4" w:rsidRPr="007B6B11" w:rsidRDefault="001337B4" w:rsidP="004E02BE">
            <w:pPr>
              <w:pStyle w:val="Tabelazwyky"/>
            </w:pPr>
            <w:r w:rsidRPr="007B6B11">
              <w:t>1..1</w:t>
            </w:r>
          </w:p>
        </w:tc>
      </w:tr>
      <w:tr w:rsidR="001337B4" w:rsidRPr="007B6B11" w14:paraId="3980FCCE" w14:textId="77777777" w:rsidTr="00E93E44">
        <w:trPr>
          <w:trHeight w:val="213"/>
        </w:trPr>
        <w:tc>
          <w:tcPr>
            <w:tcW w:w="1788" w:type="dxa"/>
          </w:tcPr>
          <w:p w14:paraId="52DDC46D" w14:textId="77777777" w:rsidR="001337B4" w:rsidRPr="007B6B11" w:rsidRDefault="001337B4" w:rsidP="004E02BE">
            <w:pPr>
              <w:pStyle w:val="Tabelazwyky"/>
            </w:pPr>
            <w:r w:rsidRPr="007B6B11">
              <w:t>totalFuelValue</w:t>
            </w:r>
          </w:p>
        </w:tc>
        <w:tc>
          <w:tcPr>
            <w:tcW w:w="3360" w:type="dxa"/>
          </w:tcPr>
          <w:p w14:paraId="20C57A5E" w14:textId="400D4365" w:rsidR="001337B4" w:rsidRPr="007B6B11" w:rsidRDefault="00691969" w:rsidP="004E02BE">
            <w:pPr>
              <w:pStyle w:val="Tabelazwyky"/>
            </w:pPr>
            <w:r w:rsidRPr="007B6B11">
              <w:t>Razem:Ilość wyrobów w GJ (z dokłądnością do trzech miejsc po przecinku) jeżeli stawka podatku akcyzowego została określona w zł/GJ.</w:t>
            </w:r>
          </w:p>
        </w:tc>
        <w:tc>
          <w:tcPr>
            <w:tcW w:w="840" w:type="dxa"/>
          </w:tcPr>
          <w:p w14:paraId="52F429C9" w14:textId="3B3F4EA2" w:rsidR="001337B4" w:rsidRPr="007B6B11" w:rsidRDefault="00691969" w:rsidP="004E02BE">
            <w:pPr>
              <w:pStyle w:val="Tabelazwyky"/>
            </w:pPr>
            <w:r w:rsidRPr="007B6B11">
              <w:t>293</w:t>
            </w:r>
          </w:p>
        </w:tc>
        <w:tc>
          <w:tcPr>
            <w:tcW w:w="2095" w:type="dxa"/>
          </w:tcPr>
          <w:p w14:paraId="7BF3E25A" w14:textId="77777777" w:rsidR="001337B4" w:rsidRPr="007B6B11" w:rsidRDefault="001337B4" w:rsidP="004E02BE">
            <w:pPr>
              <w:pStyle w:val="Tabelazwyky"/>
            </w:pPr>
            <w:r w:rsidRPr="007B6B11">
              <w:t>ZAmountE</w:t>
            </w:r>
          </w:p>
          <w:p w14:paraId="563F8AD5" w14:textId="0B5EA49D" w:rsidR="001337B4" w:rsidRPr="007B6B11" w:rsidRDefault="001337B4" w:rsidP="004E02BE">
            <w:pPr>
              <w:pStyle w:val="Tabelazwyky"/>
            </w:pPr>
          </w:p>
        </w:tc>
        <w:tc>
          <w:tcPr>
            <w:tcW w:w="1197" w:type="dxa"/>
          </w:tcPr>
          <w:p w14:paraId="5EBDFC32" w14:textId="77777777" w:rsidR="001337B4" w:rsidRPr="007B6B11" w:rsidRDefault="001337B4" w:rsidP="004E02BE">
            <w:pPr>
              <w:pStyle w:val="Tabelazwyky"/>
            </w:pPr>
            <w:r w:rsidRPr="007B6B11">
              <w:t>1..1</w:t>
            </w:r>
          </w:p>
        </w:tc>
      </w:tr>
      <w:tr w:rsidR="001337B4" w:rsidRPr="007B6B11" w14:paraId="3BF12023" w14:textId="77777777" w:rsidTr="00E93E44">
        <w:trPr>
          <w:trHeight w:val="213"/>
        </w:trPr>
        <w:tc>
          <w:tcPr>
            <w:tcW w:w="1788" w:type="dxa"/>
          </w:tcPr>
          <w:p w14:paraId="246F413B" w14:textId="77777777" w:rsidR="001337B4" w:rsidRPr="007B6B11" w:rsidRDefault="001337B4" w:rsidP="004E02BE">
            <w:pPr>
              <w:pStyle w:val="Tabelazwyky"/>
            </w:pPr>
            <w:r w:rsidRPr="007B6B11">
              <w:t>totalAmountOfTax</w:t>
            </w:r>
          </w:p>
        </w:tc>
        <w:tc>
          <w:tcPr>
            <w:tcW w:w="3360" w:type="dxa"/>
          </w:tcPr>
          <w:p w14:paraId="5B263878" w14:textId="77777777" w:rsidR="001337B4" w:rsidRPr="007B6B11" w:rsidRDefault="001337B4" w:rsidP="004E02BE">
            <w:pPr>
              <w:pStyle w:val="Tabelazwyky"/>
            </w:pPr>
            <w:r w:rsidRPr="007B6B11">
              <w:t>Razem: Podatek akcyzowy w zł.</w:t>
            </w:r>
          </w:p>
        </w:tc>
        <w:tc>
          <w:tcPr>
            <w:tcW w:w="840" w:type="dxa"/>
          </w:tcPr>
          <w:p w14:paraId="64512ABC" w14:textId="555FF729" w:rsidR="001337B4" w:rsidRPr="007B6B11" w:rsidRDefault="00691969" w:rsidP="004E02BE">
            <w:pPr>
              <w:pStyle w:val="Tabelazwyky"/>
            </w:pPr>
            <w:r w:rsidRPr="007B6B11">
              <w:t>294</w:t>
            </w:r>
          </w:p>
        </w:tc>
        <w:tc>
          <w:tcPr>
            <w:tcW w:w="2095" w:type="dxa"/>
          </w:tcPr>
          <w:p w14:paraId="18E151A8" w14:textId="77777777" w:rsidR="001337B4" w:rsidRPr="007B6B11" w:rsidRDefault="001337B4" w:rsidP="004E02BE">
            <w:pPr>
              <w:pStyle w:val="Tabelazwyky"/>
            </w:pPr>
            <w:r w:rsidRPr="007B6B11">
              <w:t>ZAmountP</w:t>
            </w:r>
          </w:p>
          <w:p w14:paraId="67038F77" w14:textId="23D05BCE" w:rsidR="001337B4" w:rsidRPr="007B6B11" w:rsidRDefault="00433FD0" w:rsidP="004E02BE">
            <w:pPr>
              <w:pStyle w:val="Tabelazwyky"/>
            </w:pPr>
            <w:r w:rsidRPr="007B6B11">
              <w:t>Patrz reguła R15</w:t>
            </w:r>
          </w:p>
        </w:tc>
        <w:tc>
          <w:tcPr>
            <w:tcW w:w="1197" w:type="dxa"/>
          </w:tcPr>
          <w:p w14:paraId="0EA3C60A" w14:textId="77777777" w:rsidR="001337B4" w:rsidRPr="007B6B11" w:rsidRDefault="001337B4" w:rsidP="004E02BE">
            <w:pPr>
              <w:pStyle w:val="Tabelazwyky"/>
            </w:pPr>
            <w:r w:rsidRPr="007B6B11">
              <w:t>1..1</w:t>
            </w:r>
          </w:p>
        </w:tc>
      </w:tr>
      <w:tr w:rsidR="001337B4" w:rsidRPr="007B6B11" w14:paraId="34C441F9" w14:textId="77777777" w:rsidTr="00E93E44">
        <w:trPr>
          <w:trHeight w:val="213"/>
        </w:trPr>
        <w:tc>
          <w:tcPr>
            <w:tcW w:w="1788" w:type="dxa"/>
          </w:tcPr>
          <w:p w14:paraId="2C6AA287" w14:textId="77777777" w:rsidR="001337B4" w:rsidRPr="007B6B11" w:rsidRDefault="001337B4" w:rsidP="004E02BE">
            <w:pPr>
              <w:pStyle w:val="Tabelazwyky"/>
            </w:pPr>
            <w:r w:rsidRPr="007B6B11">
              <w:t>Item</w:t>
            </w:r>
          </w:p>
        </w:tc>
        <w:tc>
          <w:tcPr>
            <w:tcW w:w="3360" w:type="dxa"/>
          </w:tcPr>
          <w:p w14:paraId="11E9D748" w14:textId="77777777" w:rsidR="001337B4" w:rsidRPr="007B6B11" w:rsidRDefault="001337B4" w:rsidP="004E02BE">
            <w:pPr>
              <w:pStyle w:val="Tabelazwyky"/>
            </w:pPr>
            <w:r w:rsidRPr="007B6B11">
              <w:t>Obliczenie wysokości podatku akcyzowego od poszczególnych wyrobów</w:t>
            </w:r>
          </w:p>
        </w:tc>
        <w:tc>
          <w:tcPr>
            <w:tcW w:w="840" w:type="dxa"/>
          </w:tcPr>
          <w:p w14:paraId="52F4AE83" w14:textId="77777777" w:rsidR="001337B4" w:rsidRPr="007B6B11" w:rsidRDefault="001337B4" w:rsidP="004E02BE">
            <w:pPr>
              <w:pStyle w:val="Tabelazwyky"/>
            </w:pPr>
            <w:r w:rsidRPr="007B6B11">
              <w:t>F</w:t>
            </w:r>
          </w:p>
        </w:tc>
        <w:tc>
          <w:tcPr>
            <w:tcW w:w="2095" w:type="dxa"/>
          </w:tcPr>
          <w:p w14:paraId="0FD7AAC3" w14:textId="77777777" w:rsidR="001337B4" w:rsidRPr="007B6B11" w:rsidRDefault="001337B4" w:rsidP="004E02BE">
            <w:pPr>
              <w:pStyle w:val="Tabelazwyky"/>
            </w:pPr>
            <w:r w:rsidRPr="007B6B11">
              <w:t>ItemType</w:t>
            </w:r>
          </w:p>
        </w:tc>
        <w:tc>
          <w:tcPr>
            <w:tcW w:w="1197" w:type="dxa"/>
          </w:tcPr>
          <w:p w14:paraId="5FBEC624" w14:textId="77777777" w:rsidR="001337B4" w:rsidRPr="007B6B11" w:rsidRDefault="001337B4" w:rsidP="004E02BE">
            <w:pPr>
              <w:pStyle w:val="Tabelazwyky"/>
            </w:pPr>
            <w:r w:rsidRPr="007B6B11">
              <w:t>0..99</w:t>
            </w:r>
          </w:p>
        </w:tc>
      </w:tr>
    </w:tbl>
    <w:p w14:paraId="67BE50B3" w14:textId="0906A058" w:rsidR="006E7D91" w:rsidRPr="007B6B11" w:rsidRDefault="006E7D91" w:rsidP="004E02BE">
      <w:pPr>
        <w:pStyle w:val="Z2PodpisRysunkuTabeli"/>
      </w:pPr>
      <w:bookmarkStart w:id="478" w:name="_Toc97503930"/>
      <w:bookmarkStart w:id="479" w:name="_Toc183172182"/>
      <w:r w:rsidRPr="007B6B11">
        <w:t xml:space="preserve">Rysunek </w:t>
      </w:r>
      <w:r w:rsidR="00E354C5">
        <w:fldChar w:fldCharType="begin"/>
      </w:r>
      <w:r w:rsidR="00E354C5">
        <w:instrText xml:space="preserve"> SEQ Rysunek \* ARABIC </w:instrText>
      </w:r>
      <w:r w:rsidR="00E354C5">
        <w:fldChar w:fldCharType="separate"/>
      </w:r>
      <w:r w:rsidR="006D48AD">
        <w:rPr>
          <w:noProof/>
        </w:rPr>
        <w:t>76</w:t>
      </w:r>
      <w:r w:rsidR="00E354C5">
        <w:fldChar w:fldCharType="end"/>
      </w:r>
      <w:r w:rsidRPr="007B6B11">
        <w:t>. Struktura &lt;ItemsType&gt;, Obliczenie wysokości podatku akcyzowego od poszczególnych wyrobów (podsumowanie pozycji) załącznika AKC-4J.</w:t>
      </w:r>
      <w:bookmarkEnd w:id="478"/>
      <w:bookmarkEnd w:id="479"/>
    </w:p>
    <w:p w14:paraId="3EA48BAA" w14:textId="72C28361" w:rsidR="001337B4" w:rsidRPr="007B6B11" w:rsidRDefault="009D6A72" w:rsidP="004E02BE">
      <w:r w:rsidRPr="007B6B11">
        <w:rPr>
          <w:noProof/>
        </w:rPr>
        <w:drawing>
          <wp:inline distT="0" distB="0" distL="0" distR="0" wp14:anchorId="6E4D04AD" wp14:editId="7BE63C3F">
            <wp:extent cx="5753100" cy="3543300"/>
            <wp:effectExtent l="19050" t="19050" r="19050" b="19050"/>
            <wp:docPr id="109" name="Obraz 109" descr="Rysunek przedstawia strukturę  &lt;ItemsType&gt;, Obliczenie wysokości podatku akcyzowego od poszczególnych wyrobów (podsumowani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Obraz 109" descr="Rysunek przedstawia strukturę  &lt;ItemsType&gt;, Obliczenie wysokości podatku akcyzowego od poszczególnych wyrobów (podsumowanie pozycji) załącznika AKC-4J."/>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53100" cy="3543300"/>
                    </a:xfrm>
                    <a:prstGeom prst="rect">
                      <a:avLst/>
                    </a:prstGeom>
                    <a:noFill/>
                    <a:ln>
                      <a:solidFill>
                        <a:schemeClr val="tx1"/>
                      </a:solidFill>
                    </a:ln>
                  </pic:spPr>
                </pic:pic>
              </a:graphicData>
            </a:graphic>
          </wp:inline>
        </w:drawing>
      </w:r>
    </w:p>
    <w:p w14:paraId="72EF8F45" w14:textId="5C1FEC2E" w:rsidR="001337B4" w:rsidRPr="007B6B11" w:rsidRDefault="001337B4" w:rsidP="004E02BE">
      <w:pPr>
        <w:pStyle w:val="Z2PodpisRysunkuTabeli"/>
      </w:pPr>
      <w:bookmarkStart w:id="480" w:name="_Toc183172067"/>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99</w:t>
      </w:r>
      <w:r w:rsidR="00E354C5">
        <w:fldChar w:fldCharType="end"/>
      </w:r>
      <w:r w:rsidRPr="007B6B11">
        <w:t>. Struktura &lt;ItemType&gt;, Obliczenie wysokości podatku akcyzowego od poszczególnych wyrobów (składowe pozycji) załącznika AKC-4</w:t>
      </w:r>
      <w:r w:rsidR="009D6A72" w:rsidRPr="007B6B11">
        <w:t>J</w:t>
      </w:r>
      <w:r w:rsidRPr="007B6B11">
        <w:t>.</w:t>
      </w:r>
      <w:bookmarkEnd w:id="48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7B6B11" w14:paraId="1D1F3AD1" w14:textId="77777777" w:rsidTr="00146E29">
        <w:trPr>
          <w:trHeight w:val="213"/>
          <w:tblHeader/>
        </w:trPr>
        <w:tc>
          <w:tcPr>
            <w:tcW w:w="1788" w:type="dxa"/>
            <w:shd w:val="clear" w:color="auto" w:fill="D9D9D9" w:themeFill="background1" w:themeFillShade="D9"/>
          </w:tcPr>
          <w:p w14:paraId="7DC1DA74"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10E67E78"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758E6B7A"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73BE15C3"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5E55D026" w14:textId="77777777" w:rsidR="001337B4" w:rsidRPr="007B6B11" w:rsidRDefault="001337B4"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1337B4" w:rsidRPr="007B6B11" w14:paraId="24C40BC4" w14:textId="77777777" w:rsidTr="00E93E44">
        <w:trPr>
          <w:trHeight w:val="213"/>
        </w:trPr>
        <w:tc>
          <w:tcPr>
            <w:tcW w:w="1788" w:type="dxa"/>
          </w:tcPr>
          <w:p w14:paraId="522024D0" w14:textId="77777777" w:rsidR="001337B4" w:rsidRPr="007B6B11" w:rsidRDefault="001337B4" w:rsidP="004E02BE">
            <w:pPr>
              <w:pStyle w:val="Tabelazwyky"/>
            </w:pPr>
            <w:r w:rsidRPr="007B6B11">
              <w:t>id</w:t>
            </w:r>
          </w:p>
        </w:tc>
        <w:tc>
          <w:tcPr>
            <w:tcW w:w="3360" w:type="dxa"/>
          </w:tcPr>
          <w:p w14:paraId="363124F1" w14:textId="77777777" w:rsidR="001337B4" w:rsidRPr="007B6B11" w:rsidRDefault="001337B4" w:rsidP="004E02BE">
            <w:pPr>
              <w:pStyle w:val="Tabelazwyky"/>
            </w:pPr>
            <w:r w:rsidRPr="007B6B11">
              <w:t>Liczba porządkowa.</w:t>
            </w:r>
          </w:p>
        </w:tc>
        <w:tc>
          <w:tcPr>
            <w:tcW w:w="840" w:type="dxa"/>
          </w:tcPr>
          <w:p w14:paraId="1663022D" w14:textId="77777777" w:rsidR="001337B4" w:rsidRPr="007B6B11" w:rsidRDefault="001337B4" w:rsidP="004E02BE">
            <w:pPr>
              <w:pStyle w:val="Tabelazwyky"/>
            </w:pPr>
            <w:r w:rsidRPr="007B6B11">
              <w:t>F.a</w:t>
            </w:r>
          </w:p>
        </w:tc>
        <w:tc>
          <w:tcPr>
            <w:tcW w:w="2095" w:type="dxa"/>
          </w:tcPr>
          <w:p w14:paraId="6F573CE8" w14:textId="77777777" w:rsidR="001337B4" w:rsidRPr="007B6B11" w:rsidRDefault="001337B4" w:rsidP="004E02BE">
            <w:pPr>
              <w:pStyle w:val="Tabelazwyky"/>
            </w:pPr>
            <w:r w:rsidRPr="007B6B11">
              <w:t>ZNumeric</w:t>
            </w:r>
          </w:p>
        </w:tc>
        <w:tc>
          <w:tcPr>
            <w:tcW w:w="1197" w:type="dxa"/>
          </w:tcPr>
          <w:p w14:paraId="00C871D8" w14:textId="77777777" w:rsidR="001337B4" w:rsidRPr="007B6B11" w:rsidRDefault="001337B4" w:rsidP="004E02BE">
            <w:pPr>
              <w:pStyle w:val="Tabelazwyky"/>
            </w:pPr>
            <w:r w:rsidRPr="007B6B11">
              <w:t>1..1</w:t>
            </w:r>
          </w:p>
        </w:tc>
      </w:tr>
      <w:tr w:rsidR="001337B4" w:rsidRPr="007B6B11" w14:paraId="2F5ACC07" w14:textId="77777777" w:rsidTr="00E93E44">
        <w:trPr>
          <w:trHeight w:val="213"/>
        </w:trPr>
        <w:tc>
          <w:tcPr>
            <w:tcW w:w="1788" w:type="dxa"/>
          </w:tcPr>
          <w:p w14:paraId="10041CB3" w14:textId="77777777" w:rsidR="001337B4" w:rsidRPr="007B6B11" w:rsidRDefault="001337B4" w:rsidP="004E02BE">
            <w:pPr>
              <w:pStyle w:val="Tabelazwyky"/>
            </w:pPr>
            <w:r w:rsidRPr="007B6B11">
              <w:t>groupOfGoodsName</w:t>
            </w:r>
          </w:p>
        </w:tc>
        <w:tc>
          <w:tcPr>
            <w:tcW w:w="3360" w:type="dxa"/>
          </w:tcPr>
          <w:p w14:paraId="08CDAA61" w14:textId="77777777" w:rsidR="001337B4" w:rsidRPr="007B6B11" w:rsidRDefault="001337B4" w:rsidP="004E02BE">
            <w:pPr>
              <w:pStyle w:val="Tabelazwyky"/>
            </w:pPr>
            <w:r w:rsidRPr="007B6B11">
              <w:t>Nazwa grupy wyrobów, dla których ustalono odrębne stawki podatkowe</w:t>
            </w:r>
          </w:p>
        </w:tc>
        <w:tc>
          <w:tcPr>
            <w:tcW w:w="840" w:type="dxa"/>
          </w:tcPr>
          <w:p w14:paraId="550DEE91" w14:textId="77777777" w:rsidR="001337B4" w:rsidRPr="007B6B11" w:rsidRDefault="001337B4" w:rsidP="004E02BE">
            <w:pPr>
              <w:pStyle w:val="Tabelazwyky"/>
            </w:pPr>
            <w:r w:rsidRPr="007B6B11">
              <w:t>F.b</w:t>
            </w:r>
          </w:p>
        </w:tc>
        <w:tc>
          <w:tcPr>
            <w:tcW w:w="2095" w:type="dxa"/>
          </w:tcPr>
          <w:p w14:paraId="12861006" w14:textId="77777777" w:rsidR="001337B4" w:rsidRPr="007B6B11" w:rsidRDefault="001337B4" w:rsidP="004E02BE">
            <w:pPr>
              <w:pStyle w:val="Tabelazwyky"/>
            </w:pPr>
            <w:r w:rsidRPr="007B6B11">
              <w:t>ZCharacter</w:t>
            </w:r>
          </w:p>
          <w:p w14:paraId="3C218228" w14:textId="1BD5A2D5" w:rsidR="001337B4" w:rsidRPr="007B6B11" w:rsidRDefault="001337B4" w:rsidP="004E02BE">
            <w:pPr>
              <w:pStyle w:val="Tabelazwyky"/>
            </w:pPr>
            <w:r w:rsidRPr="007B6B11">
              <w:t xml:space="preserve">Patrz reguła </w:t>
            </w:r>
            <w:r w:rsidR="00EB5D3C" w:rsidRPr="007B6B11">
              <w:t>R16</w:t>
            </w:r>
          </w:p>
        </w:tc>
        <w:tc>
          <w:tcPr>
            <w:tcW w:w="1197" w:type="dxa"/>
          </w:tcPr>
          <w:p w14:paraId="6C8B1969" w14:textId="77777777" w:rsidR="001337B4" w:rsidRPr="007B6B11" w:rsidRDefault="001337B4" w:rsidP="004E02BE">
            <w:pPr>
              <w:pStyle w:val="Tabelazwyky"/>
            </w:pPr>
            <w:r w:rsidRPr="007B6B11">
              <w:t>1..1</w:t>
            </w:r>
          </w:p>
        </w:tc>
      </w:tr>
      <w:tr w:rsidR="001337B4" w:rsidRPr="007B6B11" w14:paraId="5F24DB2A" w14:textId="77777777" w:rsidTr="00E93E44">
        <w:trPr>
          <w:trHeight w:val="213"/>
        </w:trPr>
        <w:tc>
          <w:tcPr>
            <w:tcW w:w="1788" w:type="dxa"/>
          </w:tcPr>
          <w:p w14:paraId="4951FE30" w14:textId="77777777" w:rsidR="001337B4" w:rsidRPr="007B6B11" w:rsidRDefault="001337B4" w:rsidP="004E02BE">
            <w:pPr>
              <w:pStyle w:val="Tabelazwyky"/>
            </w:pPr>
            <w:r w:rsidRPr="007B6B11">
              <w:t>shortages</w:t>
            </w:r>
          </w:p>
        </w:tc>
        <w:tc>
          <w:tcPr>
            <w:tcW w:w="3360" w:type="dxa"/>
          </w:tcPr>
          <w:p w14:paraId="69914283" w14:textId="77777777" w:rsidR="001337B4" w:rsidRPr="007B6B11" w:rsidRDefault="001337B4" w:rsidP="004E02BE">
            <w:pPr>
              <w:pStyle w:val="Tabelazwyky"/>
            </w:pPr>
            <w:r w:rsidRPr="007B6B11">
              <w:t>Możliwość oznaczenia w przypadku wykazywania ubytków wyrobów akcyzowych (przekraczających normy dopuszczalnych ubytków) lub całkowitego zniszczenia wyrobów.</w:t>
            </w:r>
          </w:p>
        </w:tc>
        <w:tc>
          <w:tcPr>
            <w:tcW w:w="840" w:type="dxa"/>
          </w:tcPr>
          <w:p w14:paraId="04B19BF2" w14:textId="77777777" w:rsidR="001337B4" w:rsidRPr="007B6B11" w:rsidRDefault="001337B4" w:rsidP="004E02BE">
            <w:pPr>
              <w:pStyle w:val="Tabelazwyky"/>
            </w:pPr>
            <w:r w:rsidRPr="007B6B11">
              <w:t>-</w:t>
            </w:r>
          </w:p>
        </w:tc>
        <w:tc>
          <w:tcPr>
            <w:tcW w:w="2095" w:type="dxa"/>
          </w:tcPr>
          <w:p w14:paraId="2CB84C29" w14:textId="77777777" w:rsidR="001337B4" w:rsidRPr="007B6B11" w:rsidRDefault="001337B4" w:rsidP="004E02BE">
            <w:pPr>
              <w:pStyle w:val="Tabelazwyky"/>
            </w:pPr>
            <w:r w:rsidRPr="007B6B11">
              <w:t>ZShortages</w:t>
            </w:r>
          </w:p>
          <w:p w14:paraId="354E920B" w14:textId="6DD478DA" w:rsidR="001337B4" w:rsidRPr="007B6B11" w:rsidRDefault="001337B4" w:rsidP="004E02BE">
            <w:pPr>
              <w:pStyle w:val="Tabelazwyky"/>
            </w:pPr>
            <w:r w:rsidRPr="007B6B11">
              <w:t xml:space="preserve">Patrz reguła </w:t>
            </w:r>
            <w:r w:rsidR="00EB5D3C" w:rsidRPr="007B6B11">
              <w:t>R17</w:t>
            </w:r>
          </w:p>
        </w:tc>
        <w:tc>
          <w:tcPr>
            <w:tcW w:w="1197" w:type="dxa"/>
          </w:tcPr>
          <w:p w14:paraId="22457EF9" w14:textId="77777777" w:rsidR="001337B4" w:rsidRPr="007B6B11" w:rsidRDefault="001337B4" w:rsidP="004E02BE">
            <w:pPr>
              <w:pStyle w:val="Tabelazwyky"/>
            </w:pPr>
            <w:r w:rsidRPr="007B6B11">
              <w:t>0..1</w:t>
            </w:r>
          </w:p>
        </w:tc>
      </w:tr>
      <w:tr w:rsidR="001337B4" w:rsidRPr="007B6B11" w14:paraId="30DADB67" w14:textId="77777777" w:rsidTr="00E93E44">
        <w:trPr>
          <w:trHeight w:val="213"/>
        </w:trPr>
        <w:tc>
          <w:tcPr>
            <w:tcW w:w="1788" w:type="dxa"/>
          </w:tcPr>
          <w:p w14:paraId="23F8C9C1" w14:textId="77777777" w:rsidR="001337B4" w:rsidRPr="007B6B11" w:rsidRDefault="001337B4" w:rsidP="004E02BE">
            <w:pPr>
              <w:pStyle w:val="Tabelazwyky"/>
            </w:pPr>
            <w:r w:rsidRPr="007B6B11">
              <w:t>codeCN</w:t>
            </w:r>
          </w:p>
        </w:tc>
        <w:tc>
          <w:tcPr>
            <w:tcW w:w="3360" w:type="dxa"/>
          </w:tcPr>
          <w:p w14:paraId="1A60AF62" w14:textId="77777777" w:rsidR="001337B4" w:rsidRPr="007B6B11" w:rsidRDefault="001337B4" w:rsidP="004E02BE">
            <w:pPr>
              <w:pStyle w:val="Tabelazwyky"/>
            </w:pPr>
            <w:r w:rsidRPr="007B6B11">
              <w:t>Ośmiocyfrowy kod CN.</w:t>
            </w:r>
          </w:p>
        </w:tc>
        <w:tc>
          <w:tcPr>
            <w:tcW w:w="840" w:type="dxa"/>
          </w:tcPr>
          <w:p w14:paraId="0A34F3E8" w14:textId="77777777" w:rsidR="001337B4" w:rsidRPr="007B6B11" w:rsidRDefault="001337B4" w:rsidP="004E02BE">
            <w:pPr>
              <w:pStyle w:val="Tabelazwyky"/>
            </w:pPr>
            <w:r w:rsidRPr="007B6B11">
              <w:t>F.c</w:t>
            </w:r>
          </w:p>
        </w:tc>
        <w:tc>
          <w:tcPr>
            <w:tcW w:w="2095" w:type="dxa"/>
          </w:tcPr>
          <w:p w14:paraId="720887BF" w14:textId="0B2D3B3C" w:rsidR="001337B4" w:rsidRPr="007B6B11" w:rsidRDefault="001337B4" w:rsidP="004E02BE">
            <w:pPr>
              <w:pStyle w:val="Tabelazwyky"/>
            </w:pPr>
            <w:r w:rsidRPr="007B6B11">
              <w:t>ZCodeCN</w:t>
            </w:r>
          </w:p>
        </w:tc>
        <w:tc>
          <w:tcPr>
            <w:tcW w:w="1197" w:type="dxa"/>
          </w:tcPr>
          <w:p w14:paraId="4C4C941C" w14:textId="77777777" w:rsidR="001337B4" w:rsidRPr="007B6B11" w:rsidRDefault="001337B4" w:rsidP="004E02BE">
            <w:pPr>
              <w:pStyle w:val="Tabelazwyky"/>
            </w:pPr>
            <w:r w:rsidRPr="007B6B11">
              <w:t>1..1</w:t>
            </w:r>
          </w:p>
        </w:tc>
      </w:tr>
      <w:tr w:rsidR="001337B4" w:rsidRPr="007B6B11" w14:paraId="6FE2D6F6" w14:textId="77777777" w:rsidTr="00E93E44">
        <w:trPr>
          <w:trHeight w:val="213"/>
        </w:trPr>
        <w:tc>
          <w:tcPr>
            <w:tcW w:w="1788" w:type="dxa"/>
          </w:tcPr>
          <w:p w14:paraId="571FC11A" w14:textId="4CC1438A" w:rsidR="001337B4" w:rsidRPr="007B6B11" w:rsidRDefault="001337B4" w:rsidP="004E02BE">
            <w:pPr>
              <w:pStyle w:val="Tabelazwyky"/>
            </w:pPr>
            <w:r w:rsidRPr="007B6B11">
              <w:t>numberOfGoods</w:t>
            </w:r>
          </w:p>
        </w:tc>
        <w:tc>
          <w:tcPr>
            <w:tcW w:w="3360" w:type="dxa"/>
          </w:tcPr>
          <w:p w14:paraId="783FF59B" w14:textId="4A3A2B52" w:rsidR="001337B4" w:rsidRPr="007B6B11" w:rsidRDefault="001337B4" w:rsidP="004E02BE">
            <w:pPr>
              <w:pStyle w:val="Tabelazwyky"/>
            </w:pPr>
            <w:r w:rsidRPr="007B6B11">
              <w:t>Ilość wyrobów, w tysiącach kilogramów (z dokładnością do trzech miejsc po przecinku).</w:t>
            </w:r>
            <w:r w:rsidR="00EE75A7" w:rsidRPr="007B6B11">
              <w:t xml:space="preserve"> ) Jeżeli stawka podatku akcyzowego została określona w zł/1000 kilogramów.</w:t>
            </w:r>
          </w:p>
        </w:tc>
        <w:tc>
          <w:tcPr>
            <w:tcW w:w="840" w:type="dxa"/>
          </w:tcPr>
          <w:p w14:paraId="48BE427B" w14:textId="122E0E3F" w:rsidR="001337B4" w:rsidRPr="007B6B11" w:rsidRDefault="001337B4" w:rsidP="004E02BE">
            <w:pPr>
              <w:pStyle w:val="Tabelazwyky"/>
            </w:pPr>
            <w:r w:rsidRPr="007B6B11">
              <w:t>F.</w:t>
            </w:r>
            <w:r w:rsidR="00EE75A7" w:rsidRPr="007B6B11">
              <w:t>d</w:t>
            </w:r>
          </w:p>
        </w:tc>
        <w:tc>
          <w:tcPr>
            <w:tcW w:w="2095" w:type="dxa"/>
          </w:tcPr>
          <w:p w14:paraId="6A72758F" w14:textId="61461FF9" w:rsidR="001337B4" w:rsidRPr="007B6B11" w:rsidRDefault="001337B4" w:rsidP="004E02BE">
            <w:pPr>
              <w:pStyle w:val="Tabelazwyky"/>
            </w:pPr>
            <w:r w:rsidRPr="007B6B11">
              <w:t>ZAmountE</w:t>
            </w:r>
          </w:p>
        </w:tc>
        <w:tc>
          <w:tcPr>
            <w:tcW w:w="1197" w:type="dxa"/>
          </w:tcPr>
          <w:p w14:paraId="4414E004" w14:textId="77777777" w:rsidR="001337B4" w:rsidRPr="007B6B11" w:rsidRDefault="001337B4" w:rsidP="004E02BE">
            <w:pPr>
              <w:pStyle w:val="Tabelazwyky"/>
            </w:pPr>
            <w:r w:rsidRPr="007B6B11">
              <w:t>0..1</w:t>
            </w:r>
          </w:p>
        </w:tc>
      </w:tr>
      <w:tr w:rsidR="00C86D71" w:rsidRPr="007B6B11" w14:paraId="4FD366A7" w14:textId="77777777" w:rsidTr="00E93E44">
        <w:trPr>
          <w:trHeight w:val="213"/>
        </w:trPr>
        <w:tc>
          <w:tcPr>
            <w:tcW w:w="1788" w:type="dxa"/>
          </w:tcPr>
          <w:p w14:paraId="254EEDC0" w14:textId="77777777" w:rsidR="00C86D71" w:rsidRPr="007B6B11" w:rsidRDefault="00C86D71" w:rsidP="004E02BE">
            <w:pPr>
              <w:pStyle w:val="Tabelazwyky"/>
            </w:pPr>
            <w:r w:rsidRPr="007B6B11">
              <w:t>fuelValue</w:t>
            </w:r>
          </w:p>
        </w:tc>
        <w:tc>
          <w:tcPr>
            <w:tcW w:w="3360" w:type="dxa"/>
          </w:tcPr>
          <w:p w14:paraId="600398AB" w14:textId="5C483777" w:rsidR="00C86D71" w:rsidRPr="007B6B11" w:rsidRDefault="00C86D71" w:rsidP="004E02BE">
            <w:pPr>
              <w:pStyle w:val="Tabelazwyky"/>
            </w:pPr>
            <w:r w:rsidRPr="007B6B11">
              <w:t>Ilość wyrobów w tysiącach litrów, (z dokładnością do trzech miejsc po przecinku). ) Jeżeli stawka podatku akcyzowego została określona w zł/GJ.</w:t>
            </w:r>
          </w:p>
        </w:tc>
        <w:tc>
          <w:tcPr>
            <w:tcW w:w="840" w:type="dxa"/>
          </w:tcPr>
          <w:p w14:paraId="0504C1A0" w14:textId="51E7A16D" w:rsidR="00C86D71" w:rsidRPr="007B6B11" w:rsidRDefault="00C86D71" w:rsidP="004E02BE">
            <w:pPr>
              <w:pStyle w:val="Tabelazwyky"/>
            </w:pPr>
            <w:r w:rsidRPr="007B6B11">
              <w:t>F.e</w:t>
            </w:r>
          </w:p>
        </w:tc>
        <w:tc>
          <w:tcPr>
            <w:tcW w:w="2095" w:type="dxa"/>
          </w:tcPr>
          <w:p w14:paraId="59ED582B" w14:textId="45F00E77" w:rsidR="00C86D71" w:rsidRPr="007B6B11" w:rsidRDefault="00C86D71" w:rsidP="004E02BE">
            <w:pPr>
              <w:pStyle w:val="Tabelazwyky"/>
            </w:pPr>
            <w:r w:rsidRPr="007B6B11">
              <w:t>ZAmountE</w:t>
            </w:r>
          </w:p>
        </w:tc>
        <w:tc>
          <w:tcPr>
            <w:tcW w:w="1197" w:type="dxa"/>
          </w:tcPr>
          <w:p w14:paraId="015C5FCA" w14:textId="77777777" w:rsidR="00C86D71" w:rsidRPr="007B6B11" w:rsidRDefault="00C86D71" w:rsidP="004E02BE">
            <w:pPr>
              <w:pStyle w:val="Tabelazwyky"/>
            </w:pPr>
            <w:r w:rsidRPr="007B6B11">
              <w:t>0..1</w:t>
            </w:r>
          </w:p>
        </w:tc>
      </w:tr>
      <w:tr w:rsidR="001337B4" w:rsidRPr="007B6B11" w14:paraId="28394116" w14:textId="77777777" w:rsidTr="00E93E44">
        <w:trPr>
          <w:trHeight w:val="213"/>
        </w:trPr>
        <w:tc>
          <w:tcPr>
            <w:tcW w:w="1788" w:type="dxa"/>
          </w:tcPr>
          <w:p w14:paraId="7C15FD31" w14:textId="77777777" w:rsidR="001337B4" w:rsidRPr="007B6B11" w:rsidRDefault="001337B4" w:rsidP="004E02BE">
            <w:pPr>
              <w:pStyle w:val="Tabelazwyky"/>
            </w:pPr>
            <w:r w:rsidRPr="007B6B11">
              <w:t>taxRate</w:t>
            </w:r>
          </w:p>
        </w:tc>
        <w:tc>
          <w:tcPr>
            <w:tcW w:w="3360" w:type="dxa"/>
          </w:tcPr>
          <w:p w14:paraId="729F3503" w14:textId="77777777" w:rsidR="001337B4" w:rsidRPr="007B6B11" w:rsidRDefault="001337B4" w:rsidP="004E02BE">
            <w:pPr>
              <w:pStyle w:val="Tabelazwyky"/>
            </w:pPr>
            <w:r w:rsidRPr="007B6B11">
              <w:t>Stawka podatku. (z dokładnością do dwóch miejsc po przecinku).</w:t>
            </w:r>
          </w:p>
        </w:tc>
        <w:tc>
          <w:tcPr>
            <w:tcW w:w="840" w:type="dxa"/>
          </w:tcPr>
          <w:p w14:paraId="60C1A9CD" w14:textId="39803574" w:rsidR="001337B4" w:rsidRPr="007B6B11" w:rsidRDefault="001337B4" w:rsidP="004E02BE">
            <w:pPr>
              <w:pStyle w:val="Tabelazwyky"/>
            </w:pPr>
            <w:r w:rsidRPr="007B6B11">
              <w:t>F.</w:t>
            </w:r>
            <w:r w:rsidR="00C86D71" w:rsidRPr="007B6B11">
              <w:t>f</w:t>
            </w:r>
          </w:p>
        </w:tc>
        <w:tc>
          <w:tcPr>
            <w:tcW w:w="2095" w:type="dxa"/>
          </w:tcPr>
          <w:p w14:paraId="009C051A" w14:textId="77777777" w:rsidR="001337B4" w:rsidRPr="007B6B11" w:rsidRDefault="001337B4" w:rsidP="004E02BE">
            <w:pPr>
              <w:pStyle w:val="Tabelazwyky"/>
            </w:pPr>
            <w:r w:rsidRPr="007B6B11">
              <w:t>ZAmountC</w:t>
            </w:r>
          </w:p>
          <w:p w14:paraId="7C7C71EF" w14:textId="77777777" w:rsidR="001337B4" w:rsidRPr="007B6B11" w:rsidRDefault="001337B4" w:rsidP="004E02BE">
            <w:pPr>
              <w:pStyle w:val="Tabelazwyky"/>
            </w:pPr>
          </w:p>
        </w:tc>
        <w:tc>
          <w:tcPr>
            <w:tcW w:w="1197" w:type="dxa"/>
          </w:tcPr>
          <w:p w14:paraId="4D2BE692" w14:textId="77777777" w:rsidR="001337B4" w:rsidRPr="007B6B11" w:rsidRDefault="001337B4" w:rsidP="004E02BE">
            <w:pPr>
              <w:pStyle w:val="Tabelazwyky"/>
            </w:pPr>
            <w:r w:rsidRPr="007B6B11">
              <w:t>0..1</w:t>
            </w:r>
          </w:p>
        </w:tc>
      </w:tr>
      <w:tr w:rsidR="001337B4" w:rsidRPr="007B6B11" w14:paraId="4D18E64E" w14:textId="77777777" w:rsidTr="00E93E44">
        <w:trPr>
          <w:trHeight w:val="213"/>
        </w:trPr>
        <w:tc>
          <w:tcPr>
            <w:tcW w:w="1788" w:type="dxa"/>
          </w:tcPr>
          <w:p w14:paraId="3782BEDC" w14:textId="77777777" w:rsidR="001337B4" w:rsidRPr="007B6B11" w:rsidRDefault="001337B4" w:rsidP="004E02BE">
            <w:pPr>
              <w:pStyle w:val="Tabelazwyky"/>
            </w:pPr>
            <w:r w:rsidRPr="007B6B11">
              <w:t>fromIsztar</w:t>
            </w:r>
          </w:p>
        </w:tc>
        <w:tc>
          <w:tcPr>
            <w:tcW w:w="3360" w:type="dxa"/>
          </w:tcPr>
          <w:p w14:paraId="2DE0DDE8" w14:textId="77777777" w:rsidR="001337B4" w:rsidRPr="007B6B11" w:rsidRDefault="001337B4" w:rsidP="004E02BE">
            <w:pPr>
              <w:pStyle w:val="Tabelazwyky"/>
            </w:pPr>
            <w:r w:rsidRPr="007B6B11">
              <w:t>Czy stawka podatku akcyzowego jest pobrana z Systemu ISZTAR.</w:t>
            </w:r>
          </w:p>
        </w:tc>
        <w:tc>
          <w:tcPr>
            <w:tcW w:w="840" w:type="dxa"/>
          </w:tcPr>
          <w:p w14:paraId="26ADDAE9" w14:textId="77777777" w:rsidR="001337B4" w:rsidRPr="007B6B11" w:rsidRDefault="001337B4" w:rsidP="004E02BE">
            <w:pPr>
              <w:pStyle w:val="Tabelazwyky"/>
            </w:pPr>
            <w:r w:rsidRPr="007B6B11">
              <w:t>-</w:t>
            </w:r>
          </w:p>
        </w:tc>
        <w:tc>
          <w:tcPr>
            <w:tcW w:w="2095" w:type="dxa"/>
          </w:tcPr>
          <w:p w14:paraId="76B3D703" w14:textId="77777777" w:rsidR="001337B4" w:rsidRPr="007B6B11" w:rsidRDefault="001337B4" w:rsidP="004E02BE">
            <w:pPr>
              <w:pStyle w:val="Tabelazwyky"/>
            </w:pPr>
            <w:r w:rsidRPr="007B6B11">
              <w:t>boolean</w:t>
            </w:r>
          </w:p>
        </w:tc>
        <w:tc>
          <w:tcPr>
            <w:tcW w:w="1197" w:type="dxa"/>
          </w:tcPr>
          <w:p w14:paraId="6C4C7B09" w14:textId="77777777" w:rsidR="001337B4" w:rsidRPr="007B6B11" w:rsidRDefault="001337B4" w:rsidP="004E02BE">
            <w:pPr>
              <w:pStyle w:val="Tabelazwyky"/>
            </w:pPr>
            <w:r w:rsidRPr="007B6B11">
              <w:t>0..1</w:t>
            </w:r>
          </w:p>
        </w:tc>
      </w:tr>
      <w:tr w:rsidR="001337B4" w:rsidRPr="007B6B11" w14:paraId="4B46D16C" w14:textId="77777777" w:rsidTr="00E93E44">
        <w:trPr>
          <w:trHeight w:val="213"/>
        </w:trPr>
        <w:tc>
          <w:tcPr>
            <w:tcW w:w="1788" w:type="dxa"/>
          </w:tcPr>
          <w:p w14:paraId="4F4816AD" w14:textId="77777777" w:rsidR="001337B4" w:rsidRPr="007B6B11" w:rsidRDefault="001337B4" w:rsidP="004E02BE">
            <w:pPr>
              <w:pStyle w:val="Tabelazwyky"/>
            </w:pPr>
            <w:r w:rsidRPr="007B6B11">
              <w:t>amountOfTax</w:t>
            </w:r>
          </w:p>
        </w:tc>
        <w:tc>
          <w:tcPr>
            <w:tcW w:w="3360" w:type="dxa"/>
          </w:tcPr>
          <w:p w14:paraId="1B9ACA9C" w14:textId="77777777" w:rsidR="001337B4" w:rsidRPr="007B6B11" w:rsidRDefault="001337B4" w:rsidP="004E02BE">
            <w:pPr>
              <w:pStyle w:val="Tabelazwyky"/>
            </w:pPr>
            <w:r w:rsidRPr="007B6B11">
              <w:t>Podatek akcyzowy w zł.</w:t>
            </w:r>
          </w:p>
        </w:tc>
        <w:tc>
          <w:tcPr>
            <w:tcW w:w="840" w:type="dxa"/>
          </w:tcPr>
          <w:p w14:paraId="1C5B7B65" w14:textId="4B164B35" w:rsidR="001337B4" w:rsidRPr="007B6B11" w:rsidRDefault="001337B4" w:rsidP="004E02BE">
            <w:pPr>
              <w:pStyle w:val="Tabelazwyky"/>
            </w:pPr>
            <w:r w:rsidRPr="007B6B11">
              <w:t>F.</w:t>
            </w:r>
            <w:r w:rsidR="00C86D71" w:rsidRPr="007B6B11">
              <w:t>g</w:t>
            </w:r>
          </w:p>
        </w:tc>
        <w:tc>
          <w:tcPr>
            <w:tcW w:w="2095" w:type="dxa"/>
          </w:tcPr>
          <w:p w14:paraId="7C99986C" w14:textId="77777777" w:rsidR="001337B4" w:rsidRPr="007B6B11" w:rsidRDefault="001337B4" w:rsidP="004E02BE">
            <w:pPr>
              <w:pStyle w:val="Tabelazwyky"/>
            </w:pPr>
            <w:r w:rsidRPr="007B6B11">
              <w:t>ZAmountP</w:t>
            </w:r>
          </w:p>
          <w:p w14:paraId="2B79530F" w14:textId="17456921" w:rsidR="001337B4" w:rsidRPr="007B6B11" w:rsidRDefault="001337B4" w:rsidP="004E02BE">
            <w:pPr>
              <w:pStyle w:val="Tabelazwyky"/>
            </w:pPr>
            <w:r w:rsidRPr="007B6B11">
              <w:t xml:space="preserve">Patrz reguła </w:t>
            </w:r>
            <w:r w:rsidR="00EB5D3C" w:rsidRPr="007B6B11">
              <w:t>R18</w:t>
            </w:r>
          </w:p>
        </w:tc>
        <w:tc>
          <w:tcPr>
            <w:tcW w:w="1197" w:type="dxa"/>
          </w:tcPr>
          <w:p w14:paraId="6874289C" w14:textId="77777777" w:rsidR="001337B4" w:rsidRPr="007B6B11" w:rsidRDefault="001337B4" w:rsidP="004E02BE">
            <w:pPr>
              <w:pStyle w:val="Tabelazwyky"/>
            </w:pPr>
            <w:r w:rsidRPr="007B6B11">
              <w:t>1..1</w:t>
            </w:r>
          </w:p>
        </w:tc>
      </w:tr>
      <w:tr w:rsidR="001337B4" w:rsidRPr="007B6B11" w14:paraId="22F6D5C7" w14:textId="77777777" w:rsidTr="00E93E44">
        <w:tblPrEx>
          <w:tblLook w:val="04A0" w:firstRow="1" w:lastRow="0" w:firstColumn="1" w:lastColumn="0" w:noHBand="0" w:noVBand="1"/>
        </w:tblPrEx>
        <w:trPr>
          <w:trHeight w:val="570"/>
        </w:trPr>
        <w:tc>
          <w:tcPr>
            <w:tcW w:w="1788" w:type="dxa"/>
          </w:tcPr>
          <w:p w14:paraId="76DCF386" w14:textId="77777777" w:rsidR="001337B4" w:rsidRPr="007B6B11" w:rsidRDefault="001337B4" w:rsidP="004E02BE">
            <w:pPr>
              <w:pStyle w:val="Tabelazwyky"/>
            </w:pPr>
            <w:r w:rsidRPr="007B6B11">
              <w:t>exemptionFromExciseDuty</w:t>
            </w:r>
          </w:p>
        </w:tc>
        <w:tc>
          <w:tcPr>
            <w:tcW w:w="3360" w:type="dxa"/>
          </w:tcPr>
          <w:p w14:paraId="15774CF9" w14:textId="77777777" w:rsidR="001337B4" w:rsidRPr="007B6B11" w:rsidRDefault="001337B4" w:rsidP="004E02BE">
            <w:pPr>
              <w:pStyle w:val="Tabelazwyky"/>
            </w:pPr>
            <w:r w:rsidRPr="007B6B11">
              <w:t>Zwolnienie od podatku akcyzowego.</w:t>
            </w:r>
          </w:p>
        </w:tc>
        <w:tc>
          <w:tcPr>
            <w:tcW w:w="840" w:type="dxa"/>
          </w:tcPr>
          <w:p w14:paraId="1CD0B883" w14:textId="6691AD09" w:rsidR="001337B4" w:rsidRPr="007B6B11" w:rsidRDefault="001337B4" w:rsidP="004E02BE">
            <w:pPr>
              <w:pStyle w:val="Tabelazwyky"/>
            </w:pPr>
            <w:r w:rsidRPr="007B6B11">
              <w:t>F.</w:t>
            </w:r>
            <w:r w:rsidR="00C86D71" w:rsidRPr="007B6B11">
              <w:t>h</w:t>
            </w:r>
          </w:p>
        </w:tc>
        <w:tc>
          <w:tcPr>
            <w:tcW w:w="2095" w:type="dxa"/>
          </w:tcPr>
          <w:p w14:paraId="0E433B15" w14:textId="77777777" w:rsidR="001337B4" w:rsidRPr="007B6B11" w:rsidRDefault="001337B4" w:rsidP="004E02BE">
            <w:pPr>
              <w:pStyle w:val="Tabelazwyky"/>
            </w:pPr>
            <w:r w:rsidRPr="007B6B11">
              <w:t>boolean</w:t>
            </w:r>
          </w:p>
        </w:tc>
        <w:tc>
          <w:tcPr>
            <w:tcW w:w="1197" w:type="dxa"/>
          </w:tcPr>
          <w:p w14:paraId="443E3EAA" w14:textId="77777777" w:rsidR="001337B4" w:rsidRPr="007B6B11" w:rsidRDefault="001337B4" w:rsidP="004E02BE">
            <w:pPr>
              <w:pStyle w:val="Tabelazwyky"/>
            </w:pPr>
            <w:r w:rsidRPr="007B6B11">
              <w:t>1..1</w:t>
            </w:r>
          </w:p>
        </w:tc>
      </w:tr>
    </w:tbl>
    <w:p w14:paraId="1393E5BC" w14:textId="77777777" w:rsidR="006E7D91" w:rsidRPr="007B6B11" w:rsidRDefault="006E7D91" w:rsidP="004E02BE">
      <w:pPr>
        <w:rPr>
          <w:bCs/>
          <w:sz w:val="22"/>
          <w:szCs w:val="20"/>
        </w:rPr>
      </w:pPr>
      <w:bookmarkStart w:id="481" w:name="_Toc97503931"/>
      <w:r w:rsidRPr="007B6B11">
        <w:br w:type="page"/>
      </w:r>
    </w:p>
    <w:p w14:paraId="56A1FB8F" w14:textId="3A8EE323" w:rsidR="006E7D91" w:rsidRPr="007B6B11" w:rsidRDefault="006E7D91" w:rsidP="004E02BE">
      <w:pPr>
        <w:pStyle w:val="Z2PodpisRysunkuTabeli"/>
      </w:pPr>
      <w:bookmarkStart w:id="482" w:name="_Toc183172183"/>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77</w:t>
      </w:r>
      <w:r w:rsidR="00E354C5">
        <w:fldChar w:fldCharType="end"/>
      </w:r>
      <w:r w:rsidRPr="007B6B11">
        <w:t>. Struktura &lt;ItemType&gt;, Obliczenie wysokości podatku akcyzowego od poszczególnych wyrobów (składowe pozycji) załącznika AKC-4J.</w:t>
      </w:r>
      <w:bookmarkEnd w:id="481"/>
      <w:bookmarkEnd w:id="482"/>
    </w:p>
    <w:p w14:paraId="6504A528" w14:textId="7DB83A1B" w:rsidR="001337B4" w:rsidRPr="007B6B11" w:rsidRDefault="00C86D71" w:rsidP="004E02BE">
      <w:r w:rsidRPr="007B6B11">
        <w:rPr>
          <w:noProof/>
        </w:rPr>
        <w:drawing>
          <wp:inline distT="0" distB="0" distL="0" distR="0" wp14:anchorId="54B639D7" wp14:editId="2FAFADEE">
            <wp:extent cx="4076700" cy="2415540"/>
            <wp:effectExtent l="19050" t="19050" r="19050" b="22860"/>
            <wp:docPr id="110" name="Obraz 110" descr="Rysunek przedstawia strukturę  &lt;ItemType&gt;, Obliczenie wysokości podatku akcyzowego od poszczególnych wyrobów (składow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Obraz 110" descr="Rysunek przedstawia strukturę  &lt;ItemType&gt;, Obliczenie wysokości podatku akcyzowego od poszczególnych wyrobów (składowe pozycji) załącznika AKC-4J."/>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076700" cy="2415540"/>
                    </a:xfrm>
                    <a:prstGeom prst="rect">
                      <a:avLst/>
                    </a:prstGeom>
                    <a:noFill/>
                    <a:ln>
                      <a:solidFill>
                        <a:schemeClr val="tx1"/>
                      </a:solidFill>
                    </a:ln>
                  </pic:spPr>
                </pic:pic>
              </a:graphicData>
            </a:graphic>
          </wp:inline>
        </w:drawing>
      </w:r>
    </w:p>
    <w:p w14:paraId="089C58F7" w14:textId="4EFB44BF" w:rsidR="00C86D71" w:rsidRPr="007B6B11" w:rsidRDefault="00C86D71" w:rsidP="004E02BE">
      <w:pPr>
        <w:pStyle w:val="Z2PodpisRysunkuTabeli"/>
      </w:pPr>
      <w:bookmarkStart w:id="483" w:name="_Toc183172068"/>
      <w:r w:rsidRPr="007B6B11">
        <w:t xml:space="preserve">Tabela </w:t>
      </w:r>
      <w:r w:rsidR="00E354C5">
        <w:fldChar w:fldCharType="begin"/>
      </w:r>
      <w:r w:rsidR="00E354C5">
        <w:instrText xml:space="preserve"> SEQ Tabela \* ARABIC </w:instrText>
      </w:r>
      <w:r w:rsidR="00E354C5">
        <w:fldChar w:fldCharType="separate"/>
      </w:r>
      <w:r w:rsidR="006D48AD">
        <w:rPr>
          <w:noProof/>
        </w:rPr>
        <w:t>100</w:t>
      </w:r>
      <w:r w:rsidR="00E354C5">
        <w:fldChar w:fldCharType="end"/>
      </w:r>
      <w:r w:rsidRPr="007B6B11">
        <w:t>. Struktura elementu &lt; DailyPaymentInformationType &gt; - Suma kwot wpłat dziennych dla załącznika AKC-4J</w:t>
      </w:r>
      <w:bookmarkEnd w:id="48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55770" w:rsidRPr="007B6B11" w14:paraId="593407BB" w14:textId="77777777" w:rsidTr="00146E29">
        <w:trPr>
          <w:trHeight w:val="213"/>
          <w:tblHeader/>
        </w:trPr>
        <w:tc>
          <w:tcPr>
            <w:tcW w:w="1788" w:type="dxa"/>
            <w:shd w:val="clear" w:color="auto" w:fill="D9D9D9" w:themeFill="background1" w:themeFillShade="D9"/>
          </w:tcPr>
          <w:p w14:paraId="21C8ADA1" w14:textId="77777777" w:rsidR="00E55770" w:rsidRPr="007B6B11" w:rsidRDefault="00E55770"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2AB9D0C8" w14:textId="77777777" w:rsidR="00E55770" w:rsidRPr="007B6B11" w:rsidRDefault="00E55770"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358B5396" w14:textId="77777777" w:rsidR="00E55770" w:rsidRPr="007B6B11" w:rsidRDefault="00E55770"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3D126D8B" w14:textId="77777777" w:rsidR="00E55770" w:rsidRPr="007B6B11" w:rsidRDefault="00E55770"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0701555A" w14:textId="77777777" w:rsidR="00E55770" w:rsidRPr="007B6B11" w:rsidRDefault="00E55770"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E55770" w:rsidRPr="007B6B11" w14:paraId="44D99692" w14:textId="77777777" w:rsidTr="00E93E44">
        <w:trPr>
          <w:trHeight w:val="213"/>
        </w:trPr>
        <w:tc>
          <w:tcPr>
            <w:tcW w:w="1788" w:type="dxa"/>
          </w:tcPr>
          <w:p w14:paraId="3C1966F4" w14:textId="77777777" w:rsidR="00E55770" w:rsidRPr="007B6B11" w:rsidRDefault="00E55770" w:rsidP="004E02BE">
            <w:pPr>
              <w:pStyle w:val="Tabelazwyky"/>
            </w:pPr>
            <w:r w:rsidRPr="007B6B11">
              <w:t>totalDueAmountOfDailyPaym</w:t>
            </w:r>
          </w:p>
        </w:tc>
        <w:tc>
          <w:tcPr>
            <w:tcW w:w="3360" w:type="dxa"/>
          </w:tcPr>
          <w:p w14:paraId="358F6633" w14:textId="77777777" w:rsidR="00E55770" w:rsidRPr="007B6B11" w:rsidRDefault="00E55770" w:rsidP="004E02BE">
            <w:pPr>
              <w:pStyle w:val="Tabelazwyky"/>
            </w:pPr>
            <w:r w:rsidRPr="007B6B11">
              <w:t>Razem kwota należnych wpłat dziennych.</w:t>
            </w:r>
          </w:p>
          <w:p w14:paraId="595077E9" w14:textId="77777777" w:rsidR="00E55770" w:rsidRPr="007B6B11" w:rsidRDefault="00E55770" w:rsidP="004E02BE">
            <w:pPr>
              <w:pStyle w:val="Tabelazwyky"/>
            </w:pPr>
            <w:r w:rsidRPr="007B6B11">
              <w:t>(suma kwot z kolumny E.c).</w:t>
            </w:r>
          </w:p>
        </w:tc>
        <w:tc>
          <w:tcPr>
            <w:tcW w:w="840" w:type="dxa"/>
          </w:tcPr>
          <w:p w14:paraId="7F15071F" w14:textId="77777777" w:rsidR="00E55770" w:rsidRPr="007B6B11" w:rsidRDefault="00E55770" w:rsidP="004E02BE">
            <w:pPr>
              <w:pStyle w:val="Tabelazwyky"/>
            </w:pPr>
            <w:r w:rsidRPr="007B6B11">
              <w:t>174</w:t>
            </w:r>
          </w:p>
        </w:tc>
        <w:tc>
          <w:tcPr>
            <w:tcW w:w="2095" w:type="dxa"/>
          </w:tcPr>
          <w:p w14:paraId="64BF3C87" w14:textId="77777777" w:rsidR="00E55770" w:rsidRPr="007B6B11" w:rsidRDefault="00E55770" w:rsidP="004E02BE">
            <w:pPr>
              <w:pStyle w:val="Tabelazwyky"/>
            </w:pPr>
            <w:r w:rsidRPr="007B6B11">
              <w:t>ZAmountP</w:t>
            </w:r>
          </w:p>
          <w:p w14:paraId="1781E215" w14:textId="48D4E191" w:rsidR="00E55770" w:rsidRPr="007B6B11" w:rsidRDefault="00E55770" w:rsidP="004E02BE">
            <w:pPr>
              <w:pStyle w:val="Tabelazwyky"/>
            </w:pPr>
            <w:r w:rsidRPr="007B6B11">
              <w:t>Patrz reguła R19</w:t>
            </w:r>
          </w:p>
        </w:tc>
        <w:tc>
          <w:tcPr>
            <w:tcW w:w="1197" w:type="dxa"/>
          </w:tcPr>
          <w:p w14:paraId="6CCB0DB4" w14:textId="77777777" w:rsidR="00E55770" w:rsidRPr="007B6B11" w:rsidRDefault="00E55770" w:rsidP="004E02BE">
            <w:pPr>
              <w:pStyle w:val="Tabelazwyky"/>
            </w:pPr>
            <w:r w:rsidRPr="007B6B11">
              <w:t>1..1</w:t>
            </w:r>
          </w:p>
        </w:tc>
      </w:tr>
      <w:tr w:rsidR="00E55770" w:rsidRPr="007B6B11" w14:paraId="1BD44A8E" w14:textId="77777777" w:rsidTr="00E93E44">
        <w:trPr>
          <w:trHeight w:val="213"/>
        </w:trPr>
        <w:tc>
          <w:tcPr>
            <w:tcW w:w="1788" w:type="dxa"/>
          </w:tcPr>
          <w:p w14:paraId="6A723355" w14:textId="77777777" w:rsidR="00E55770" w:rsidRPr="007B6B11" w:rsidRDefault="00E55770" w:rsidP="004E02BE">
            <w:pPr>
              <w:pStyle w:val="Tabelazwyky"/>
            </w:pPr>
            <w:r w:rsidRPr="007B6B11">
              <w:t>totalAmountOfExcessDailyPaymPrevDecl</w:t>
            </w:r>
          </w:p>
        </w:tc>
        <w:tc>
          <w:tcPr>
            <w:tcW w:w="3360" w:type="dxa"/>
          </w:tcPr>
          <w:p w14:paraId="3A282AFB" w14:textId="77777777" w:rsidR="00E55770" w:rsidRPr="007B6B11" w:rsidRDefault="00E55770" w:rsidP="004E02BE">
            <w:pPr>
              <w:pStyle w:val="Tabelazwyky"/>
            </w:pPr>
            <w:r w:rsidRPr="007B6B11">
              <w:t>Razem kwota nadwyżki wpłat z poprzedniej deklaracji zaliczona na poczet wpłat dziennych.</w:t>
            </w:r>
          </w:p>
          <w:p w14:paraId="3205B6A0" w14:textId="77777777" w:rsidR="00E55770" w:rsidRPr="007B6B11" w:rsidRDefault="00E55770" w:rsidP="004E02BE">
            <w:pPr>
              <w:pStyle w:val="Tabelazwyky"/>
            </w:pPr>
            <w:r w:rsidRPr="007B6B11">
              <w:t>(Suma kwot z kolumny E.e).</w:t>
            </w:r>
          </w:p>
        </w:tc>
        <w:tc>
          <w:tcPr>
            <w:tcW w:w="840" w:type="dxa"/>
          </w:tcPr>
          <w:p w14:paraId="203BF0FE" w14:textId="77777777" w:rsidR="00E55770" w:rsidRPr="007B6B11" w:rsidRDefault="00E55770" w:rsidP="004E02BE">
            <w:pPr>
              <w:pStyle w:val="Tabelazwyky"/>
            </w:pPr>
            <w:r w:rsidRPr="007B6B11">
              <w:t>175</w:t>
            </w:r>
          </w:p>
        </w:tc>
        <w:tc>
          <w:tcPr>
            <w:tcW w:w="2095" w:type="dxa"/>
          </w:tcPr>
          <w:p w14:paraId="183A606E" w14:textId="77777777" w:rsidR="004E02BE" w:rsidRDefault="004E02BE" w:rsidP="004E02BE">
            <w:pPr>
              <w:pStyle w:val="Tabelazwyky"/>
            </w:pPr>
            <w:r>
              <w:t>ZAmountP</w:t>
            </w:r>
          </w:p>
          <w:p w14:paraId="273E823B" w14:textId="12920C5E" w:rsidR="00E55770" w:rsidRPr="007B6B11" w:rsidRDefault="004E02BE" w:rsidP="004E02BE">
            <w:pPr>
              <w:pStyle w:val="Tabelazwyky"/>
            </w:pPr>
            <w:r>
              <w:t>Patrz reguła R</w:t>
            </w:r>
          </w:p>
        </w:tc>
        <w:tc>
          <w:tcPr>
            <w:tcW w:w="1197" w:type="dxa"/>
          </w:tcPr>
          <w:p w14:paraId="2416DACA" w14:textId="77777777" w:rsidR="00E55770" w:rsidRPr="007B6B11" w:rsidRDefault="00E55770" w:rsidP="004E02BE">
            <w:pPr>
              <w:pStyle w:val="Tabelazwyky"/>
            </w:pPr>
            <w:r w:rsidRPr="007B6B11">
              <w:t>1..1</w:t>
            </w:r>
          </w:p>
        </w:tc>
      </w:tr>
      <w:tr w:rsidR="00E55770" w:rsidRPr="007B6B11" w14:paraId="76CCBF31" w14:textId="77777777" w:rsidTr="00E93E44">
        <w:trPr>
          <w:trHeight w:val="213"/>
        </w:trPr>
        <w:tc>
          <w:tcPr>
            <w:tcW w:w="1788" w:type="dxa"/>
          </w:tcPr>
          <w:p w14:paraId="3A3CF4E4" w14:textId="77777777" w:rsidR="00E55770" w:rsidRPr="007B6B11" w:rsidRDefault="00E55770" w:rsidP="004E02BE">
            <w:pPr>
              <w:pStyle w:val="Tabelazwyky"/>
            </w:pPr>
            <w:r w:rsidRPr="007B6B11">
              <w:t>totalAmountOfDailyPaym</w:t>
            </w:r>
          </w:p>
        </w:tc>
        <w:tc>
          <w:tcPr>
            <w:tcW w:w="3360" w:type="dxa"/>
          </w:tcPr>
          <w:p w14:paraId="4F8B975C" w14:textId="77777777" w:rsidR="00E55770" w:rsidRPr="007B6B11" w:rsidRDefault="00E55770" w:rsidP="004E02BE">
            <w:pPr>
              <w:pStyle w:val="Tabelazwyky"/>
            </w:pPr>
            <w:r w:rsidRPr="007B6B11">
              <w:t>Razem kwota dokonanych wpłat dziennych.</w:t>
            </w:r>
          </w:p>
          <w:p w14:paraId="393A77AB" w14:textId="77777777" w:rsidR="00E55770" w:rsidRPr="007B6B11" w:rsidRDefault="00E55770" w:rsidP="004E02BE">
            <w:pPr>
              <w:pStyle w:val="Tabelazwyky"/>
            </w:pPr>
            <w:r w:rsidRPr="007B6B11">
              <w:t>(Suma kwot z kolumny E.f).</w:t>
            </w:r>
          </w:p>
        </w:tc>
        <w:tc>
          <w:tcPr>
            <w:tcW w:w="840" w:type="dxa"/>
          </w:tcPr>
          <w:p w14:paraId="130DAD65" w14:textId="77777777" w:rsidR="00E55770" w:rsidRPr="007B6B11" w:rsidRDefault="00E55770" w:rsidP="004E02BE">
            <w:pPr>
              <w:pStyle w:val="Tabelazwyky"/>
            </w:pPr>
            <w:r w:rsidRPr="007B6B11">
              <w:t>176</w:t>
            </w:r>
          </w:p>
        </w:tc>
        <w:tc>
          <w:tcPr>
            <w:tcW w:w="2095" w:type="dxa"/>
          </w:tcPr>
          <w:p w14:paraId="273612C8" w14:textId="77777777" w:rsidR="004E02BE" w:rsidRDefault="004E02BE" w:rsidP="004E02BE">
            <w:pPr>
              <w:pStyle w:val="Tabelazwyky"/>
            </w:pPr>
            <w:r>
              <w:t>ZAmountP</w:t>
            </w:r>
          </w:p>
          <w:p w14:paraId="4C784FED" w14:textId="607B4B2F" w:rsidR="00E55770" w:rsidRPr="007B6B11" w:rsidRDefault="004E02BE" w:rsidP="004E02BE">
            <w:pPr>
              <w:pStyle w:val="Tabelazwyky"/>
            </w:pPr>
            <w:r>
              <w:t>Patrz reguła R2</w:t>
            </w:r>
          </w:p>
        </w:tc>
        <w:tc>
          <w:tcPr>
            <w:tcW w:w="1197" w:type="dxa"/>
          </w:tcPr>
          <w:p w14:paraId="3E9F0D44" w14:textId="77777777" w:rsidR="00E55770" w:rsidRPr="007B6B11" w:rsidRDefault="00E55770" w:rsidP="004E02BE">
            <w:pPr>
              <w:pStyle w:val="Tabelazwyky"/>
            </w:pPr>
            <w:r w:rsidRPr="007B6B11">
              <w:t>1..1</w:t>
            </w:r>
          </w:p>
        </w:tc>
      </w:tr>
      <w:tr w:rsidR="00E55770" w:rsidRPr="007B6B11" w14:paraId="1D3687DD" w14:textId="77777777" w:rsidTr="00E93E44">
        <w:trPr>
          <w:trHeight w:val="213"/>
        </w:trPr>
        <w:tc>
          <w:tcPr>
            <w:tcW w:w="1788" w:type="dxa"/>
          </w:tcPr>
          <w:p w14:paraId="27CFC4AC" w14:textId="77777777" w:rsidR="00E55770" w:rsidRPr="007B6B11" w:rsidRDefault="00E55770" w:rsidP="004E02BE">
            <w:pPr>
              <w:pStyle w:val="Tabelazwyky"/>
            </w:pPr>
            <w:r w:rsidRPr="007B6B11">
              <w:t>DailyAmount</w:t>
            </w:r>
          </w:p>
        </w:tc>
        <w:tc>
          <w:tcPr>
            <w:tcW w:w="3360" w:type="dxa"/>
          </w:tcPr>
          <w:p w14:paraId="68B8B65A" w14:textId="77777777" w:rsidR="00E55770" w:rsidRPr="007B6B11" w:rsidRDefault="00E55770" w:rsidP="004E02BE">
            <w:pPr>
              <w:pStyle w:val="Tabelazwyky"/>
            </w:pPr>
            <w:r w:rsidRPr="007B6B11">
              <w:t>Informacja o kwotach wpłat dziennych</w:t>
            </w:r>
          </w:p>
        </w:tc>
        <w:tc>
          <w:tcPr>
            <w:tcW w:w="840" w:type="dxa"/>
          </w:tcPr>
          <w:p w14:paraId="1138798F" w14:textId="77777777" w:rsidR="00E55770" w:rsidRPr="007B6B11" w:rsidRDefault="00E55770" w:rsidP="004E02BE">
            <w:pPr>
              <w:pStyle w:val="Tabelazwyky"/>
            </w:pPr>
            <w:r w:rsidRPr="007B6B11">
              <w:t>-</w:t>
            </w:r>
          </w:p>
        </w:tc>
        <w:tc>
          <w:tcPr>
            <w:tcW w:w="2095" w:type="dxa"/>
          </w:tcPr>
          <w:p w14:paraId="3E9C14C7" w14:textId="77777777" w:rsidR="00E55770" w:rsidRPr="007B6B11" w:rsidRDefault="00E55770" w:rsidP="004E02BE">
            <w:pPr>
              <w:pStyle w:val="Tabelazwyky"/>
            </w:pPr>
            <w:r w:rsidRPr="007B6B11">
              <w:t>ZDailyAmount</w:t>
            </w:r>
          </w:p>
        </w:tc>
        <w:tc>
          <w:tcPr>
            <w:tcW w:w="1197" w:type="dxa"/>
          </w:tcPr>
          <w:p w14:paraId="04D5E81E" w14:textId="77777777" w:rsidR="00E55770" w:rsidRPr="007B6B11" w:rsidRDefault="00E55770" w:rsidP="004E02BE">
            <w:pPr>
              <w:pStyle w:val="Tabelazwyky"/>
            </w:pPr>
            <w:r w:rsidRPr="007B6B11">
              <w:t>0..999</w:t>
            </w:r>
          </w:p>
        </w:tc>
      </w:tr>
    </w:tbl>
    <w:p w14:paraId="70F088D5" w14:textId="10A8F6AD" w:rsidR="006E7D91" w:rsidRPr="007B6B11" w:rsidRDefault="006E7D91" w:rsidP="004E02BE">
      <w:pPr>
        <w:pStyle w:val="Z2PodpisRysunkuTabeli"/>
      </w:pPr>
      <w:bookmarkStart w:id="484" w:name="_Toc183172184"/>
      <w:r w:rsidRPr="007B6B11">
        <w:t xml:space="preserve">Rysunek </w:t>
      </w:r>
      <w:r w:rsidR="00E354C5">
        <w:fldChar w:fldCharType="begin"/>
      </w:r>
      <w:r w:rsidR="00E354C5">
        <w:instrText xml:space="preserve"> SEQ Rysunek \* ARABIC </w:instrText>
      </w:r>
      <w:r w:rsidR="00E354C5">
        <w:fldChar w:fldCharType="separate"/>
      </w:r>
      <w:r w:rsidR="006D48AD">
        <w:rPr>
          <w:noProof/>
        </w:rPr>
        <w:t>78</w:t>
      </w:r>
      <w:r w:rsidR="00E354C5">
        <w:fldChar w:fldCharType="end"/>
      </w:r>
      <w:r w:rsidRPr="007B6B11">
        <w:t>. Struktura elementu &lt;DailyPaymentInformationType&gt; - Suma kwot wpłat dziennych dla załącznika AKC-4J.</w:t>
      </w:r>
      <w:bookmarkEnd w:id="484"/>
    </w:p>
    <w:p w14:paraId="3515F692" w14:textId="77777777" w:rsidR="00E55770" w:rsidRPr="007B6B11" w:rsidRDefault="00E55770" w:rsidP="004E02BE">
      <w:r w:rsidRPr="007B6B11">
        <w:rPr>
          <w:noProof/>
        </w:rPr>
        <w:drawing>
          <wp:inline distT="0" distB="0" distL="0" distR="0" wp14:anchorId="11404E69" wp14:editId="640F7AA1">
            <wp:extent cx="5755640" cy="1271905"/>
            <wp:effectExtent l="19050" t="19050" r="16510" b="23495"/>
            <wp:docPr id="111" name="Obraz 111" descr="Rysunek przedstawia strukturę  elementu &lt; DailyPaymentInformationType &gt; - Suma kwot wpłat dziennych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Obraz 111" descr="Rysunek przedstawia strukturę  elementu &lt; DailyPaymentInformationType &gt; - Suma kwot wpłat dziennych dla załącznika AKC-4J"/>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0A1E49AE" w14:textId="29ADDEB5" w:rsidR="006E7D91" w:rsidRPr="007B6B11" w:rsidRDefault="006E7D91" w:rsidP="004E02BE">
      <w:pPr>
        <w:pStyle w:val="Z2PodpisRysunkuTabeli"/>
      </w:pPr>
      <w:bookmarkStart w:id="485" w:name="_Toc183172185"/>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79</w:t>
      </w:r>
      <w:r w:rsidR="00E354C5">
        <w:fldChar w:fldCharType="end"/>
      </w:r>
      <w:r w:rsidRPr="007B6B11">
        <w:t>. Struktura elementu &lt;ZDailyAmount&gt;  - Informacja o kwotach wpłat dziennych dla załącznika AKC-4J</w:t>
      </w:r>
      <w:bookmarkEnd w:id="485"/>
    </w:p>
    <w:p w14:paraId="5FD0CB0A" w14:textId="77777777" w:rsidR="00E55770" w:rsidRPr="007B6B11" w:rsidRDefault="00E55770" w:rsidP="004E02BE">
      <w:r w:rsidRPr="007B6B11">
        <w:rPr>
          <w:noProof/>
        </w:rPr>
        <w:drawing>
          <wp:inline distT="0" distB="0" distL="0" distR="0" wp14:anchorId="673F3151" wp14:editId="794D0AA2">
            <wp:extent cx="4520565" cy="1393825"/>
            <wp:effectExtent l="19050" t="19050" r="13335" b="15875"/>
            <wp:docPr id="112" name="Obraz 112" descr="Rysunek przedstawia strukturę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Obraz 112" descr="Rysunek przedstawia strukturę  elementu &lt; ZDailyAmount &gt; - Informacja o kwotach wpłat dziennych dla załącznika AKC-4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35CF4E0E" w14:textId="151B75ED" w:rsidR="0013767E" w:rsidRPr="007B6B11" w:rsidRDefault="0013767E" w:rsidP="004E02BE">
      <w:pPr>
        <w:pStyle w:val="Nagwek3"/>
        <w:spacing w:line="276" w:lineRule="auto"/>
        <w:rPr>
          <w:lang w:val="pl-PL"/>
        </w:rPr>
      </w:pPr>
      <w:bookmarkStart w:id="486" w:name="_Toc115186925"/>
      <w:bookmarkStart w:id="487" w:name="_Toc183171919"/>
      <w:r w:rsidRPr="007B6B11">
        <w:rPr>
          <w:lang w:val="pl-PL"/>
        </w:rPr>
        <w:t>Reguły AKC</w:t>
      </w:r>
      <w:r w:rsidR="00C515A0" w:rsidRPr="007B6B11">
        <w:rPr>
          <w:lang w:val="pl-PL"/>
        </w:rPr>
        <w:t>-</w:t>
      </w:r>
      <w:r w:rsidRPr="007B6B11">
        <w:rPr>
          <w:lang w:val="pl-PL"/>
        </w:rPr>
        <w:t>4J</w:t>
      </w:r>
      <w:bookmarkEnd w:id="486"/>
      <w:bookmarkEnd w:id="487"/>
    </w:p>
    <w:p w14:paraId="7ED88E6E" w14:textId="539EDCC2" w:rsidR="00ED30D3" w:rsidRPr="007B6B11" w:rsidRDefault="00ED30D3" w:rsidP="004E02BE">
      <w:pPr>
        <w:pStyle w:val="Z2PodpisRysunkuTabeli"/>
      </w:pPr>
      <w:bookmarkStart w:id="488" w:name="_Toc183172069"/>
      <w:r w:rsidRPr="007B6B11">
        <w:t xml:space="preserve">Tabela </w:t>
      </w:r>
      <w:r w:rsidR="00E354C5">
        <w:fldChar w:fldCharType="begin"/>
      </w:r>
      <w:r w:rsidR="00E354C5">
        <w:instrText xml:space="preserve"> SEQ Tabela \* ARABIC </w:instrText>
      </w:r>
      <w:r w:rsidR="00E354C5">
        <w:fldChar w:fldCharType="separate"/>
      </w:r>
      <w:r w:rsidR="006D48AD">
        <w:rPr>
          <w:noProof/>
        </w:rPr>
        <w:t>101</w:t>
      </w:r>
      <w:r w:rsidR="00E354C5">
        <w:fldChar w:fldCharType="end"/>
      </w:r>
      <w:r w:rsidRPr="007B6B11">
        <w:t>. Reguły dla załącznika AKC-4J</w:t>
      </w:r>
      <w:bookmarkEnd w:id="488"/>
    </w:p>
    <w:tbl>
      <w:tblPr>
        <w:tblStyle w:val="Tabela-Siatka"/>
        <w:tblW w:w="0" w:type="auto"/>
        <w:tblLook w:val="01E0" w:firstRow="1" w:lastRow="1" w:firstColumn="1" w:lastColumn="1" w:noHBand="0" w:noVBand="0"/>
      </w:tblPr>
      <w:tblGrid>
        <w:gridCol w:w="945"/>
        <w:gridCol w:w="8109"/>
      </w:tblGrid>
      <w:tr w:rsidR="00ED30D3" w:rsidRPr="007B6B11" w14:paraId="51FC2C8A" w14:textId="77777777" w:rsidTr="006E7D91">
        <w:trPr>
          <w:trHeight w:val="213"/>
          <w:tblHeader/>
        </w:trPr>
        <w:tc>
          <w:tcPr>
            <w:tcW w:w="945" w:type="dxa"/>
            <w:shd w:val="clear" w:color="auto" w:fill="D9D9D9" w:themeFill="background1" w:themeFillShade="D9"/>
          </w:tcPr>
          <w:p w14:paraId="0D4B8D5D" w14:textId="77777777" w:rsidR="00ED30D3" w:rsidRPr="007B6B11" w:rsidRDefault="00ED30D3"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8109" w:type="dxa"/>
            <w:shd w:val="clear" w:color="auto" w:fill="D9D9D9" w:themeFill="background1" w:themeFillShade="D9"/>
          </w:tcPr>
          <w:p w14:paraId="267AD9A4" w14:textId="77777777" w:rsidR="00ED30D3" w:rsidRPr="007B6B11" w:rsidRDefault="00ED30D3"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r>
      <w:tr w:rsidR="00ED30D3" w:rsidRPr="007B6B11" w14:paraId="0323A47C" w14:textId="77777777" w:rsidTr="00F102D0">
        <w:trPr>
          <w:trHeight w:val="213"/>
        </w:trPr>
        <w:tc>
          <w:tcPr>
            <w:tcW w:w="945" w:type="dxa"/>
          </w:tcPr>
          <w:p w14:paraId="52457A4E" w14:textId="77777777" w:rsidR="00ED30D3" w:rsidRPr="007B6B11" w:rsidRDefault="00ED30D3" w:rsidP="004E02BE">
            <w:pPr>
              <w:pStyle w:val="Tabelazwyky"/>
            </w:pPr>
            <w:r w:rsidRPr="007B6B11">
              <w:t>R1</w:t>
            </w:r>
          </w:p>
        </w:tc>
        <w:tc>
          <w:tcPr>
            <w:tcW w:w="8109" w:type="dxa"/>
          </w:tcPr>
          <w:p w14:paraId="4E71E9D0" w14:textId="77777777" w:rsidR="00ED30D3" w:rsidRPr="007B6B11" w:rsidRDefault="00ED30D3" w:rsidP="004E02BE">
            <w:pPr>
              <w:pStyle w:val="Tabelazwyky"/>
            </w:pPr>
            <w:r w:rsidRPr="007B6B11">
              <w:t>Pole &lt;period&gt; wypełniane przez system zgodnie z wartością w analogicznym polu deklaracji AKC-4/AKC-4zo</w:t>
            </w:r>
          </w:p>
        </w:tc>
      </w:tr>
      <w:tr w:rsidR="00ED30D3" w:rsidRPr="007B6B11" w14:paraId="05585E97" w14:textId="77777777" w:rsidTr="00F102D0">
        <w:trPr>
          <w:trHeight w:val="213"/>
        </w:trPr>
        <w:tc>
          <w:tcPr>
            <w:tcW w:w="945" w:type="dxa"/>
          </w:tcPr>
          <w:p w14:paraId="0969ED4F" w14:textId="77777777" w:rsidR="00ED30D3" w:rsidRPr="007B6B11" w:rsidRDefault="00ED30D3" w:rsidP="004E02BE">
            <w:pPr>
              <w:pStyle w:val="Tabelazwyky"/>
            </w:pPr>
            <w:r w:rsidRPr="007B6B11">
              <w:t>R2</w:t>
            </w:r>
          </w:p>
        </w:tc>
        <w:tc>
          <w:tcPr>
            <w:tcW w:w="8109" w:type="dxa"/>
          </w:tcPr>
          <w:p w14:paraId="3FC1B563" w14:textId="5C6B663D" w:rsidR="00ED30D3" w:rsidRPr="007B6B11" w:rsidRDefault="00D461BE" w:rsidP="004E02BE">
            <w:pPr>
              <w:pStyle w:val="Tabelazwyky"/>
            </w:pPr>
            <w:r w:rsidRPr="007B6B11">
              <w:t>Pole &lt; period &gt;. Dopuszczalnym okresem (period) za który będzie mogła być złożona deklaracja: nie może być wcześniejszy niż kwiecień 2022 roku nie późniejszy niż grudzień 2022 roku.</w:t>
            </w:r>
          </w:p>
        </w:tc>
      </w:tr>
      <w:tr w:rsidR="00ED30D3" w:rsidRPr="007B6B11" w14:paraId="61D4BA75" w14:textId="77777777" w:rsidTr="00F102D0">
        <w:trPr>
          <w:trHeight w:val="213"/>
        </w:trPr>
        <w:tc>
          <w:tcPr>
            <w:tcW w:w="945" w:type="dxa"/>
          </w:tcPr>
          <w:p w14:paraId="3F2807C2" w14:textId="4A08A8E6" w:rsidR="00ED30D3" w:rsidRPr="007B6B11" w:rsidRDefault="00ED30D3" w:rsidP="004E02BE">
            <w:pPr>
              <w:pStyle w:val="Tabelazwyky"/>
            </w:pPr>
            <w:r w:rsidRPr="007B6B11">
              <w:t>R</w:t>
            </w:r>
            <w:r w:rsidR="00A766AE" w:rsidRPr="007B6B11">
              <w:t>3</w:t>
            </w:r>
          </w:p>
        </w:tc>
        <w:tc>
          <w:tcPr>
            <w:tcW w:w="8109" w:type="dxa"/>
          </w:tcPr>
          <w:p w14:paraId="7DBE7F7B" w14:textId="77777777" w:rsidR="00ED30D3" w:rsidRPr="007B6B11" w:rsidRDefault="00ED30D3" w:rsidP="004E02BE">
            <w:pPr>
              <w:pStyle w:val="Tabelazwyky"/>
            </w:pPr>
            <w:r w:rsidRPr="007B6B11">
              <w:t>Dotyczy pola &lt; totalExemptionOfReductions &gt;.</w:t>
            </w:r>
          </w:p>
          <w:p w14:paraId="102D9902" w14:textId="77777777" w:rsidR="00ED30D3" w:rsidRPr="007B6B11" w:rsidRDefault="00ED30D3" w:rsidP="004E02BE">
            <w:pPr>
              <w:pStyle w:val="Tabelazwyky"/>
            </w:pPr>
            <w:r w:rsidRPr="007B6B11">
              <w:t>Kwota w polu &lt; totalExemptionOfReductions&gt; „Razem zwolnienia i obniżenia” nie może być większa od kwoty w polu &lt;totalAmountOfTax&gt; ”Podatek akcyzowy”.</w:t>
            </w:r>
          </w:p>
          <w:p w14:paraId="40539700" w14:textId="77777777" w:rsidR="00ED30D3" w:rsidRPr="007B6B11" w:rsidRDefault="00ED30D3" w:rsidP="004E02BE">
            <w:pPr>
              <w:pStyle w:val="Tabelazwyky"/>
            </w:pPr>
            <w:r w:rsidRPr="007B6B11">
              <w:t xml:space="preserve"> Jeżeli różnica jest liczbą ujemną, to kwota powinna wynosić 0</w:t>
            </w:r>
          </w:p>
        </w:tc>
      </w:tr>
      <w:tr w:rsidR="00ED30D3" w:rsidRPr="007B6B11" w14:paraId="5B2CDE08" w14:textId="77777777" w:rsidTr="00F102D0">
        <w:trPr>
          <w:trHeight w:val="213"/>
        </w:trPr>
        <w:tc>
          <w:tcPr>
            <w:tcW w:w="945" w:type="dxa"/>
          </w:tcPr>
          <w:p w14:paraId="39020414" w14:textId="607C2E76" w:rsidR="00ED30D3" w:rsidRPr="007B6B11" w:rsidRDefault="00ED30D3" w:rsidP="004E02BE">
            <w:pPr>
              <w:pStyle w:val="Tabelazwyky"/>
            </w:pPr>
            <w:r w:rsidRPr="007B6B11">
              <w:t>R</w:t>
            </w:r>
            <w:r w:rsidR="00A766AE" w:rsidRPr="007B6B11">
              <w:t>4</w:t>
            </w:r>
          </w:p>
        </w:tc>
        <w:tc>
          <w:tcPr>
            <w:tcW w:w="8109" w:type="dxa"/>
          </w:tcPr>
          <w:p w14:paraId="1D634A7C" w14:textId="77777777" w:rsidR="00ED30D3" w:rsidRPr="007B6B11" w:rsidRDefault="00ED30D3" w:rsidP="004E02BE">
            <w:pPr>
              <w:pStyle w:val="Tabelazwyky"/>
            </w:pPr>
            <w:r w:rsidRPr="007B6B11">
              <w:t>Dotyczy pola &lt; totalOfTax &gt;.</w:t>
            </w:r>
          </w:p>
          <w:p w14:paraId="052D3B03" w14:textId="77777777" w:rsidR="00ED30D3" w:rsidRPr="007B6B11" w:rsidRDefault="00ED30D3" w:rsidP="004E02BE">
            <w:pPr>
              <w:pStyle w:val="Tabelazwyky"/>
            </w:pPr>
            <w:r w:rsidRPr="007B6B11">
              <w:t>Kwota w polu &lt; totalOfTax &gt; „Podatek akcyzowy do zapłaty.”, jest obliczany wg. Algorytmu:</w:t>
            </w:r>
          </w:p>
          <w:p w14:paraId="333D8BE7" w14:textId="77777777" w:rsidR="00ED30D3" w:rsidRPr="007B6B11" w:rsidRDefault="00ED30D3" w:rsidP="004E02BE">
            <w:pPr>
              <w:pStyle w:val="Tabelazwyky"/>
            </w:pPr>
            <w:r w:rsidRPr="007B6B11">
              <w:t>Wartość w polu &lt; totalAmountOfTax&gt; “Razem obliczony podatek akcyzowy” minus wartość w polu &lt; totalExemptionOfReductions &gt; „Razem zwolnienia i obniżenia”.</w:t>
            </w:r>
          </w:p>
        </w:tc>
      </w:tr>
      <w:tr w:rsidR="00ED30D3" w:rsidRPr="007B6B11" w14:paraId="38A9CDDA" w14:textId="77777777" w:rsidTr="00F102D0">
        <w:trPr>
          <w:trHeight w:val="213"/>
        </w:trPr>
        <w:tc>
          <w:tcPr>
            <w:tcW w:w="945" w:type="dxa"/>
          </w:tcPr>
          <w:p w14:paraId="416C30E5" w14:textId="429A0CC0" w:rsidR="00ED30D3" w:rsidRPr="007B6B11" w:rsidRDefault="00ED30D3" w:rsidP="004E02BE">
            <w:pPr>
              <w:pStyle w:val="Tabelazwyky"/>
            </w:pPr>
            <w:r w:rsidRPr="007B6B11">
              <w:t>R</w:t>
            </w:r>
            <w:r w:rsidR="00A766AE" w:rsidRPr="007B6B11">
              <w:t>5</w:t>
            </w:r>
          </w:p>
        </w:tc>
        <w:tc>
          <w:tcPr>
            <w:tcW w:w="8109" w:type="dxa"/>
          </w:tcPr>
          <w:p w14:paraId="6E9C9F39" w14:textId="77777777" w:rsidR="00ED30D3" w:rsidRPr="007B6B11" w:rsidRDefault="00ED30D3" w:rsidP="004E02BE">
            <w:pPr>
              <w:pStyle w:val="Tabelazwyky"/>
            </w:pPr>
            <w:r w:rsidRPr="007B6B11">
              <w:t>Dotyczy pola &lt; totalNumberOfGoods &gt;.</w:t>
            </w:r>
          </w:p>
          <w:p w14:paraId="09954C57" w14:textId="77777777" w:rsidR="00ED30D3" w:rsidRPr="007B6B11" w:rsidRDefault="00ED30D3" w:rsidP="004E02BE">
            <w:pPr>
              <w:pStyle w:val="Tabelazwyky"/>
            </w:pPr>
            <w:r w:rsidRPr="007B6B11">
              <w:t>Pole nie jest wymagalne w przypadku, gdy nie wypełniono żadnej pozycji w części „Obliczenie kwot podatku akcyzowego od poszczególnych wyrobów” deklaracji.</w:t>
            </w:r>
          </w:p>
          <w:p w14:paraId="3F9E582F" w14:textId="77777777" w:rsidR="00ED30D3" w:rsidRPr="007B6B11" w:rsidRDefault="00ED30D3" w:rsidP="004E02BE">
            <w:pPr>
              <w:pStyle w:val="Tabelazwyky"/>
            </w:pPr>
            <w:r w:rsidRPr="007B6B11">
              <w:t>Walidacja: wprowadzona liczba powinna się równać sumie wyliczonej. Jeśli nie równa się, to jest błąd.</w:t>
            </w:r>
          </w:p>
        </w:tc>
      </w:tr>
      <w:tr w:rsidR="00ED30D3" w:rsidRPr="007B6B11" w14:paraId="499AC971" w14:textId="77777777" w:rsidTr="00F102D0">
        <w:trPr>
          <w:trHeight w:val="213"/>
        </w:trPr>
        <w:tc>
          <w:tcPr>
            <w:tcW w:w="945" w:type="dxa"/>
          </w:tcPr>
          <w:p w14:paraId="654B08AC" w14:textId="0C3F15E2" w:rsidR="00ED30D3" w:rsidRPr="007B6B11" w:rsidRDefault="00ED30D3" w:rsidP="004E02BE">
            <w:pPr>
              <w:pStyle w:val="Tabelazwyky"/>
            </w:pPr>
            <w:r w:rsidRPr="007B6B11">
              <w:t>R</w:t>
            </w:r>
            <w:r w:rsidR="00A766AE" w:rsidRPr="007B6B11">
              <w:t>6</w:t>
            </w:r>
          </w:p>
        </w:tc>
        <w:tc>
          <w:tcPr>
            <w:tcW w:w="8109" w:type="dxa"/>
          </w:tcPr>
          <w:p w14:paraId="0A989E95" w14:textId="77777777" w:rsidR="00ED30D3" w:rsidRPr="007B6B11" w:rsidRDefault="00ED30D3" w:rsidP="004E02BE">
            <w:pPr>
              <w:pStyle w:val="Tabelazwyky"/>
            </w:pPr>
            <w:r w:rsidRPr="007B6B11">
              <w:t>Dotyczy pola &lt; totalAmountOfTax &gt;.</w:t>
            </w:r>
          </w:p>
          <w:p w14:paraId="1C08636B" w14:textId="77777777" w:rsidR="00ED30D3" w:rsidRPr="007B6B11" w:rsidRDefault="00ED30D3" w:rsidP="004E02BE">
            <w:pPr>
              <w:pStyle w:val="Tabelazwyky"/>
            </w:pPr>
            <w:r w:rsidRPr="007B6B11">
              <w:t>Pole nie jest wymagalne w przypadku, gdy nie wypełniono żadnej pozycji w części „Obliczenie kwot podatku akcyzowego od poszczególnych wyrobów” deklaracji.</w:t>
            </w:r>
          </w:p>
          <w:p w14:paraId="08DAB693" w14:textId="77777777" w:rsidR="00ED30D3" w:rsidRPr="007B6B11" w:rsidRDefault="00ED30D3" w:rsidP="004E02BE">
            <w:pPr>
              <w:pStyle w:val="Tabelazwyky"/>
            </w:pPr>
            <w:r w:rsidRPr="007B6B11">
              <w:t>Walidacja: wprowadzona liczba powinna się równać sumie wartości wprowadzonych w polu &lt;amountOfTax&gt;. Jeśli nie równa się, to jest Błąd.</w:t>
            </w:r>
          </w:p>
        </w:tc>
      </w:tr>
      <w:tr w:rsidR="00ED30D3" w:rsidRPr="007B6B11" w14:paraId="00A02295" w14:textId="77777777" w:rsidTr="00F102D0">
        <w:trPr>
          <w:trHeight w:val="213"/>
        </w:trPr>
        <w:tc>
          <w:tcPr>
            <w:tcW w:w="945" w:type="dxa"/>
          </w:tcPr>
          <w:p w14:paraId="522EDC0D" w14:textId="157E4968" w:rsidR="00ED30D3" w:rsidRPr="007B6B11" w:rsidRDefault="00ED30D3" w:rsidP="004E02BE">
            <w:pPr>
              <w:pStyle w:val="Tabelazwyky"/>
            </w:pPr>
            <w:r w:rsidRPr="007B6B11">
              <w:t>R</w:t>
            </w:r>
            <w:r w:rsidR="00A766AE" w:rsidRPr="007B6B11">
              <w:t>7</w:t>
            </w:r>
          </w:p>
        </w:tc>
        <w:tc>
          <w:tcPr>
            <w:tcW w:w="8109" w:type="dxa"/>
          </w:tcPr>
          <w:p w14:paraId="6ABCBD0E" w14:textId="77777777" w:rsidR="00ED30D3" w:rsidRPr="007B6B11" w:rsidRDefault="00ED30D3" w:rsidP="004E02BE">
            <w:pPr>
              <w:pStyle w:val="Tabelazwyky"/>
            </w:pPr>
            <w:r w:rsidRPr="007B6B11">
              <w:t>Dotyczy pola &lt; groupOfGoodsName &gt;.</w:t>
            </w:r>
          </w:p>
          <w:p w14:paraId="65ADB639" w14:textId="77777777" w:rsidR="00ED30D3" w:rsidRPr="007B6B11" w:rsidRDefault="00ED30D3" w:rsidP="004E02BE">
            <w:pPr>
              <w:pStyle w:val="Tabelazwyky"/>
            </w:pPr>
            <w:r w:rsidRPr="007B6B11">
              <w:t>Wersja papierowa dokumentu: System wstawia nazwę pobraną ze słownika w ISZTAR.</w:t>
            </w:r>
          </w:p>
          <w:p w14:paraId="54349760" w14:textId="77777777" w:rsidR="00ED30D3" w:rsidRPr="007B6B11" w:rsidRDefault="00ED30D3" w:rsidP="004E02BE">
            <w:pPr>
              <w:pStyle w:val="Tabelazwyky"/>
            </w:pPr>
            <w:r w:rsidRPr="007B6B11">
              <w:lastRenderedPageBreak/>
              <w:t xml:space="preserve">Walidacja dla wersji elektronicznej: porównanie wprowadzonej nazwy grupy wyrobów z wartością pobraną z systemu ISZTAR na podstawie kodu CN. </w:t>
            </w:r>
          </w:p>
        </w:tc>
      </w:tr>
      <w:tr w:rsidR="00ED30D3" w:rsidRPr="007B6B11" w14:paraId="49C584CA" w14:textId="77777777" w:rsidTr="00F102D0">
        <w:trPr>
          <w:trHeight w:val="213"/>
        </w:trPr>
        <w:tc>
          <w:tcPr>
            <w:tcW w:w="945" w:type="dxa"/>
          </w:tcPr>
          <w:p w14:paraId="1A5B6667" w14:textId="39931369" w:rsidR="00ED30D3" w:rsidRPr="007B6B11" w:rsidRDefault="00ED30D3" w:rsidP="004E02BE">
            <w:pPr>
              <w:pStyle w:val="Tabelazwyky"/>
            </w:pPr>
            <w:r w:rsidRPr="007B6B11">
              <w:lastRenderedPageBreak/>
              <w:t>R</w:t>
            </w:r>
            <w:r w:rsidR="00A766AE" w:rsidRPr="007B6B11">
              <w:t>8</w:t>
            </w:r>
          </w:p>
        </w:tc>
        <w:tc>
          <w:tcPr>
            <w:tcW w:w="8109" w:type="dxa"/>
          </w:tcPr>
          <w:p w14:paraId="3F7440B5" w14:textId="77777777" w:rsidR="00ED30D3" w:rsidRPr="007B6B11" w:rsidRDefault="00ED30D3" w:rsidP="004E02BE">
            <w:pPr>
              <w:pStyle w:val="Tabelazwyky"/>
            </w:pPr>
            <w:r w:rsidRPr="007B6B11">
              <w:t>Dotyczy pola &lt; shortages &gt;.</w:t>
            </w:r>
          </w:p>
          <w:p w14:paraId="69E32313" w14:textId="77777777" w:rsidR="00ED30D3" w:rsidRPr="007B6B11" w:rsidRDefault="00ED30D3" w:rsidP="004E02BE">
            <w:pPr>
              <w:pStyle w:val="Tabelazwyky"/>
            </w:pPr>
            <w:r w:rsidRPr="007B6B11">
              <w:t>Wartość pola („ubytek” lub „całkowite zniszczenie”)</w:t>
            </w:r>
          </w:p>
        </w:tc>
      </w:tr>
      <w:tr w:rsidR="00ED30D3" w:rsidRPr="007B6B11" w14:paraId="079AC907" w14:textId="77777777" w:rsidTr="00F102D0">
        <w:trPr>
          <w:trHeight w:val="213"/>
        </w:trPr>
        <w:tc>
          <w:tcPr>
            <w:tcW w:w="945" w:type="dxa"/>
          </w:tcPr>
          <w:p w14:paraId="39842102" w14:textId="25F206BA" w:rsidR="00ED30D3" w:rsidRPr="007B6B11" w:rsidRDefault="00ED30D3" w:rsidP="004E02BE">
            <w:pPr>
              <w:pStyle w:val="Tabelazwyky"/>
            </w:pPr>
            <w:r w:rsidRPr="007B6B11">
              <w:t>R</w:t>
            </w:r>
            <w:r w:rsidR="00A766AE" w:rsidRPr="007B6B11">
              <w:t>9</w:t>
            </w:r>
          </w:p>
        </w:tc>
        <w:tc>
          <w:tcPr>
            <w:tcW w:w="8109" w:type="dxa"/>
          </w:tcPr>
          <w:p w14:paraId="1CF32B96" w14:textId="77777777" w:rsidR="00ED30D3" w:rsidRPr="007B6B11" w:rsidRDefault="00ED30D3" w:rsidP="004E02BE">
            <w:pPr>
              <w:pStyle w:val="Tabelazwyky"/>
            </w:pPr>
            <w:r w:rsidRPr="007B6B11">
              <w:t>Dotyczy pola &lt; amountOfTax &gt;.</w:t>
            </w:r>
          </w:p>
          <w:p w14:paraId="37DBD583" w14:textId="77777777" w:rsidR="00ED30D3" w:rsidRPr="007B6B11" w:rsidRDefault="00ED30D3" w:rsidP="004E02BE">
            <w:pPr>
              <w:pStyle w:val="Tabelazwyky"/>
            </w:pPr>
            <w:r w:rsidRPr="007B6B11">
              <w:t>Walidacja: wprowadzona wartość powinna być równa wyliczonej ze wzoru: wartość w polu „&lt;numberOfGoods&gt;” * wartość w polu &lt;Stawka podatku&gt;. Błąd typu 3</w:t>
            </w:r>
          </w:p>
        </w:tc>
      </w:tr>
    </w:tbl>
    <w:p w14:paraId="1AC0BD10" w14:textId="77777777" w:rsidR="0013767E" w:rsidRPr="007B6B11" w:rsidRDefault="0013767E" w:rsidP="004E02BE">
      <w:pPr>
        <w:pStyle w:val="Nagwek2"/>
        <w:spacing w:line="276" w:lineRule="auto"/>
        <w:rPr>
          <w:bCs/>
          <w:lang w:val="pl-PL"/>
        </w:rPr>
      </w:pPr>
      <w:bookmarkStart w:id="489" w:name="_Toc362422417"/>
      <w:bookmarkStart w:id="490" w:name="_Toc115186926"/>
      <w:bookmarkStart w:id="491" w:name="_Toc183171920"/>
      <w:r w:rsidRPr="007B6B11">
        <w:rPr>
          <w:lang w:val="pl-PL"/>
        </w:rPr>
        <w:t xml:space="preserve">Załącznik AKC-4/K do deklaracji </w:t>
      </w:r>
      <w:bookmarkEnd w:id="489"/>
      <w:r w:rsidRPr="007B6B11">
        <w:rPr>
          <w:lang w:val="pl-PL"/>
        </w:rPr>
        <w:t>AKC4</w:t>
      </w:r>
      <w:bookmarkEnd w:id="490"/>
      <w:bookmarkEnd w:id="491"/>
    </w:p>
    <w:p w14:paraId="6F21CFC6" w14:textId="5987CF6D" w:rsidR="0013767E" w:rsidRPr="007B6B11" w:rsidRDefault="0013767E" w:rsidP="004E02BE">
      <w:pPr>
        <w:pStyle w:val="Nagwek3"/>
        <w:spacing w:line="276" w:lineRule="auto"/>
        <w:rPr>
          <w:lang w:val="pl-PL"/>
        </w:rPr>
      </w:pPr>
      <w:bookmarkStart w:id="492" w:name="_Toc362422418"/>
      <w:bookmarkStart w:id="493" w:name="_Toc115186927"/>
      <w:bookmarkStart w:id="494" w:name="_Toc183171921"/>
      <w:r w:rsidRPr="007B6B11">
        <w:rPr>
          <w:lang w:val="pl-PL"/>
        </w:rPr>
        <w:t>Komunik</w:t>
      </w:r>
      <w:r w:rsidR="00343B4A" w:rsidRPr="007B6B11">
        <w:rPr>
          <w:lang w:val="pl-PL"/>
        </w:rPr>
        <w:t>a</w:t>
      </w:r>
      <w:r w:rsidRPr="007B6B11">
        <w:rPr>
          <w:lang w:val="pl-PL"/>
        </w:rPr>
        <w:t xml:space="preserve">t </w:t>
      </w:r>
      <w:bookmarkEnd w:id="492"/>
      <w:r w:rsidRPr="007B6B11">
        <w:rPr>
          <w:lang w:val="pl-PL"/>
        </w:rPr>
        <w:t>AKC</w:t>
      </w:r>
      <w:r w:rsidR="00C515A0" w:rsidRPr="007B6B11">
        <w:rPr>
          <w:lang w:val="pl-PL"/>
        </w:rPr>
        <w:t>-</w:t>
      </w:r>
      <w:r w:rsidRPr="007B6B11">
        <w:rPr>
          <w:lang w:val="pl-PL"/>
        </w:rPr>
        <w:t>4K</w:t>
      </w:r>
      <w:bookmarkEnd w:id="493"/>
      <w:bookmarkEnd w:id="494"/>
    </w:p>
    <w:p w14:paraId="7F2CCB46" w14:textId="77777777" w:rsidR="0013767E" w:rsidRPr="007B6B11" w:rsidRDefault="001F18AF" w:rsidP="004E02BE">
      <w:r w:rsidRPr="007B6B11">
        <w:t>PODATEK AKCYZOWY OD PREPARATÓW SMAROWYCH, OLEJÓW SMAROWYCH I POZOSTAŁYCH OLEJÓW</w:t>
      </w:r>
    </w:p>
    <w:p w14:paraId="747F2F71" w14:textId="4A2D69A1" w:rsidR="0013767E" w:rsidRPr="007B6B11" w:rsidRDefault="0013767E" w:rsidP="004E02BE">
      <w:pPr>
        <w:pStyle w:val="Nagwek3"/>
        <w:spacing w:line="276" w:lineRule="auto"/>
        <w:rPr>
          <w:lang w:val="pl-PL"/>
        </w:rPr>
      </w:pPr>
      <w:bookmarkStart w:id="495" w:name="_Toc362422419"/>
      <w:bookmarkStart w:id="496" w:name="_Toc115186928"/>
      <w:bookmarkStart w:id="497" w:name="_Toc183171922"/>
      <w:r w:rsidRPr="007B6B11">
        <w:rPr>
          <w:lang w:val="pl-PL"/>
        </w:rPr>
        <w:t>Specyfikacja</w:t>
      </w:r>
      <w:bookmarkEnd w:id="495"/>
      <w:r w:rsidR="00CC1B30" w:rsidRPr="007B6B11">
        <w:rPr>
          <w:lang w:val="pl-PL"/>
        </w:rPr>
        <w:t xml:space="preserve"> </w:t>
      </w:r>
      <w:r w:rsidRPr="007B6B11">
        <w:rPr>
          <w:lang w:val="pl-PL"/>
        </w:rPr>
        <w:t>AKC</w:t>
      </w:r>
      <w:r w:rsidR="00C515A0" w:rsidRPr="007B6B11">
        <w:rPr>
          <w:lang w:val="pl-PL"/>
        </w:rPr>
        <w:t>-</w:t>
      </w:r>
      <w:r w:rsidRPr="007B6B11">
        <w:rPr>
          <w:lang w:val="pl-PL"/>
        </w:rPr>
        <w:t>4K</w:t>
      </w:r>
      <w:bookmarkEnd w:id="496"/>
      <w:bookmarkEnd w:id="497"/>
    </w:p>
    <w:p w14:paraId="4E4BFB5C" w14:textId="460C9266" w:rsidR="0013767E" w:rsidRPr="007B6B11" w:rsidRDefault="0013767E" w:rsidP="004E02BE">
      <w:r w:rsidRPr="007B6B11">
        <w:t xml:space="preserve">Struktury typu ZDailyAmount, ZCalculOfAmountOfExciseDuty zostały zdefiniowane w dokumencie </w:t>
      </w:r>
      <w:r w:rsidRPr="007B6B11">
        <w:fldChar w:fldCharType="begin"/>
      </w:r>
      <w:r w:rsidRPr="007B6B11">
        <w:instrText xml:space="preserve"> REF _Ref361653747 \r \h  \* MERGEFORMAT </w:instrText>
      </w:r>
      <w:r w:rsidRPr="007B6B11">
        <w:fldChar w:fldCharType="separate"/>
      </w:r>
      <w:r w:rsidR="006D48AD">
        <w:t>0</w:t>
      </w:r>
      <w:r w:rsidRPr="007B6B11">
        <w:fldChar w:fldCharType="end"/>
      </w:r>
      <w:r w:rsidRPr="007B6B11">
        <w:t xml:space="preserve"> i nie będą tutaj szczegółowo omawiane.</w:t>
      </w:r>
    </w:p>
    <w:p w14:paraId="207830CE" w14:textId="6DAADCB2" w:rsidR="00333A39" w:rsidRPr="007B6B11" w:rsidRDefault="00333A39" w:rsidP="004E02BE">
      <w:pPr>
        <w:pStyle w:val="Z2PodpisRysunkuTabeli"/>
      </w:pPr>
      <w:bookmarkStart w:id="498" w:name="_Toc183172070"/>
      <w:r w:rsidRPr="007B6B11">
        <w:t xml:space="preserve">Tabela </w:t>
      </w:r>
      <w:r w:rsidR="00E354C5">
        <w:fldChar w:fldCharType="begin"/>
      </w:r>
      <w:r w:rsidR="00E354C5">
        <w:instrText xml:space="preserve"> SEQ Tabela \* ARABIC </w:instrText>
      </w:r>
      <w:r w:rsidR="00E354C5">
        <w:fldChar w:fldCharType="separate"/>
      </w:r>
      <w:r w:rsidR="006D48AD">
        <w:rPr>
          <w:noProof/>
        </w:rPr>
        <w:t>102</w:t>
      </w:r>
      <w:r w:rsidR="00E354C5">
        <w:fldChar w:fldCharType="end"/>
      </w:r>
      <w:r w:rsidRPr="007B6B11">
        <w:t>. Dane ogólne w ramach struktury załącznika AKC-4K do deklaracji AKC-4/AKC-4zo</w:t>
      </w:r>
      <w:bookmarkEnd w:id="498"/>
    </w:p>
    <w:tbl>
      <w:tblPr>
        <w:tblStyle w:val="Tabela-Siatka"/>
        <w:tblW w:w="9322" w:type="dxa"/>
        <w:tblLook w:val="01E0" w:firstRow="1" w:lastRow="1" w:firstColumn="1" w:lastColumn="1" w:noHBand="0" w:noVBand="0"/>
      </w:tblPr>
      <w:tblGrid>
        <w:gridCol w:w="3639"/>
        <w:gridCol w:w="5683"/>
      </w:tblGrid>
      <w:tr w:rsidR="00333A39" w:rsidRPr="007B6B11" w14:paraId="09D9EDAA" w14:textId="77777777" w:rsidTr="00146E29">
        <w:trPr>
          <w:tblHeader/>
        </w:trPr>
        <w:tc>
          <w:tcPr>
            <w:tcW w:w="3639" w:type="dxa"/>
            <w:shd w:val="clear" w:color="auto" w:fill="D9D9D9" w:themeFill="background1" w:themeFillShade="D9"/>
          </w:tcPr>
          <w:p w14:paraId="3DF50A8E"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Ogólne</w:t>
            </w:r>
          </w:p>
        </w:tc>
        <w:tc>
          <w:tcPr>
            <w:tcW w:w="5683" w:type="dxa"/>
            <w:shd w:val="clear" w:color="auto" w:fill="D9D9D9" w:themeFill="background1" w:themeFillShade="D9"/>
          </w:tcPr>
          <w:p w14:paraId="7CA2BA81" w14:textId="77777777" w:rsidR="00333A39" w:rsidRPr="007B6B11" w:rsidRDefault="00333A39" w:rsidP="004E02BE">
            <w:pPr>
              <w:pStyle w:val="naglowektabeli"/>
              <w:rPr>
                <w:rStyle w:val="polegwne"/>
                <w:rFonts w:ascii="Lato" w:hAnsi="Lato" w:cs="Times New Roman"/>
                <w:b/>
                <w:noProof w:val="0"/>
                <w:lang w:val="pl-PL"/>
              </w:rPr>
            </w:pPr>
          </w:p>
        </w:tc>
      </w:tr>
      <w:tr w:rsidR="00333A39" w:rsidRPr="007B6B11" w14:paraId="137902AB" w14:textId="77777777" w:rsidTr="00146E29">
        <w:tc>
          <w:tcPr>
            <w:tcW w:w="3639" w:type="dxa"/>
          </w:tcPr>
          <w:p w14:paraId="087F3D8C" w14:textId="77777777" w:rsidR="00333A39" w:rsidRPr="007B6B11" w:rsidRDefault="00333A39" w:rsidP="004E02BE">
            <w:pPr>
              <w:pStyle w:val="Tabelazwyky"/>
            </w:pPr>
            <w:r w:rsidRPr="007B6B11">
              <w:t>Opis</w:t>
            </w:r>
          </w:p>
        </w:tc>
        <w:tc>
          <w:tcPr>
            <w:tcW w:w="5683" w:type="dxa"/>
          </w:tcPr>
          <w:p w14:paraId="1468CC79" w14:textId="2B88F2B5" w:rsidR="00333A39" w:rsidRPr="007B6B11" w:rsidRDefault="00333A39" w:rsidP="004E02BE">
            <w:pPr>
              <w:pStyle w:val="Tabelazwyky"/>
            </w:pPr>
            <w:r w:rsidRPr="007B6B11">
              <w:t xml:space="preserve">Struktura załącznika K do deklaracji AKC-4 </w:t>
            </w:r>
          </w:p>
        </w:tc>
      </w:tr>
      <w:tr w:rsidR="00333A39" w:rsidRPr="007B6B11" w14:paraId="5D35B967" w14:textId="77777777" w:rsidTr="00146E29">
        <w:tc>
          <w:tcPr>
            <w:tcW w:w="3639" w:type="dxa"/>
          </w:tcPr>
          <w:p w14:paraId="24682341" w14:textId="77777777" w:rsidR="00333A39" w:rsidRPr="007B6B11" w:rsidRDefault="00333A39" w:rsidP="004E02BE">
            <w:pPr>
              <w:pStyle w:val="Tabelazwyky"/>
            </w:pPr>
            <w:r w:rsidRPr="007B6B11">
              <w:t>Proces biznesowy</w:t>
            </w:r>
          </w:p>
        </w:tc>
        <w:tc>
          <w:tcPr>
            <w:tcW w:w="5683" w:type="dxa"/>
          </w:tcPr>
          <w:p w14:paraId="4A1D32E1" w14:textId="77777777" w:rsidR="00333A39" w:rsidRPr="007B6B11" w:rsidRDefault="00333A39" w:rsidP="004E02BE">
            <w:pPr>
              <w:pStyle w:val="Tabelazwyky"/>
            </w:pPr>
          </w:p>
        </w:tc>
      </w:tr>
      <w:tr w:rsidR="00333A39" w:rsidRPr="007B6B11" w14:paraId="4E1C6F9C" w14:textId="77777777" w:rsidTr="00146E29">
        <w:tc>
          <w:tcPr>
            <w:tcW w:w="3639" w:type="dxa"/>
          </w:tcPr>
          <w:p w14:paraId="7116922F" w14:textId="77777777" w:rsidR="00333A39" w:rsidRPr="007B6B11" w:rsidRDefault="00333A39" w:rsidP="004E02BE">
            <w:pPr>
              <w:pStyle w:val="Tabelazwyky"/>
            </w:pPr>
            <w:r w:rsidRPr="007B6B11">
              <w:t>Wersja deklaracji</w:t>
            </w:r>
          </w:p>
        </w:tc>
        <w:tc>
          <w:tcPr>
            <w:tcW w:w="5683" w:type="dxa"/>
          </w:tcPr>
          <w:p w14:paraId="09F31940" w14:textId="281BF782" w:rsidR="00333A39" w:rsidRPr="007B6B11" w:rsidRDefault="00333A39" w:rsidP="004E02BE">
            <w:pPr>
              <w:pStyle w:val="Tabelazwyky"/>
            </w:pPr>
            <w:r w:rsidRPr="007B6B11">
              <w:t>6_0</w:t>
            </w:r>
          </w:p>
        </w:tc>
      </w:tr>
      <w:tr w:rsidR="00333A39" w:rsidRPr="007B6B11" w14:paraId="6104D538" w14:textId="77777777" w:rsidTr="00146E29">
        <w:tc>
          <w:tcPr>
            <w:tcW w:w="3639" w:type="dxa"/>
          </w:tcPr>
          <w:p w14:paraId="33F298D3" w14:textId="77777777" w:rsidR="00333A39" w:rsidRPr="007B6B11" w:rsidRDefault="00333A39" w:rsidP="004E02BE">
            <w:pPr>
              <w:pStyle w:val="Tabelazwyky"/>
            </w:pPr>
            <w:r w:rsidRPr="007B6B11">
              <w:t>Zależności od innych deklaracji</w:t>
            </w:r>
          </w:p>
        </w:tc>
        <w:tc>
          <w:tcPr>
            <w:tcW w:w="5683" w:type="dxa"/>
          </w:tcPr>
          <w:p w14:paraId="7CDDB8BB" w14:textId="77777777" w:rsidR="00333A39" w:rsidRPr="007B6B11" w:rsidRDefault="00333A39" w:rsidP="004E02BE">
            <w:pPr>
              <w:pStyle w:val="Tabelazwyky"/>
            </w:pPr>
          </w:p>
        </w:tc>
      </w:tr>
      <w:tr w:rsidR="00333A39" w:rsidRPr="007B6B11" w14:paraId="3B30A228" w14:textId="77777777" w:rsidTr="00146E29">
        <w:tc>
          <w:tcPr>
            <w:tcW w:w="3639" w:type="dxa"/>
          </w:tcPr>
          <w:p w14:paraId="1174A5C8" w14:textId="77777777" w:rsidR="00333A39" w:rsidRPr="007B6B11" w:rsidRDefault="00333A39" w:rsidP="004E02BE">
            <w:pPr>
              <w:pStyle w:val="Tabelazwyky"/>
            </w:pPr>
            <w:r w:rsidRPr="007B6B11">
              <w:t xml:space="preserve">Technologia </w:t>
            </w:r>
          </w:p>
        </w:tc>
        <w:tc>
          <w:tcPr>
            <w:tcW w:w="5683" w:type="dxa"/>
          </w:tcPr>
          <w:p w14:paraId="4308945E" w14:textId="77777777" w:rsidR="00333A39" w:rsidRPr="007B6B11" w:rsidRDefault="00333A39" w:rsidP="004E02BE">
            <w:pPr>
              <w:pStyle w:val="Tabelazwyky"/>
            </w:pPr>
            <w:r w:rsidRPr="007B6B11">
              <w:t>XML</w:t>
            </w:r>
          </w:p>
        </w:tc>
      </w:tr>
      <w:tr w:rsidR="00333A39" w:rsidRPr="007B6B11" w14:paraId="2F52D749" w14:textId="77777777" w:rsidTr="00146E29">
        <w:tc>
          <w:tcPr>
            <w:tcW w:w="3639" w:type="dxa"/>
          </w:tcPr>
          <w:p w14:paraId="53C9A15C" w14:textId="77777777" w:rsidR="00333A39" w:rsidRPr="007B6B11" w:rsidRDefault="00333A39" w:rsidP="004E02BE">
            <w:pPr>
              <w:pStyle w:val="Tabelazwyky"/>
            </w:pPr>
            <w:r w:rsidRPr="007B6B11">
              <w:t>Reguły biznesowe</w:t>
            </w:r>
          </w:p>
        </w:tc>
        <w:tc>
          <w:tcPr>
            <w:tcW w:w="5683" w:type="dxa"/>
          </w:tcPr>
          <w:p w14:paraId="7940358A" w14:textId="77777777" w:rsidR="00333A39" w:rsidRPr="007B6B11" w:rsidRDefault="00333A39" w:rsidP="004E02BE">
            <w:pPr>
              <w:pStyle w:val="Tabelazwyky"/>
            </w:pPr>
          </w:p>
        </w:tc>
      </w:tr>
      <w:tr w:rsidR="00333A39" w:rsidRPr="007B6B11" w14:paraId="13855AFA" w14:textId="77777777" w:rsidTr="00146E29">
        <w:tc>
          <w:tcPr>
            <w:tcW w:w="3639" w:type="dxa"/>
          </w:tcPr>
          <w:p w14:paraId="1819D195" w14:textId="77777777" w:rsidR="00333A39" w:rsidRPr="007B6B11" w:rsidRDefault="00333A39" w:rsidP="004E02BE">
            <w:pPr>
              <w:pStyle w:val="Tabelazwyky"/>
            </w:pPr>
            <w:r w:rsidRPr="007B6B11">
              <w:t>Wykorzystane standardy</w:t>
            </w:r>
          </w:p>
        </w:tc>
        <w:tc>
          <w:tcPr>
            <w:tcW w:w="5683" w:type="dxa"/>
          </w:tcPr>
          <w:p w14:paraId="3189EE3D" w14:textId="77777777" w:rsidR="00333A39" w:rsidRPr="007B6B11" w:rsidRDefault="00333A39" w:rsidP="004E02BE">
            <w:pPr>
              <w:pStyle w:val="Tabelazwyky"/>
            </w:pPr>
            <w:r w:rsidRPr="007B6B11">
              <w:t>XML</w:t>
            </w:r>
          </w:p>
        </w:tc>
      </w:tr>
      <w:tr w:rsidR="00333A39" w:rsidRPr="007B6B11" w14:paraId="48D7DBF3" w14:textId="77777777" w:rsidTr="00146E29">
        <w:tc>
          <w:tcPr>
            <w:tcW w:w="3639" w:type="dxa"/>
          </w:tcPr>
          <w:p w14:paraId="7DFFE0DD" w14:textId="77777777" w:rsidR="00333A39" w:rsidRPr="007B6B11" w:rsidRDefault="00333A39" w:rsidP="004E02BE">
            <w:pPr>
              <w:pStyle w:val="Tabelazwyky"/>
            </w:pPr>
            <w:r w:rsidRPr="007B6B11">
              <w:t>Namespaces</w:t>
            </w:r>
          </w:p>
        </w:tc>
        <w:tc>
          <w:tcPr>
            <w:tcW w:w="5683" w:type="dxa"/>
          </w:tcPr>
          <w:p w14:paraId="5C627964" w14:textId="77777777" w:rsidR="00333A39" w:rsidRPr="007B6B11" w:rsidRDefault="00333A39" w:rsidP="004E02BE">
            <w:pPr>
              <w:pStyle w:val="Tabelazwyky"/>
            </w:pPr>
            <w:r w:rsidRPr="007B6B11">
              <w:t>http://www.e-clo.pl/ZEFIR2/eZefir2/xsd/v9_0/Types.xsd</w:t>
            </w:r>
          </w:p>
        </w:tc>
      </w:tr>
      <w:tr w:rsidR="00333A39" w:rsidRPr="007B6B11" w14:paraId="3454F8DC" w14:textId="77777777" w:rsidTr="00146E29">
        <w:tc>
          <w:tcPr>
            <w:tcW w:w="3639" w:type="dxa"/>
          </w:tcPr>
          <w:p w14:paraId="1C1DE554" w14:textId="77777777" w:rsidR="00333A39" w:rsidRPr="007B6B11" w:rsidRDefault="00333A39" w:rsidP="004E02BE">
            <w:pPr>
              <w:pStyle w:val="Tabelazwyky"/>
            </w:pPr>
            <w:r w:rsidRPr="007B6B11">
              <w:t xml:space="preserve">Definicja struktur </w:t>
            </w:r>
          </w:p>
        </w:tc>
        <w:tc>
          <w:tcPr>
            <w:tcW w:w="5683" w:type="dxa"/>
          </w:tcPr>
          <w:p w14:paraId="41F37825" w14:textId="181FA1A3" w:rsidR="00333A39" w:rsidRPr="007B6B11" w:rsidRDefault="00333A39" w:rsidP="004E02BE">
            <w:pPr>
              <w:pStyle w:val="Tabelazwyky"/>
            </w:pPr>
            <w:r w:rsidRPr="007B6B11">
              <w:t>AKC_4K.xsd</w:t>
            </w:r>
          </w:p>
        </w:tc>
      </w:tr>
    </w:tbl>
    <w:p w14:paraId="0161A0EB" w14:textId="4611BD8E" w:rsidR="00333A39" w:rsidRDefault="00333A39" w:rsidP="004E02BE">
      <w:pPr>
        <w:pStyle w:val="Nagwek3"/>
        <w:spacing w:line="276" w:lineRule="auto"/>
      </w:pPr>
      <w:bookmarkStart w:id="499" w:name="_Toc183171923"/>
      <w:r w:rsidRPr="007B6B11">
        <w:t>Dane ogólne w ramach struktury załącznika AKC-4K do deklaracji AKC-4/AKC-4zo</w:t>
      </w:r>
      <w:bookmarkEnd w:id="499"/>
    </w:p>
    <w:p w14:paraId="19F02639" w14:textId="2B9D062E" w:rsidR="00A37AC9" w:rsidRPr="00A37AC9" w:rsidRDefault="00A37AC9" w:rsidP="004E02BE">
      <w:pPr>
        <w:pStyle w:val="kod"/>
      </w:pPr>
      <w:r w:rsidRPr="00A37AC9">
        <w:t>AKC4KType</w:t>
      </w:r>
    </w:p>
    <w:p w14:paraId="2CF7152D" w14:textId="6497B8E5" w:rsidR="00A37AC9" w:rsidRPr="00A37AC9" w:rsidRDefault="00A37AC9" w:rsidP="004E02BE">
      <w:pPr>
        <w:pStyle w:val="kod"/>
      </w:pPr>
      <w:r w:rsidRPr="00A37AC9">
        <w:t>HeaderType</w:t>
      </w:r>
    </w:p>
    <w:p w14:paraId="1DF4293B" w14:textId="1781AB5C" w:rsidR="00A37AC9" w:rsidRPr="00A37AC9" w:rsidRDefault="00A37AC9" w:rsidP="004E02BE">
      <w:pPr>
        <w:pStyle w:val="kod"/>
      </w:pPr>
      <w:r w:rsidRPr="00A37AC9">
        <w:t>WarehouseType</w:t>
      </w:r>
    </w:p>
    <w:p w14:paraId="3ADE73A8" w14:textId="06F2465A" w:rsidR="00A37AC9" w:rsidRPr="00A37AC9" w:rsidRDefault="00A37AC9" w:rsidP="004E02BE">
      <w:pPr>
        <w:pStyle w:val="kod"/>
      </w:pPr>
      <w:r w:rsidRPr="00A37AC9">
        <w:lastRenderedPageBreak/>
        <w:t>CalculOfAmountOfExciseDutyType</w:t>
      </w:r>
    </w:p>
    <w:p w14:paraId="0307C8DB" w14:textId="7B304C76" w:rsidR="00A37AC9" w:rsidRPr="00A37AC9" w:rsidRDefault="00A37AC9" w:rsidP="004E02BE">
      <w:pPr>
        <w:pStyle w:val="kod"/>
      </w:pPr>
      <w:r w:rsidRPr="00A37AC9">
        <w:t>CleareanceExciseDutyType</w:t>
      </w:r>
    </w:p>
    <w:p w14:paraId="5CB11E59" w14:textId="0C0A1E12" w:rsidR="00A37AC9" w:rsidRPr="00A37AC9" w:rsidRDefault="00A37AC9" w:rsidP="004E02BE">
      <w:pPr>
        <w:pStyle w:val="kod"/>
      </w:pPr>
      <w:r w:rsidRPr="00A37AC9">
        <w:t>ItemsType</w:t>
      </w:r>
    </w:p>
    <w:p w14:paraId="11E61D4B" w14:textId="571998DC" w:rsidR="00A37AC9" w:rsidRPr="00A37AC9" w:rsidRDefault="00A37AC9" w:rsidP="004E02BE">
      <w:pPr>
        <w:pStyle w:val="kod"/>
      </w:pPr>
      <w:r w:rsidRPr="00A37AC9">
        <w:t>ItemType</w:t>
      </w:r>
    </w:p>
    <w:p w14:paraId="43FE9260" w14:textId="2DC0C385" w:rsidR="00A37AC9" w:rsidRPr="00A37AC9" w:rsidRDefault="00A37AC9" w:rsidP="004E02BE">
      <w:pPr>
        <w:pStyle w:val="kod"/>
      </w:pPr>
      <w:r w:rsidRPr="00A37AC9">
        <w:t>DailyPaymentInformationType</w:t>
      </w:r>
    </w:p>
    <w:p w14:paraId="18423555" w14:textId="64642BC7" w:rsidR="00A37AC9" w:rsidRPr="00A37AC9" w:rsidRDefault="00A37AC9" w:rsidP="004E02BE">
      <w:pPr>
        <w:pStyle w:val="kod"/>
      </w:pPr>
      <w:r w:rsidRPr="00A37AC9">
        <w:t>ZDailyAmount</w:t>
      </w:r>
    </w:p>
    <w:p w14:paraId="31A1C987" w14:textId="71F060DC" w:rsidR="00A37AC9" w:rsidRPr="00A37AC9" w:rsidRDefault="00A37AC9" w:rsidP="004E02BE">
      <w:pPr>
        <w:pStyle w:val="kod"/>
      </w:pPr>
      <w:r w:rsidRPr="00A37AC9">
        <w:t>version</w:t>
      </w:r>
    </w:p>
    <w:p w14:paraId="2E4F18C8" w14:textId="42C18C13" w:rsidR="00333A39" w:rsidRPr="007B6B11" w:rsidRDefault="00333A39" w:rsidP="004E02BE">
      <w:pPr>
        <w:pStyle w:val="Z2PodpisRysunkuTabeli"/>
      </w:pPr>
      <w:bookmarkStart w:id="500" w:name="_Toc183172071"/>
      <w:r w:rsidRPr="007B6B11">
        <w:t xml:space="preserve">Tabela </w:t>
      </w:r>
      <w:r w:rsidR="00E354C5">
        <w:fldChar w:fldCharType="begin"/>
      </w:r>
      <w:r w:rsidR="00E354C5">
        <w:instrText xml:space="preserve"> SEQ Tabela \* ARABIC </w:instrText>
      </w:r>
      <w:r w:rsidR="00E354C5">
        <w:fldChar w:fldCharType="separate"/>
      </w:r>
      <w:r w:rsidR="006D48AD">
        <w:rPr>
          <w:noProof/>
        </w:rPr>
        <w:t>103</w:t>
      </w:r>
      <w:r w:rsidR="00E354C5">
        <w:fldChar w:fldCharType="end"/>
      </w:r>
      <w:r w:rsidRPr="007B6B11">
        <w:t>. Struktura załącznika AKC-4</w:t>
      </w:r>
      <w:r w:rsidR="00BA109F" w:rsidRPr="007B6B11">
        <w:t>K</w:t>
      </w:r>
      <w:r w:rsidRPr="007B6B11">
        <w:t xml:space="preserve"> do deklaracji AKC-4/AKC-4zo</w:t>
      </w:r>
      <w:bookmarkEnd w:id="500"/>
    </w:p>
    <w:tbl>
      <w:tblPr>
        <w:tblStyle w:val="Tabela-Siatka"/>
        <w:tblW w:w="0" w:type="auto"/>
        <w:tblLook w:val="01E0" w:firstRow="1" w:lastRow="1" w:firstColumn="1" w:lastColumn="1" w:noHBand="0" w:noVBand="0"/>
      </w:tblPr>
      <w:tblGrid>
        <w:gridCol w:w="1727"/>
        <w:gridCol w:w="3254"/>
        <w:gridCol w:w="828"/>
        <w:gridCol w:w="2049"/>
        <w:gridCol w:w="1196"/>
      </w:tblGrid>
      <w:tr w:rsidR="00333A39" w:rsidRPr="007B6B11" w14:paraId="7F602348" w14:textId="77777777" w:rsidTr="00146E29">
        <w:trPr>
          <w:trHeight w:val="213"/>
          <w:tblHeader/>
        </w:trPr>
        <w:tc>
          <w:tcPr>
            <w:tcW w:w="1727" w:type="dxa"/>
            <w:shd w:val="clear" w:color="auto" w:fill="D9D9D9" w:themeFill="background1" w:themeFillShade="D9"/>
          </w:tcPr>
          <w:p w14:paraId="5A360B83"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54" w:type="dxa"/>
            <w:shd w:val="clear" w:color="auto" w:fill="D9D9D9" w:themeFill="background1" w:themeFillShade="D9"/>
          </w:tcPr>
          <w:p w14:paraId="66648045"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28" w:type="dxa"/>
            <w:shd w:val="clear" w:color="auto" w:fill="D9D9D9" w:themeFill="background1" w:themeFillShade="D9"/>
          </w:tcPr>
          <w:p w14:paraId="3899D58C"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49" w:type="dxa"/>
            <w:shd w:val="clear" w:color="auto" w:fill="D9D9D9" w:themeFill="background1" w:themeFillShade="D9"/>
          </w:tcPr>
          <w:p w14:paraId="00A226B8"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w:t>
            </w:r>
          </w:p>
        </w:tc>
        <w:tc>
          <w:tcPr>
            <w:tcW w:w="1196" w:type="dxa"/>
            <w:shd w:val="clear" w:color="auto" w:fill="D9D9D9" w:themeFill="background1" w:themeFillShade="D9"/>
          </w:tcPr>
          <w:p w14:paraId="67B3FF90"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333A39" w:rsidRPr="007B6B11" w14:paraId="4CC3DE7D" w14:textId="77777777" w:rsidTr="00E93E44">
        <w:trPr>
          <w:trHeight w:val="213"/>
        </w:trPr>
        <w:tc>
          <w:tcPr>
            <w:tcW w:w="1727" w:type="dxa"/>
          </w:tcPr>
          <w:p w14:paraId="26368302" w14:textId="77777777" w:rsidR="00333A39" w:rsidRPr="007B6B11" w:rsidRDefault="00333A39" w:rsidP="004E02BE">
            <w:pPr>
              <w:pStyle w:val="Tabelazwyky"/>
            </w:pPr>
            <w:r w:rsidRPr="007B6B11">
              <w:t>Header</w:t>
            </w:r>
          </w:p>
        </w:tc>
        <w:tc>
          <w:tcPr>
            <w:tcW w:w="3254" w:type="dxa"/>
          </w:tcPr>
          <w:p w14:paraId="144CB554" w14:textId="77777777" w:rsidR="00333A39" w:rsidRPr="007B6B11" w:rsidRDefault="00333A39" w:rsidP="004E02BE">
            <w:pPr>
              <w:pStyle w:val="Tabelazwyky"/>
            </w:pPr>
            <w:r w:rsidRPr="007B6B11">
              <w:t>Nagłówek</w:t>
            </w:r>
          </w:p>
        </w:tc>
        <w:tc>
          <w:tcPr>
            <w:tcW w:w="828" w:type="dxa"/>
          </w:tcPr>
          <w:p w14:paraId="5DD50392" w14:textId="77777777" w:rsidR="00333A39" w:rsidRPr="007B6B11" w:rsidRDefault="00333A39" w:rsidP="004E02BE">
            <w:pPr>
              <w:pStyle w:val="Tabelazwyky"/>
            </w:pPr>
            <w:r w:rsidRPr="007B6B11">
              <w:t>-</w:t>
            </w:r>
          </w:p>
        </w:tc>
        <w:tc>
          <w:tcPr>
            <w:tcW w:w="2049" w:type="dxa"/>
          </w:tcPr>
          <w:p w14:paraId="4FF6F0BF" w14:textId="77777777" w:rsidR="00333A39" w:rsidRPr="007B6B11" w:rsidRDefault="00333A39" w:rsidP="004E02BE">
            <w:pPr>
              <w:pStyle w:val="Tabelazwyky"/>
            </w:pPr>
            <w:r w:rsidRPr="007B6B11">
              <w:t>HeaderType</w:t>
            </w:r>
          </w:p>
        </w:tc>
        <w:tc>
          <w:tcPr>
            <w:tcW w:w="1196" w:type="dxa"/>
          </w:tcPr>
          <w:p w14:paraId="4F7EC121" w14:textId="77777777" w:rsidR="00333A39" w:rsidRPr="007B6B11" w:rsidRDefault="00333A39" w:rsidP="004E02BE">
            <w:pPr>
              <w:pStyle w:val="Tabelazwyky"/>
            </w:pPr>
            <w:r w:rsidRPr="007B6B11">
              <w:t>1..1</w:t>
            </w:r>
          </w:p>
        </w:tc>
      </w:tr>
      <w:tr w:rsidR="00333A39" w:rsidRPr="007B6B11" w14:paraId="70B1C52B" w14:textId="77777777" w:rsidTr="00E93E44">
        <w:trPr>
          <w:trHeight w:val="213"/>
        </w:trPr>
        <w:tc>
          <w:tcPr>
            <w:tcW w:w="1727" w:type="dxa"/>
          </w:tcPr>
          <w:p w14:paraId="113B308A" w14:textId="77777777" w:rsidR="00333A39" w:rsidRPr="007B6B11" w:rsidRDefault="00333A39" w:rsidP="004E02BE">
            <w:pPr>
              <w:pStyle w:val="Tabelazwyky"/>
            </w:pPr>
            <w:r w:rsidRPr="007B6B11">
              <w:t>version</w:t>
            </w:r>
          </w:p>
        </w:tc>
        <w:tc>
          <w:tcPr>
            <w:tcW w:w="3254" w:type="dxa"/>
          </w:tcPr>
          <w:p w14:paraId="26C1CA6B" w14:textId="77777777" w:rsidR="00333A39" w:rsidRPr="007B6B11" w:rsidRDefault="00333A39" w:rsidP="004E02BE">
            <w:pPr>
              <w:pStyle w:val="Tabelazwyky"/>
            </w:pPr>
            <w:r w:rsidRPr="007B6B11">
              <w:t xml:space="preserve">Wersja schematu, z którą zgodny jest komunikat. Oznaczenie wersji schematu, z którą zgodny jest komunikat. </w:t>
            </w:r>
          </w:p>
          <w:p w14:paraId="737F2BC2" w14:textId="77777777" w:rsidR="00333A39" w:rsidRPr="007B6B11" w:rsidRDefault="00333A39" w:rsidP="004E02BE">
            <w:pPr>
              <w:pStyle w:val="Tabelazwyky"/>
            </w:pPr>
            <w:r w:rsidRPr="007B6B11">
              <w:t>Format: V_R, gdzie V - co najmniej jedna cyfra oznaczająca główną wersję, R - co najmniej jedna cyfra oznaczającą wersję pośrednią.</w:t>
            </w:r>
          </w:p>
        </w:tc>
        <w:tc>
          <w:tcPr>
            <w:tcW w:w="828" w:type="dxa"/>
          </w:tcPr>
          <w:p w14:paraId="70BE96DA" w14:textId="77777777" w:rsidR="00333A39" w:rsidRPr="007B6B11" w:rsidRDefault="00333A39" w:rsidP="004E02BE">
            <w:pPr>
              <w:pStyle w:val="Tabelazwyky"/>
            </w:pPr>
            <w:r w:rsidRPr="007B6B11">
              <w:t>-</w:t>
            </w:r>
          </w:p>
        </w:tc>
        <w:tc>
          <w:tcPr>
            <w:tcW w:w="2049" w:type="dxa"/>
          </w:tcPr>
          <w:p w14:paraId="5AAE2041" w14:textId="77777777" w:rsidR="00333A39" w:rsidRPr="007B6B11" w:rsidRDefault="00333A39" w:rsidP="004E02BE">
            <w:pPr>
              <w:pStyle w:val="Tabelazwyky"/>
            </w:pPr>
            <w:r w:rsidRPr="007B6B11">
              <w:t>ZVersion</w:t>
            </w:r>
          </w:p>
        </w:tc>
        <w:tc>
          <w:tcPr>
            <w:tcW w:w="1196" w:type="dxa"/>
          </w:tcPr>
          <w:p w14:paraId="65184F94" w14:textId="77777777" w:rsidR="00333A39" w:rsidRPr="007B6B11" w:rsidRDefault="00333A39" w:rsidP="004E02BE">
            <w:pPr>
              <w:pStyle w:val="Tabelazwyky"/>
            </w:pPr>
            <w:r w:rsidRPr="007B6B11">
              <w:t>1..1</w:t>
            </w:r>
          </w:p>
        </w:tc>
      </w:tr>
    </w:tbl>
    <w:p w14:paraId="78E43F1A" w14:textId="2BD4541D" w:rsidR="006E7D91" w:rsidRPr="007B6B11" w:rsidRDefault="006E7D91" w:rsidP="004E02BE">
      <w:pPr>
        <w:pStyle w:val="Z2PodpisRysunkuTabeli"/>
      </w:pPr>
      <w:bookmarkStart w:id="501" w:name="_Toc97503934"/>
      <w:bookmarkStart w:id="502" w:name="_Toc183172186"/>
      <w:r w:rsidRPr="007B6B11">
        <w:t xml:space="preserve">Rysunek </w:t>
      </w:r>
      <w:r w:rsidR="00E354C5">
        <w:fldChar w:fldCharType="begin"/>
      </w:r>
      <w:r w:rsidR="00E354C5">
        <w:instrText xml:space="preserve"> SEQ Rysunek \* ARABIC </w:instrText>
      </w:r>
      <w:r w:rsidR="00E354C5">
        <w:fldChar w:fldCharType="separate"/>
      </w:r>
      <w:r w:rsidR="006D48AD">
        <w:rPr>
          <w:noProof/>
        </w:rPr>
        <w:t>80</w:t>
      </w:r>
      <w:r w:rsidR="00E354C5">
        <w:fldChar w:fldCharType="end"/>
      </w:r>
      <w:r w:rsidRPr="007B6B11">
        <w:t>. Struktura załącznika AKC-4K.</w:t>
      </w:r>
      <w:bookmarkEnd w:id="501"/>
      <w:bookmarkEnd w:id="502"/>
    </w:p>
    <w:p w14:paraId="0591D23C" w14:textId="48A71D9B" w:rsidR="00333A39" w:rsidRPr="007B6B11" w:rsidRDefault="00333A39" w:rsidP="004E02BE">
      <w:r w:rsidRPr="007B6B11">
        <w:rPr>
          <w:noProof/>
        </w:rPr>
        <w:drawing>
          <wp:inline distT="0" distB="0" distL="0" distR="0" wp14:anchorId="7AA64771" wp14:editId="14056FA2">
            <wp:extent cx="5745480" cy="1905000"/>
            <wp:effectExtent l="19050" t="19050" r="26670" b="19050"/>
            <wp:docPr id="122" name="Obraz 122" descr="Rysunek przedstawia strukturę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Obraz 122" descr="Rysunek przedstawia strukturę  załącznika AKC-4K."/>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45480" cy="1905000"/>
                    </a:xfrm>
                    <a:prstGeom prst="rect">
                      <a:avLst/>
                    </a:prstGeom>
                    <a:noFill/>
                    <a:ln>
                      <a:solidFill>
                        <a:schemeClr val="tx1"/>
                      </a:solidFill>
                    </a:ln>
                  </pic:spPr>
                </pic:pic>
              </a:graphicData>
            </a:graphic>
          </wp:inline>
        </w:drawing>
      </w:r>
    </w:p>
    <w:p w14:paraId="392F1E67" w14:textId="14B3D462" w:rsidR="00333A39" w:rsidRPr="007B6B11" w:rsidRDefault="00333A39" w:rsidP="004E02BE">
      <w:pPr>
        <w:pStyle w:val="Z2PodpisRysunkuTabeli"/>
      </w:pPr>
      <w:bookmarkStart w:id="503" w:name="_Toc183172072"/>
      <w:r w:rsidRPr="007B6B11">
        <w:t xml:space="preserve">Tabela </w:t>
      </w:r>
      <w:r w:rsidR="00E354C5">
        <w:fldChar w:fldCharType="begin"/>
      </w:r>
      <w:r w:rsidR="00E354C5">
        <w:instrText xml:space="preserve"> SEQ Tabela \* ARABIC </w:instrText>
      </w:r>
      <w:r w:rsidR="00E354C5">
        <w:fldChar w:fldCharType="separate"/>
      </w:r>
      <w:r w:rsidR="006D48AD">
        <w:rPr>
          <w:noProof/>
        </w:rPr>
        <w:t>104</w:t>
      </w:r>
      <w:r w:rsidR="00E354C5">
        <w:fldChar w:fldCharType="end"/>
      </w:r>
      <w:r w:rsidRPr="007B6B11">
        <w:t>. Struktura &lt;HeaderType&gt;, nagłówka załącznika AKC-4K</w:t>
      </w:r>
      <w:bookmarkEnd w:id="503"/>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333A39" w:rsidRPr="007B6B11" w14:paraId="7C0A74AB" w14:textId="77777777" w:rsidTr="00146E29">
        <w:trPr>
          <w:trHeight w:val="213"/>
          <w:tblHeader/>
        </w:trPr>
        <w:tc>
          <w:tcPr>
            <w:tcW w:w="1788" w:type="dxa"/>
            <w:shd w:val="clear" w:color="auto" w:fill="D9D9D9" w:themeFill="background1" w:themeFillShade="D9"/>
          </w:tcPr>
          <w:p w14:paraId="51F4049C"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1961B15C"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53DDE459"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87" w:type="dxa"/>
            <w:shd w:val="clear" w:color="auto" w:fill="D9D9D9" w:themeFill="background1" w:themeFillShade="D9"/>
          </w:tcPr>
          <w:p w14:paraId="028E0094"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1CB8E3DE"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333A39" w:rsidRPr="007B6B11" w14:paraId="6C048172" w14:textId="77777777" w:rsidTr="008E7641">
        <w:trPr>
          <w:trHeight w:val="213"/>
        </w:trPr>
        <w:tc>
          <w:tcPr>
            <w:tcW w:w="1788" w:type="dxa"/>
          </w:tcPr>
          <w:p w14:paraId="382ABDBB" w14:textId="77777777" w:rsidR="00333A39" w:rsidRPr="007B6B11" w:rsidRDefault="00333A39" w:rsidP="004E02BE">
            <w:pPr>
              <w:pStyle w:val="Tabelazwyky"/>
            </w:pPr>
            <w:r w:rsidRPr="007B6B11">
              <w:t>identifier</w:t>
            </w:r>
          </w:p>
        </w:tc>
        <w:tc>
          <w:tcPr>
            <w:tcW w:w="3360" w:type="dxa"/>
          </w:tcPr>
          <w:p w14:paraId="5ABD8147" w14:textId="77777777" w:rsidR="00333A39" w:rsidRPr="007B6B11" w:rsidRDefault="00333A39" w:rsidP="004E02BE">
            <w:pPr>
              <w:pStyle w:val="Tabelazwyky"/>
            </w:pPr>
            <w:r w:rsidRPr="007B6B11">
              <w:t>Identyfikator podatkowy NIP/ numer PESEL Podatnika.</w:t>
            </w:r>
          </w:p>
        </w:tc>
        <w:tc>
          <w:tcPr>
            <w:tcW w:w="840" w:type="dxa"/>
          </w:tcPr>
          <w:p w14:paraId="33157289" w14:textId="77777777" w:rsidR="00333A39" w:rsidRPr="007B6B11" w:rsidRDefault="00333A39" w:rsidP="004E02BE">
            <w:pPr>
              <w:pStyle w:val="Tabelazwyky"/>
            </w:pPr>
            <w:r w:rsidRPr="007B6B11">
              <w:t>1</w:t>
            </w:r>
          </w:p>
        </w:tc>
        <w:tc>
          <w:tcPr>
            <w:tcW w:w="2087" w:type="dxa"/>
          </w:tcPr>
          <w:p w14:paraId="58D7C144" w14:textId="77777777" w:rsidR="00333A39" w:rsidRPr="007B6B11" w:rsidRDefault="00333A39" w:rsidP="004E02BE">
            <w:pPr>
              <w:pStyle w:val="Tabelazwyky"/>
            </w:pPr>
            <w:r w:rsidRPr="007B6B11">
              <w:t>ZIdentification</w:t>
            </w:r>
          </w:p>
        </w:tc>
        <w:tc>
          <w:tcPr>
            <w:tcW w:w="1276" w:type="dxa"/>
          </w:tcPr>
          <w:p w14:paraId="681E4330" w14:textId="77777777" w:rsidR="00333A39" w:rsidRPr="007B6B11" w:rsidRDefault="00333A39" w:rsidP="004E02BE">
            <w:pPr>
              <w:pStyle w:val="Tabelazwyky"/>
            </w:pPr>
            <w:r w:rsidRPr="007B6B11">
              <w:t>1..1</w:t>
            </w:r>
          </w:p>
        </w:tc>
      </w:tr>
      <w:tr w:rsidR="00333A39" w:rsidRPr="007B6B11" w14:paraId="1D65AC0E" w14:textId="77777777" w:rsidTr="008E7641">
        <w:trPr>
          <w:trHeight w:val="213"/>
        </w:trPr>
        <w:tc>
          <w:tcPr>
            <w:tcW w:w="1788" w:type="dxa"/>
          </w:tcPr>
          <w:p w14:paraId="03E6D9AB" w14:textId="77777777" w:rsidR="00333A39" w:rsidRPr="007B6B11" w:rsidRDefault="00333A39" w:rsidP="004E02BE">
            <w:pPr>
              <w:pStyle w:val="Tabelazwyky"/>
            </w:pPr>
            <w:r w:rsidRPr="007B6B11">
              <w:t>period</w:t>
            </w:r>
          </w:p>
        </w:tc>
        <w:tc>
          <w:tcPr>
            <w:tcW w:w="3360" w:type="dxa"/>
          </w:tcPr>
          <w:p w14:paraId="4A393449" w14:textId="77777777" w:rsidR="00333A39" w:rsidRPr="007B6B11" w:rsidRDefault="00333A39" w:rsidP="004E02BE">
            <w:pPr>
              <w:pStyle w:val="Tabelazwyky"/>
            </w:pPr>
            <w:r w:rsidRPr="007B6B11">
              <w:t>Data w formacie miesiąc/ rok za jaki została złożona deklaracja.</w:t>
            </w:r>
          </w:p>
        </w:tc>
        <w:tc>
          <w:tcPr>
            <w:tcW w:w="840" w:type="dxa"/>
          </w:tcPr>
          <w:p w14:paraId="0F97B315" w14:textId="77777777" w:rsidR="00333A39" w:rsidRPr="007B6B11" w:rsidRDefault="00333A39" w:rsidP="004E02BE">
            <w:pPr>
              <w:pStyle w:val="Tabelazwyky"/>
            </w:pPr>
            <w:r w:rsidRPr="007B6B11">
              <w:t>2, 3</w:t>
            </w:r>
          </w:p>
        </w:tc>
        <w:tc>
          <w:tcPr>
            <w:tcW w:w="2087" w:type="dxa"/>
          </w:tcPr>
          <w:p w14:paraId="49BDE8F2" w14:textId="77777777" w:rsidR="00333A39" w:rsidRPr="007B6B11" w:rsidRDefault="00333A39" w:rsidP="004E02BE">
            <w:pPr>
              <w:pStyle w:val="Tabelazwyky"/>
            </w:pPr>
            <w:r w:rsidRPr="007B6B11">
              <w:t>ZPeriod</w:t>
            </w:r>
          </w:p>
          <w:p w14:paraId="159E6E39" w14:textId="77777777" w:rsidR="00333A39" w:rsidRPr="007B6B11" w:rsidRDefault="00333A39" w:rsidP="004E02BE">
            <w:pPr>
              <w:pStyle w:val="Tabelazwyky"/>
            </w:pPr>
            <w:r w:rsidRPr="007B6B11">
              <w:t>Patrz reguła R1; R2</w:t>
            </w:r>
          </w:p>
        </w:tc>
        <w:tc>
          <w:tcPr>
            <w:tcW w:w="1276" w:type="dxa"/>
          </w:tcPr>
          <w:p w14:paraId="79F7402B" w14:textId="77777777" w:rsidR="00333A39" w:rsidRPr="007B6B11" w:rsidRDefault="00333A39" w:rsidP="004E02BE">
            <w:pPr>
              <w:pStyle w:val="Tabelazwyky"/>
            </w:pPr>
            <w:r w:rsidRPr="007B6B11">
              <w:t>1..1</w:t>
            </w:r>
          </w:p>
        </w:tc>
      </w:tr>
      <w:tr w:rsidR="00333A39" w:rsidRPr="007B6B11" w14:paraId="3C1D3DE4" w14:textId="77777777" w:rsidTr="008E7641">
        <w:trPr>
          <w:trHeight w:val="213"/>
        </w:trPr>
        <w:tc>
          <w:tcPr>
            <w:tcW w:w="1788" w:type="dxa"/>
          </w:tcPr>
          <w:p w14:paraId="6086676E" w14:textId="77777777" w:rsidR="00333A39" w:rsidRPr="007B6B11" w:rsidRDefault="00333A39" w:rsidP="004E02BE">
            <w:pPr>
              <w:pStyle w:val="Tabelazwyky"/>
            </w:pPr>
            <w:r w:rsidRPr="007B6B11">
              <w:lastRenderedPageBreak/>
              <w:t>formNo</w:t>
            </w:r>
          </w:p>
        </w:tc>
        <w:tc>
          <w:tcPr>
            <w:tcW w:w="3360" w:type="dxa"/>
          </w:tcPr>
          <w:p w14:paraId="1F3AD8B4" w14:textId="77777777" w:rsidR="00333A39" w:rsidRPr="007B6B11" w:rsidRDefault="00333A39" w:rsidP="004E02BE">
            <w:pPr>
              <w:pStyle w:val="Tabelazwyky"/>
            </w:pPr>
            <w:r w:rsidRPr="007B6B11">
              <w:t>Numer formularza. Podatnik może załączyć wiele formularzy tego samego typu.</w:t>
            </w:r>
          </w:p>
        </w:tc>
        <w:tc>
          <w:tcPr>
            <w:tcW w:w="840" w:type="dxa"/>
          </w:tcPr>
          <w:p w14:paraId="2F9840E4" w14:textId="77777777" w:rsidR="00333A39" w:rsidRPr="007B6B11" w:rsidRDefault="00333A39" w:rsidP="004E02BE">
            <w:pPr>
              <w:pStyle w:val="Tabelazwyky"/>
            </w:pPr>
            <w:r w:rsidRPr="007B6B11">
              <w:t>-</w:t>
            </w:r>
          </w:p>
        </w:tc>
        <w:tc>
          <w:tcPr>
            <w:tcW w:w="2087" w:type="dxa"/>
          </w:tcPr>
          <w:p w14:paraId="7EFE39F3" w14:textId="77777777" w:rsidR="00333A39" w:rsidRPr="007B6B11" w:rsidRDefault="00333A39" w:rsidP="004E02BE">
            <w:pPr>
              <w:pStyle w:val="Tabelazwyky"/>
            </w:pPr>
            <w:r w:rsidRPr="007B6B11">
              <w:t>ZFormNo</w:t>
            </w:r>
          </w:p>
          <w:p w14:paraId="7A021849" w14:textId="77777777" w:rsidR="00333A39" w:rsidRPr="007B6B11" w:rsidRDefault="00333A39" w:rsidP="004E02BE">
            <w:pPr>
              <w:pStyle w:val="Tabelazwyky"/>
            </w:pPr>
            <w:r w:rsidRPr="007B6B11">
              <w:t>Patrz reguła R3</w:t>
            </w:r>
          </w:p>
        </w:tc>
        <w:tc>
          <w:tcPr>
            <w:tcW w:w="1276" w:type="dxa"/>
          </w:tcPr>
          <w:p w14:paraId="3D6A8FD9" w14:textId="77777777" w:rsidR="00333A39" w:rsidRPr="007B6B11" w:rsidRDefault="00333A39" w:rsidP="004E02BE">
            <w:pPr>
              <w:pStyle w:val="Tabelazwyky"/>
            </w:pPr>
            <w:r w:rsidRPr="007B6B11">
              <w:t>1..1</w:t>
            </w:r>
          </w:p>
        </w:tc>
      </w:tr>
      <w:tr w:rsidR="00333A39" w:rsidRPr="007B6B11" w14:paraId="126346F9" w14:textId="77777777" w:rsidTr="008E7641">
        <w:trPr>
          <w:trHeight w:val="213"/>
        </w:trPr>
        <w:tc>
          <w:tcPr>
            <w:tcW w:w="1788" w:type="dxa"/>
          </w:tcPr>
          <w:p w14:paraId="48DC274C" w14:textId="77777777" w:rsidR="00333A39" w:rsidRPr="007B6B11" w:rsidRDefault="00333A39" w:rsidP="004E02BE">
            <w:pPr>
              <w:pStyle w:val="Tabelazwyky"/>
            </w:pPr>
            <w:r w:rsidRPr="007B6B11">
              <w:t>Warehouse</w:t>
            </w:r>
          </w:p>
        </w:tc>
        <w:tc>
          <w:tcPr>
            <w:tcW w:w="3360" w:type="dxa"/>
          </w:tcPr>
          <w:p w14:paraId="40DC75C9" w14:textId="77777777" w:rsidR="00333A39" w:rsidRPr="007B6B11" w:rsidRDefault="00333A39" w:rsidP="004E02BE">
            <w:pPr>
              <w:pStyle w:val="Tabelazwyky"/>
            </w:pPr>
            <w:r w:rsidRPr="007B6B11">
              <w:t>Dane o składzie podatkowym i o zarejestrowanym odbiorcy(B)</w:t>
            </w:r>
          </w:p>
          <w:p w14:paraId="649F7E6D" w14:textId="77777777" w:rsidR="00333A39" w:rsidRPr="007B6B11" w:rsidRDefault="00333A39" w:rsidP="004E02BE">
            <w:pPr>
              <w:pStyle w:val="Tabelazwyky"/>
            </w:pPr>
            <w:r w:rsidRPr="007B6B11">
              <w:t>Numer akcyzowy i adres składu podatkowego(B1)</w:t>
            </w:r>
          </w:p>
          <w:p w14:paraId="55C216B4" w14:textId="77777777" w:rsidR="00333A39" w:rsidRPr="007B6B11" w:rsidRDefault="00333A39" w:rsidP="004E02BE">
            <w:pPr>
              <w:pStyle w:val="Tabelazwyky"/>
            </w:pPr>
            <w:r w:rsidRPr="007B6B11">
              <w:t>Numer akcyzowy zarejestrowanego odbiorcy(B2)</w:t>
            </w:r>
          </w:p>
        </w:tc>
        <w:tc>
          <w:tcPr>
            <w:tcW w:w="840" w:type="dxa"/>
          </w:tcPr>
          <w:p w14:paraId="11EDE1F1" w14:textId="77777777" w:rsidR="00333A39" w:rsidRPr="007B6B11" w:rsidRDefault="00333A39" w:rsidP="004E02BE">
            <w:pPr>
              <w:pStyle w:val="Tabelazwyky"/>
            </w:pPr>
            <w:r w:rsidRPr="007B6B11">
              <w:t>B</w:t>
            </w:r>
          </w:p>
        </w:tc>
        <w:tc>
          <w:tcPr>
            <w:tcW w:w="2087" w:type="dxa"/>
          </w:tcPr>
          <w:p w14:paraId="6E019943" w14:textId="77777777" w:rsidR="00333A39" w:rsidRPr="007B6B11" w:rsidRDefault="00333A39" w:rsidP="004E02BE">
            <w:pPr>
              <w:pStyle w:val="Tabelazwyky"/>
            </w:pPr>
            <w:r w:rsidRPr="007B6B11">
              <w:t>WarehouseType</w:t>
            </w:r>
          </w:p>
        </w:tc>
        <w:tc>
          <w:tcPr>
            <w:tcW w:w="1276" w:type="dxa"/>
          </w:tcPr>
          <w:p w14:paraId="4E61A0D1" w14:textId="77777777" w:rsidR="00333A39" w:rsidRPr="007B6B11" w:rsidRDefault="00333A39" w:rsidP="004E02BE">
            <w:pPr>
              <w:pStyle w:val="Tabelazwyky"/>
            </w:pPr>
            <w:r w:rsidRPr="007B6B11">
              <w:t>0..1</w:t>
            </w:r>
          </w:p>
        </w:tc>
      </w:tr>
      <w:tr w:rsidR="00333A39" w:rsidRPr="007B6B11" w14:paraId="6CB8A480" w14:textId="77777777" w:rsidTr="008E7641">
        <w:trPr>
          <w:trHeight w:val="213"/>
        </w:trPr>
        <w:tc>
          <w:tcPr>
            <w:tcW w:w="1788" w:type="dxa"/>
          </w:tcPr>
          <w:p w14:paraId="05A67828" w14:textId="77777777" w:rsidR="00333A39" w:rsidRPr="007B6B11" w:rsidRDefault="00333A39" w:rsidP="004E02BE">
            <w:pPr>
              <w:pStyle w:val="Tabelazwyky"/>
            </w:pPr>
            <w:r w:rsidRPr="007B6B11">
              <w:t>CalculOfAmountOfExciseDuty</w:t>
            </w:r>
          </w:p>
        </w:tc>
        <w:tc>
          <w:tcPr>
            <w:tcW w:w="3360" w:type="dxa"/>
          </w:tcPr>
          <w:p w14:paraId="5E5C44C3" w14:textId="77777777" w:rsidR="00333A39" w:rsidRPr="007B6B11" w:rsidRDefault="00333A39" w:rsidP="004E02BE">
            <w:pPr>
              <w:pStyle w:val="Tabelazwyky"/>
            </w:pPr>
            <w:r w:rsidRPr="007B6B11">
              <w:t>Obliczenie wysokości podatku akcyzowego</w:t>
            </w:r>
          </w:p>
        </w:tc>
        <w:tc>
          <w:tcPr>
            <w:tcW w:w="840" w:type="dxa"/>
          </w:tcPr>
          <w:p w14:paraId="14C6C974" w14:textId="77777777" w:rsidR="00333A39" w:rsidRPr="007B6B11" w:rsidRDefault="00333A39" w:rsidP="004E02BE">
            <w:pPr>
              <w:pStyle w:val="Tabelazwyky"/>
            </w:pPr>
            <w:r w:rsidRPr="007B6B11">
              <w:t>C</w:t>
            </w:r>
          </w:p>
        </w:tc>
        <w:tc>
          <w:tcPr>
            <w:tcW w:w="2087" w:type="dxa"/>
          </w:tcPr>
          <w:p w14:paraId="292B2E19" w14:textId="77777777" w:rsidR="00333A39" w:rsidRPr="007B6B11" w:rsidRDefault="00333A39" w:rsidP="004E02BE">
            <w:pPr>
              <w:pStyle w:val="Tabelazwyky"/>
            </w:pPr>
            <w:r w:rsidRPr="007B6B11">
              <w:t>ZCalculOfAmountOfExciseDutyType</w:t>
            </w:r>
          </w:p>
        </w:tc>
        <w:tc>
          <w:tcPr>
            <w:tcW w:w="1276" w:type="dxa"/>
          </w:tcPr>
          <w:p w14:paraId="78944F71" w14:textId="77777777" w:rsidR="00333A39" w:rsidRPr="007B6B11" w:rsidRDefault="00333A39" w:rsidP="004E02BE">
            <w:pPr>
              <w:pStyle w:val="Tabelazwyky"/>
            </w:pPr>
            <w:r w:rsidRPr="007B6B11">
              <w:t>1..1</w:t>
            </w:r>
          </w:p>
        </w:tc>
      </w:tr>
      <w:tr w:rsidR="00333A39" w:rsidRPr="007B6B11" w14:paraId="5F5B4BEF" w14:textId="77777777" w:rsidTr="008E7641">
        <w:trPr>
          <w:trHeight w:val="213"/>
        </w:trPr>
        <w:tc>
          <w:tcPr>
            <w:tcW w:w="1788" w:type="dxa"/>
          </w:tcPr>
          <w:p w14:paraId="028BA57C" w14:textId="77777777" w:rsidR="00333A39" w:rsidRPr="007B6B11" w:rsidRDefault="00333A39" w:rsidP="004E02BE">
            <w:pPr>
              <w:pStyle w:val="Tabelazwyky"/>
            </w:pPr>
            <w:r w:rsidRPr="007B6B11">
              <w:t>CleareanceExciseDuty</w:t>
            </w:r>
          </w:p>
        </w:tc>
        <w:tc>
          <w:tcPr>
            <w:tcW w:w="3360" w:type="dxa"/>
          </w:tcPr>
          <w:p w14:paraId="42583793" w14:textId="77777777" w:rsidR="00333A39" w:rsidRPr="007B6B11" w:rsidRDefault="00333A39" w:rsidP="004E02BE">
            <w:pPr>
              <w:pStyle w:val="Tabelazwyky"/>
            </w:pPr>
            <w:r w:rsidRPr="007B6B11">
              <w:t>Rozliczenie podatku akcyzowego</w:t>
            </w:r>
          </w:p>
        </w:tc>
        <w:tc>
          <w:tcPr>
            <w:tcW w:w="840" w:type="dxa"/>
          </w:tcPr>
          <w:p w14:paraId="4D58DEB7" w14:textId="77777777" w:rsidR="00333A39" w:rsidRPr="007B6B11" w:rsidRDefault="00333A39" w:rsidP="004E02BE">
            <w:pPr>
              <w:pStyle w:val="Tabelazwyky"/>
            </w:pPr>
            <w:r w:rsidRPr="007B6B11">
              <w:t>D</w:t>
            </w:r>
          </w:p>
        </w:tc>
        <w:tc>
          <w:tcPr>
            <w:tcW w:w="2087" w:type="dxa"/>
          </w:tcPr>
          <w:p w14:paraId="6564FAEE" w14:textId="77777777" w:rsidR="00333A39" w:rsidRPr="007B6B11" w:rsidRDefault="00333A39" w:rsidP="004E02BE">
            <w:pPr>
              <w:pStyle w:val="Tabelazwyky"/>
            </w:pPr>
            <w:r w:rsidRPr="007B6B11">
              <w:t>CleareanceExciseDutyType</w:t>
            </w:r>
          </w:p>
        </w:tc>
        <w:tc>
          <w:tcPr>
            <w:tcW w:w="1276" w:type="dxa"/>
          </w:tcPr>
          <w:p w14:paraId="6DFB5E3D" w14:textId="77777777" w:rsidR="00333A39" w:rsidRPr="007B6B11" w:rsidRDefault="00333A39" w:rsidP="004E02BE">
            <w:pPr>
              <w:pStyle w:val="Tabelazwyky"/>
            </w:pPr>
            <w:r w:rsidRPr="007B6B11">
              <w:t>1..1</w:t>
            </w:r>
          </w:p>
        </w:tc>
      </w:tr>
      <w:tr w:rsidR="00333A39" w:rsidRPr="007B6B11" w14:paraId="6D76E868" w14:textId="77777777" w:rsidTr="008E7641">
        <w:trPr>
          <w:trHeight w:val="213"/>
        </w:trPr>
        <w:tc>
          <w:tcPr>
            <w:tcW w:w="1788" w:type="dxa"/>
          </w:tcPr>
          <w:p w14:paraId="4C7D00BE" w14:textId="77777777" w:rsidR="00333A39" w:rsidRPr="007B6B11" w:rsidRDefault="00333A39" w:rsidP="004E02BE">
            <w:pPr>
              <w:pStyle w:val="Tabelazwyky"/>
            </w:pPr>
            <w:r w:rsidRPr="007B6B11">
              <w:t>Items</w:t>
            </w:r>
          </w:p>
        </w:tc>
        <w:tc>
          <w:tcPr>
            <w:tcW w:w="3360" w:type="dxa"/>
          </w:tcPr>
          <w:p w14:paraId="72924898" w14:textId="77777777" w:rsidR="00333A39" w:rsidRPr="007B6B11" w:rsidRDefault="00333A39" w:rsidP="004E02BE">
            <w:pPr>
              <w:pStyle w:val="Tabelazwyky"/>
            </w:pPr>
            <w:r w:rsidRPr="007B6B11">
              <w:t>Obliczenie wysokości podatku akcyzowego od poszczególnych wyrobów</w:t>
            </w:r>
          </w:p>
        </w:tc>
        <w:tc>
          <w:tcPr>
            <w:tcW w:w="840" w:type="dxa"/>
          </w:tcPr>
          <w:p w14:paraId="70F7EBAC" w14:textId="77777777" w:rsidR="00333A39" w:rsidRPr="007B6B11" w:rsidRDefault="00333A39" w:rsidP="004E02BE">
            <w:pPr>
              <w:pStyle w:val="Tabelazwyky"/>
            </w:pPr>
            <w:r w:rsidRPr="007B6B11">
              <w:t>F</w:t>
            </w:r>
          </w:p>
        </w:tc>
        <w:tc>
          <w:tcPr>
            <w:tcW w:w="2087" w:type="dxa"/>
          </w:tcPr>
          <w:p w14:paraId="72191A72" w14:textId="77777777" w:rsidR="00333A39" w:rsidRPr="007B6B11" w:rsidRDefault="00333A39" w:rsidP="004E02BE">
            <w:pPr>
              <w:pStyle w:val="Tabelazwyky"/>
            </w:pPr>
            <w:r w:rsidRPr="007B6B11">
              <w:t>ItemsType</w:t>
            </w:r>
          </w:p>
        </w:tc>
        <w:tc>
          <w:tcPr>
            <w:tcW w:w="1276" w:type="dxa"/>
          </w:tcPr>
          <w:p w14:paraId="48187615" w14:textId="77777777" w:rsidR="00333A39" w:rsidRPr="007B6B11" w:rsidRDefault="00333A39" w:rsidP="004E02BE">
            <w:pPr>
              <w:pStyle w:val="Tabelazwyky"/>
            </w:pPr>
            <w:r w:rsidRPr="007B6B11">
              <w:t>1..1</w:t>
            </w:r>
          </w:p>
        </w:tc>
      </w:tr>
      <w:tr w:rsidR="00333A39" w:rsidRPr="007B6B11" w14:paraId="0469FB76" w14:textId="77777777" w:rsidTr="008E7641">
        <w:trPr>
          <w:trHeight w:val="213"/>
        </w:trPr>
        <w:tc>
          <w:tcPr>
            <w:tcW w:w="1788" w:type="dxa"/>
          </w:tcPr>
          <w:p w14:paraId="05BEC363" w14:textId="77777777" w:rsidR="00333A39" w:rsidRPr="007B6B11" w:rsidRDefault="00333A39" w:rsidP="004E02BE">
            <w:pPr>
              <w:pStyle w:val="Tabelazwyky"/>
            </w:pPr>
            <w:r w:rsidRPr="007B6B11">
              <w:t>DailyPaymentInformation</w:t>
            </w:r>
          </w:p>
        </w:tc>
        <w:tc>
          <w:tcPr>
            <w:tcW w:w="3360" w:type="dxa"/>
          </w:tcPr>
          <w:p w14:paraId="025A6C22" w14:textId="77777777" w:rsidR="00333A39" w:rsidRPr="007B6B11" w:rsidRDefault="00333A39" w:rsidP="004E02BE">
            <w:pPr>
              <w:pStyle w:val="Tabelazwyky"/>
            </w:pPr>
            <w:r w:rsidRPr="007B6B11">
              <w:t>Informacja o wpłatach dziennych</w:t>
            </w:r>
          </w:p>
        </w:tc>
        <w:tc>
          <w:tcPr>
            <w:tcW w:w="840" w:type="dxa"/>
          </w:tcPr>
          <w:p w14:paraId="61F30C8C" w14:textId="77777777" w:rsidR="00333A39" w:rsidRPr="007B6B11" w:rsidRDefault="00333A39" w:rsidP="004E02BE">
            <w:pPr>
              <w:pStyle w:val="Tabelazwyky"/>
            </w:pPr>
            <w:r w:rsidRPr="007B6B11">
              <w:t>E</w:t>
            </w:r>
          </w:p>
        </w:tc>
        <w:tc>
          <w:tcPr>
            <w:tcW w:w="2087" w:type="dxa"/>
          </w:tcPr>
          <w:p w14:paraId="4435398B" w14:textId="77777777" w:rsidR="00333A39" w:rsidRPr="007B6B11" w:rsidRDefault="00333A39" w:rsidP="004E02BE">
            <w:pPr>
              <w:pStyle w:val="Tabelazwyky"/>
            </w:pPr>
            <w:r w:rsidRPr="007B6B11">
              <w:t xml:space="preserve">DailyPaymentInformationType </w:t>
            </w:r>
          </w:p>
          <w:p w14:paraId="48ED5C71" w14:textId="77777777" w:rsidR="00333A39" w:rsidRPr="007B6B11" w:rsidRDefault="00333A39" w:rsidP="004E02BE">
            <w:pPr>
              <w:pStyle w:val="Tabelazwyky"/>
            </w:pPr>
            <w:r w:rsidRPr="007B6B11">
              <w:t>Patrz reguła R5</w:t>
            </w:r>
          </w:p>
        </w:tc>
        <w:tc>
          <w:tcPr>
            <w:tcW w:w="1276" w:type="dxa"/>
          </w:tcPr>
          <w:p w14:paraId="550037D0" w14:textId="77777777" w:rsidR="00333A39" w:rsidRPr="007B6B11" w:rsidRDefault="00333A39" w:rsidP="004E02BE">
            <w:pPr>
              <w:pStyle w:val="Tabelazwyky"/>
            </w:pPr>
            <w:r w:rsidRPr="007B6B11">
              <w:t>0..1</w:t>
            </w:r>
          </w:p>
        </w:tc>
      </w:tr>
    </w:tbl>
    <w:p w14:paraId="239D41E0" w14:textId="77777777" w:rsidR="00637A1C" w:rsidRDefault="00637A1C">
      <w:pPr>
        <w:spacing w:before="0" w:after="0" w:line="240" w:lineRule="auto"/>
        <w:rPr>
          <w:bCs/>
          <w:sz w:val="22"/>
          <w:szCs w:val="20"/>
        </w:rPr>
      </w:pPr>
      <w:bookmarkStart w:id="504" w:name="_Toc97503935"/>
      <w:r>
        <w:br w:type="page"/>
      </w:r>
    </w:p>
    <w:p w14:paraId="57F9069C" w14:textId="19291EFA" w:rsidR="006E7D91" w:rsidRPr="007B6B11" w:rsidRDefault="006E7D91" w:rsidP="004E02BE">
      <w:pPr>
        <w:pStyle w:val="Z2PodpisRysunkuTabeli"/>
      </w:pPr>
      <w:bookmarkStart w:id="505" w:name="_Toc183172187"/>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81</w:t>
      </w:r>
      <w:r w:rsidR="00E354C5">
        <w:fldChar w:fldCharType="end"/>
      </w:r>
      <w:r w:rsidRPr="007B6B11">
        <w:t>. Struktura &lt;HeaderType&gt;, nagłówka załącznika AKC-4K.</w:t>
      </w:r>
      <w:bookmarkEnd w:id="504"/>
      <w:bookmarkEnd w:id="505"/>
    </w:p>
    <w:p w14:paraId="710C9BF5" w14:textId="1BC75F3B" w:rsidR="00333A39" w:rsidRPr="007B6B11" w:rsidRDefault="009A18C0" w:rsidP="004E02BE">
      <w:r w:rsidRPr="007B6B11">
        <w:rPr>
          <w:noProof/>
        </w:rPr>
        <w:drawing>
          <wp:inline distT="0" distB="0" distL="0" distR="0" wp14:anchorId="1C9564E9" wp14:editId="6B0731A5">
            <wp:extent cx="5753100" cy="4701540"/>
            <wp:effectExtent l="19050" t="19050" r="19050" b="22860"/>
            <wp:docPr id="123" name="Obraz 123" descr="Rysunek przedstawia strukturę  &lt;HeaderType&gt;, nagłówk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Obraz 123" descr="Rysunek przedstawia strukturę  &lt;HeaderType&gt;, nagłówka załącznika AKC-4K."/>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53100" cy="4701540"/>
                    </a:xfrm>
                    <a:prstGeom prst="rect">
                      <a:avLst/>
                    </a:prstGeom>
                    <a:noFill/>
                    <a:ln>
                      <a:solidFill>
                        <a:schemeClr val="tx1"/>
                      </a:solidFill>
                    </a:ln>
                  </pic:spPr>
                </pic:pic>
              </a:graphicData>
            </a:graphic>
          </wp:inline>
        </w:drawing>
      </w:r>
    </w:p>
    <w:p w14:paraId="3A3CF234" w14:textId="0EE47146" w:rsidR="00333A39" w:rsidRPr="007B6B11" w:rsidRDefault="00333A39" w:rsidP="004E02BE">
      <w:pPr>
        <w:pStyle w:val="Z2PodpisRysunkuTabeli"/>
      </w:pPr>
      <w:bookmarkStart w:id="506" w:name="_Toc183172073"/>
      <w:r w:rsidRPr="007B6B11">
        <w:t xml:space="preserve">Tabela </w:t>
      </w:r>
      <w:r w:rsidR="00E354C5">
        <w:fldChar w:fldCharType="begin"/>
      </w:r>
      <w:r w:rsidR="00E354C5">
        <w:instrText xml:space="preserve"> SEQ Tabela \* ARABIC </w:instrText>
      </w:r>
      <w:r w:rsidR="00E354C5">
        <w:fldChar w:fldCharType="separate"/>
      </w:r>
      <w:r w:rsidR="006D48AD">
        <w:rPr>
          <w:noProof/>
        </w:rPr>
        <w:t>105</w:t>
      </w:r>
      <w:r w:rsidR="00E354C5">
        <w:fldChar w:fldCharType="end"/>
      </w:r>
      <w:r w:rsidRPr="007B6B11">
        <w:t>. Struktura &lt; WarehouseType &gt;, Dane o składzie podatkowym i o zarejestrowanym odbiorcy załącznika AKC-4</w:t>
      </w:r>
      <w:r w:rsidR="009A18C0" w:rsidRPr="007B6B11">
        <w:t>K</w:t>
      </w:r>
      <w:bookmarkEnd w:id="506"/>
    </w:p>
    <w:tbl>
      <w:tblPr>
        <w:tblStyle w:val="Tabela-Siatka"/>
        <w:tblW w:w="9225" w:type="dxa"/>
        <w:tblLook w:val="01E0" w:firstRow="1" w:lastRow="1" w:firstColumn="1" w:lastColumn="1" w:noHBand="0" w:noVBand="0"/>
      </w:tblPr>
      <w:tblGrid>
        <w:gridCol w:w="1788"/>
        <w:gridCol w:w="3360"/>
        <w:gridCol w:w="840"/>
        <w:gridCol w:w="2040"/>
        <w:gridCol w:w="1197"/>
      </w:tblGrid>
      <w:tr w:rsidR="00333A39" w:rsidRPr="007B6B11" w14:paraId="7C7E5105" w14:textId="77777777" w:rsidTr="00146E29">
        <w:trPr>
          <w:trHeight w:val="213"/>
          <w:tblHeader/>
        </w:trPr>
        <w:tc>
          <w:tcPr>
            <w:tcW w:w="1788" w:type="dxa"/>
            <w:shd w:val="clear" w:color="auto" w:fill="D9D9D9" w:themeFill="background1" w:themeFillShade="D9"/>
          </w:tcPr>
          <w:p w14:paraId="67254228"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1B67E33B"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7B851B15"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40" w:type="dxa"/>
            <w:shd w:val="clear" w:color="auto" w:fill="D9D9D9" w:themeFill="background1" w:themeFillShade="D9"/>
          </w:tcPr>
          <w:p w14:paraId="3C6CEDDD"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39EE0D3B"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333A39" w:rsidRPr="007B6B11" w14:paraId="64DE1EF7" w14:textId="77777777" w:rsidTr="00E93E44">
        <w:trPr>
          <w:trHeight w:val="213"/>
        </w:trPr>
        <w:tc>
          <w:tcPr>
            <w:tcW w:w="1788" w:type="dxa"/>
          </w:tcPr>
          <w:p w14:paraId="14F71CB0" w14:textId="77777777" w:rsidR="00333A39" w:rsidRPr="007B6B11" w:rsidRDefault="00333A39" w:rsidP="004E02BE">
            <w:pPr>
              <w:pStyle w:val="Tabelazwyky"/>
            </w:pPr>
            <w:r w:rsidRPr="007B6B11">
              <w:t>operatorNo</w:t>
            </w:r>
          </w:p>
        </w:tc>
        <w:tc>
          <w:tcPr>
            <w:tcW w:w="3360" w:type="dxa"/>
          </w:tcPr>
          <w:p w14:paraId="671446C1" w14:textId="77777777" w:rsidR="00333A39" w:rsidRPr="007B6B11" w:rsidRDefault="00333A39" w:rsidP="004E02BE">
            <w:pPr>
              <w:pStyle w:val="Tabelazwyky"/>
            </w:pPr>
            <w:r w:rsidRPr="007B6B11">
              <w:t>Numer akcyzowy składu (wypełnia podatnik prowadzący skład podatkowy).</w:t>
            </w:r>
          </w:p>
        </w:tc>
        <w:tc>
          <w:tcPr>
            <w:tcW w:w="840" w:type="dxa"/>
          </w:tcPr>
          <w:p w14:paraId="0FEB4A82" w14:textId="77777777" w:rsidR="00333A39" w:rsidRPr="007B6B11" w:rsidRDefault="00333A39" w:rsidP="004E02BE">
            <w:pPr>
              <w:pStyle w:val="Tabelazwyky"/>
            </w:pPr>
            <w:r w:rsidRPr="007B6B11">
              <w:t>6</w:t>
            </w:r>
          </w:p>
        </w:tc>
        <w:tc>
          <w:tcPr>
            <w:tcW w:w="2040" w:type="dxa"/>
          </w:tcPr>
          <w:p w14:paraId="50962262" w14:textId="77777777" w:rsidR="00333A39" w:rsidRPr="007B6B11" w:rsidRDefault="00333A39" w:rsidP="004E02BE">
            <w:pPr>
              <w:pStyle w:val="Tabelazwyky"/>
            </w:pPr>
            <w:r w:rsidRPr="007B6B11">
              <w:t>string(13)</w:t>
            </w:r>
          </w:p>
          <w:p w14:paraId="2AB1FC8B" w14:textId="77777777" w:rsidR="00333A39" w:rsidRPr="007B6B11" w:rsidRDefault="00333A39" w:rsidP="004E02BE">
            <w:pPr>
              <w:pStyle w:val="Tabelazwyky"/>
            </w:pPr>
            <w:r w:rsidRPr="007B6B11">
              <w:t>Patrz reguła R6</w:t>
            </w:r>
          </w:p>
        </w:tc>
        <w:tc>
          <w:tcPr>
            <w:tcW w:w="1197" w:type="dxa"/>
          </w:tcPr>
          <w:p w14:paraId="09322C67" w14:textId="77777777" w:rsidR="00333A39" w:rsidRPr="007B6B11" w:rsidRDefault="00333A39" w:rsidP="004E02BE">
            <w:pPr>
              <w:pStyle w:val="Tabelazwyky"/>
            </w:pPr>
            <w:r w:rsidRPr="007B6B11">
              <w:t>0..1</w:t>
            </w:r>
          </w:p>
        </w:tc>
      </w:tr>
      <w:tr w:rsidR="00333A39" w:rsidRPr="007B6B11" w14:paraId="198D5E52" w14:textId="77777777" w:rsidTr="00E93E44">
        <w:trPr>
          <w:trHeight w:val="213"/>
        </w:trPr>
        <w:tc>
          <w:tcPr>
            <w:tcW w:w="1788" w:type="dxa"/>
          </w:tcPr>
          <w:p w14:paraId="3856E8BC" w14:textId="77777777" w:rsidR="00333A39" w:rsidRPr="007B6B11" w:rsidRDefault="00333A39" w:rsidP="004E02BE">
            <w:pPr>
              <w:pStyle w:val="Tabelazwyky"/>
            </w:pPr>
            <w:r w:rsidRPr="007B6B11">
              <w:t>userNo</w:t>
            </w:r>
          </w:p>
        </w:tc>
        <w:tc>
          <w:tcPr>
            <w:tcW w:w="3360" w:type="dxa"/>
          </w:tcPr>
          <w:p w14:paraId="792B4990" w14:textId="77777777" w:rsidR="00333A39" w:rsidRPr="007B6B11" w:rsidRDefault="00333A39" w:rsidP="004E02BE">
            <w:pPr>
              <w:pStyle w:val="Tabelazwyky"/>
            </w:pPr>
            <w:r w:rsidRPr="007B6B11">
              <w:t>Numer akcyzowy składu. (wypełnia podatnik korzystający z obcego składu podatkowego.</w:t>
            </w:r>
          </w:p>
        </w:tc>
        <w:tc>
          <w:tcPr>
            <w:tcW w:w="840" w:type="dxa"/>
          </w:tcPr>
          <w:p w14:paraId="0CB20E47" w14:textId="77777777" w:rsidR="00333A39" w:rsidRPr="007B6B11" w:rsidRDefault="00333A39" w:rsidP="004E02BE">
            <w:pPr>
              <w:pStyle w:val="Tabelazwyky"/>
            </w:pPr>
            <w:r w:rsidRPr="007B6B11">
              <w:t>7</w:t>
            </w:r>
          </w:p>
        </w:tc>
        <w:tc>
          <w:tcPr>
            <w:tcW w:w="2040" w:type="dxa"/>
          </w:tcPr>
          <w:p w14:paraId="25DA821A" w14:textId="77777777" w:rsidR="00333A39" w:rsidRPr="007B6B11" w:rsidRDefault="00333A39" w:rsidP="004E02BE">
            <w:pPr>
              <w:pStyle w:val="Tabelazwyky"/>
            </w:pPr>
            <w:r w:rsidRPr="007B6B11">
              <w:t>string(13)</w:t>
            </w:r>
          </w:p>
          <w:p w14:paraId="4ABDDDC9" w14:textId="77777777" w:rsidR="00333A39" w:rsidRPr="007B6B11" w:rsidRDefault="00333A39" w:rsidP="004E02BE">
            <w:pPr>
              <w:pStyle w:val="Tabelazwyky"/>
            </w:pPr>
            <w:r w:rsidRPr="007B6B11">
              <w:t>Patrz reguła R7</w:t>
            </w:r>
          </w:p>
        </w:tc>
        <w:tc>
          <w:tcPr>
            <w:tcW w:w="1197" w:type="dxa"/>
          </w:tcPr>
          <w:p w14:paraId="70F246A7" w14:textId="77777777" w:rsidR="00333A39" w:rsidRPr="007B6B11" w:rsidRDefault="00333A39" w:rsidP="004E02BE">
            <w:pPr>
              <w:pStyle w:val="Tabelazwyky"/>
            </w:pPr>
            <w:r w:rsidRPr="007B6B11">
              <w:t>0..1</w:t>
            </w:r>
          </w:p>
        </w:tc>
      </w:tr>
      <w:tr w:rsidR="00333A39" w:rsidRPr="007B6B11" w14:paraId="5EDA3958" w14:textId="77777777" w:rsidTr="00E93E44">
        <w:trPr>
          <w:trHeight w:val="213"/>
        </w:trPr>
        <w:tc>
          <w:tcPr>
            <w:tcW w:w="1788" w:type="dxa"/>
          </w:tcPr>
          <w:p w14:paraId="5F6827C2" w14:textId="77777777" w:rsidR="00333A39" w:rsidRPr="007B6B11" w:rsidRDefault="00333A39" w:rsidP="004E02BE">
            <w:pPr>
              <w:pStyle w:val="Tabelazwyky"/>
            </w:pPr>
            <w:r w:rsidRPr="007B6B11">
              <w:t>address</w:t>
            </w:r>
          </w:p>
        </w:tc>
        <w:tc>
          <w:tcPr>
            <w:tcW w:w="3360" w:type="dxa"/>
          </w:tcPr>
          <w:p w14:paraId="39CA319E" w14:textId="77777777" w:rsidR="00333A39" w:rsidRPr="007B6B11" w:rsidRDefault="00333A39" w:rsidP="004E02BE">
            <w:pPr>
              <w:pStyle w:val="Tabelazwyky"/>
            </w:pPr>
            <w:r w:rsidRPr="007B6B11">
              <w:t>Adres składu.</w:t>
            </w:r>
          </w:p>
        </w:tc>
        <w:tc>
          <w:tcPr>
            <w:tcW w:w="840" w:type="dxa"/>
          </w:tcPr>
          <w:p w14:paraId="1CDE42B5" w14:textId="77777777" w:rsidR="00333A39" w:rsidRPr="007B6B11" w:rsidRDefault="00333A39" w:rsidP="004E02BE">
            <w:pPr>
              <w:pStyle w:val="Tabelazwyky"/>
            </w:pPr>
            <w:r w:rsidRPr="007B6B11">
              <w:t>8</w:t>
            </w:r>
          </w:p>
        </w:tc>
        <w:tc>
          <w:tcPr>
            <w:tcW w:w="2040" w:type="dxa"/>
          </w:tcPr>
          <w:p w14:paraId="15B1D819" w14:textId="77777777" w:rsidR="00333A39" w:rsidRPr="007B6B11" w:rsidRDefault="00333A39" w:rsidP="004E02BE">
            <w:pPr>
              <w:pStyle w:val="Tabelazwyky"/>
            </w:pPr>
            <w:r w:rsidRPr="007B6B11">
              <w:t>string(512)</w:t>
            </w:r>
          </w:p>
        </w:tc>
        <w:tc>
          <w:tcPr>
            <w:tcW w:w="1197" w:type="dxa"/>
          </w:tcPr>
          <w:p w14:paraId="62BBEF5A" w14:textId="77777777" w:rsidR="00333A39" w:rsidRPr="007B6B11" w:rsidRDefault="00333A39" w:rsidP="004E02BE">
            <w:pPr>
              <w:pStyle w:val="Tabelazwyky"/>
            </w:pPr>
            <w:r w:rsidRPr="007B6B11">
              <w:t>0..1</w:t>
            </w:r>
          </w:p>
        </w:tc>
      </w:tr>
      <w:tr w:rsidR="00333A39" w:rsidRPr="007B6B11" w14:paraId="2F3B0A94" w14:textId="77777777" w:rsidTr="00E93E44">
        <w:trPr>
          <w:trHeight w:val="213"/>
        </w:trPr>
        <w:tc>
          <w:tcPr>
            <w:tcW w:w="1788" w:type="dxa"/>
          </w:tcPr>
          <w:p w14:paraId="6A563879" w14:textId="77777777" w:rsidR="00333A39" w:rsidRPr="007B6B11" w:rsidRDefault="00333A39" w:rsidP="004E02BE">
            <w:pPr>
              <w:pStyle w:val="Tabelazwyky"/>
            </w:pPr>
            <w:r w:rsidRPr="007B6B11">
              <w:t>oneTime</w:t>
            </w:r>
          </w:p>
        </w:tc>
        <w:tc>
          <w:tcPr>
            <w:tcW w:w="3360" w:type="dxa"/>
          </w:tcPr>
          <w:p w14:paraId="08C166FB" w14:textId="77777777" w:rsidR="00333A39" w:rsidRPr="007B6B11" w:rsidRDefault="00333A39" w:rsidP="004E02BE">
            <w:pPr>
              <w:pStyle w:val="Tabelazwyky"/>
            </w:pPr>
            <w:r w:rsidRPr="007B6B11">
              <w:t>Jednorazowe</w:t>
            </w:r>
          </w:p>
        </w:tc>
        <w:tc>
          <w:tcPr>
            <w:tcW w:w="840" w:type="dxa"/>
          </w:tcPr>
          <w:p w14:paraId="7E9869AC" w14:textId="77777777" w:rsidR="00333A39" w:rsidRPr="007B6B11" w:rsidRDefault="00333A39" w:rsidP="004E02BE">
            <w:pPr>
              <w:pStyle w:val="Tabelazwyky"/>
            </w:pPr>
            <w:r w:rsidRPr="007B6B11">
              <w:t>-</w:t>
            </w:r>
          </w:p>
        </w:tc>
        <w:tc>
          <w:tcPr>
            <w:tcW w:w="2040" w:type="dxa"/>
          </w:tcPr>
          <w:p w14:paraId="381AD80E" w14:textId="77777777" w:rsidR="00333A39" w:rsidRPr="007B6B11" w:rsidRDefault="00333A39" w:rsidP="004E02BE">
            <w:pPr>
              <w:pStyle w:val="Tabelazwyky"/>
            </w:pPr>
            <w:r w:rsidRPr="007B6B11">
              <w:t>boolean</w:t>
            </w:r>
          </w:p>
        </w:tc>
        <w:tc>
          <w:tcPr>
            <w:tcW w:w="1197" w:type="dxa"/>
          </w:tcPr>
          <w:p w14:paraId="78DF7291" w14:textId="77777777" w:rsidR="00333A39" w:rsidRPr="007B6B11" w:rsidRDefault="00333A39" w:rsidP="004E02BE">
            <w:pPr>
              <w:pStyle w:val="Tabelazwyky"/>
            </w:pPr>
            <w:r w:rsidRPr="007B6B11">
              <w:t>0..1</w:t>
            </w:r>
          </w:p>
        </w:tc>
      </w:tr>
    </w:tbl>
    <w:p w14:paraId="61BB664F" w14:textId="77777777" w:rsidR="00637A1C" w:rsidRDefault="00637A1C">
      <w:pPr>
        <w:spacing w:before="0" w:after="0" w:line="240" w:lineRule="auto"/>
        <w:rPr>
          <w:bCs/>
          <w:sz w:val="22"/>
          <w:szCs w:val="20"/>
        </w:rPr>
      </w:pPr>
      <w:bookmarkStart w:id="507" w:name="_Toc97503936"/>
      <w:r>
        <w:br w:type="page"/>
      </w:r>
    </w:p>
    <w:p w14:paraId="6CB87ADA" w14:textId="14EEABCA" w:rsidR="006E7D91" w:rsidRPr="007B6B11" w:rsidRDefault="006E7D91" w:rsidP="004E02BE">
      <w:pPr>
        <w:pStyle w:val="Z2PodpisRysunkuTabeli"/>
      </w:pPr>
      <w:bookmarkStart w:id="508" w:name="_Toc183172188"/>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82</w:t>
      </w:r>
      <w:r w:rsidR="00E354C5">
        <w:fldChar w:fldCharType="end"/>
      </w:r>
      <w:r w:rsidRPr="007B6B11">
        <w:t>. Struktura elementu &lt;</w:t>
      </w:r>
      <w:r w:rsidRPr="007B6B11">
        <w:rPr>
          <w:b/>
        </w:rPr>
        <w:t xml:space="preserve"> WarehouseType</w:t>
      </w:r>
      <w:r w:rsidRPr="007B6B11">
        <w:t xml:space="preserve"> &gt;. Dane o składzie podatkowym i o zarejestrowanym odbiorcy dla załącznika AKC-4K.</w:t>
      </w:r>
      <w:bookmarkEnd w:id="507"/>
      <w:bookmarkEnd w:id="508"/>
    </w:p>
    <w:p w14:paraId="4BD26EE9" w14:textId="22FB6EEB" w:rsidR="00333A39" w:rsidRPr="007B6B11" w:rsidRDefault="002E4239" w:rsidP="004E02BE">
      <w:r w:rsidRPr="007B6B11">
        <w:rPr>
          <w:noProof/>
        </w:rPr>
        <w:drawing>
          <wp:inline distT="0" distB="0" distL="0" distR="0" wp14:anchorId="136C8CE3" wp14:editId="52DA8A0E">
            <wp:extent cx="3604260" cy="1188720"/>
            <wp:effectExtent l="19050" t="19050" r="15240" b="11430"/>
            <wp:docPr id="124" name="Obraz 124" descr="Rysunek przedstawia strukturę  elementu &lt; WarehouseType &gt;. Dane o składzie podatkowym i o zarejestrowanym odbiorcy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Obraz 124" descr="Rysunek przedstawia strukturę  elementu &lt; WarehouseType &gt;. Dane o składzie podatkowym i o zarejestrowanym odbiorcy dla załącznika AKC-4K."/>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092D8B02" w14:textId="6343A31E" w:rsidR="00333A39" w:rsidRPr="007B6B11" w:rsidRDefault="00333A39" w:rsidP="004E02BE">
      <w:pPr>
        <w:pStyle w:val="Z2PodpisRysunkuTabeli"/>
      </w:pPr>
      <w:bookmarkStart w:id="509" w:name="_Toc183172074"/>
      <w:r w:rsidRPr="007B6B11">
        <w:t xml:space="preserve">Tabela </w:t>
      </w:r>
      <w:r w:rsidR="00E354C5">
        <w:fldChar w:fldCharType="begin"/>
      </w:r>
      <w:r w:rsidR="00E354C5">
        <w:instrText xml:space="preserve"> SEQ Tabela \* ARABIC </w:instrText>
      </w:r>
      <w:r w:rsidR="00E354C5">
        <w:fldChar w:fldCharType="separate"/>
      </w:r>
      <w:r w:rsidR="006D48AD">
        <w:rPr>
          <w:noProof/>
        </w:rPr>
        <w:t>106</w:t>
      </w:r>
      <w:r w:rsidR="00E354C5">
        <w:fldChar w:fldCharType="end"/>
      </w:r>
      <w:r w:rsidRPr="007B6B11">
        <w:t>. Struktura elementu &lt; CalculOfAmountOfExciseDutyType&gt; - Obliczenie wysokości podatku akcyzowego dla załącznika AKC-4</w:t>
      </w:r>
      <w:r w:rsidR="002E4239" w:rsidRPr="007B6B11">
        <w:t>K</w:t>
      </w:r>
      <w:r w:rsidRPr="007B6B11">
        <w:t>.</w:t>
      </w:r>
      <w:bookmarkEnd w:id="509"/>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333A39" w:rsidRPr="007B6B11" w14:paraId="1FC93184" w14:textId="77777777" w:rsidTr="00146E29">
        <w:trPr>
          <w:trHeight w:val="213"/>
          <w:tblHeader/>
        </w:trPr>
        <w:tc>
          <w:tcPr>
            <w:tcW w:w="1838" w:type="dxa"/>
            <w:shd w:val="clear" w:color="auto" w:fill="D9D9D9" w:themeFill="background1" w:themeFillShade="D9"/>
          </w:tcPr>
          <w:p w14:paraId="65F5EAE6"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60" w:type="dxa"/>
            <w:shd w:val="clear" w:color="auto" w:fill="D9D9D9" w:themeFill="background1" w:themeFillShade="D9"/>
          </w:tcPr>
          <w:p w14:paraId="2641745D"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51" w:type="dxa"/>
            <w:shd w:val="clear" w:color="auto" w:fill="D9D9D9" w:themeFill="background1" w:themeFillShade="D9"/>
          </w:tcPr>
          <w:p w14:paraId="3819E276"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126" w:type="dxa"/>
            <w:shd w:val="clear" w:color="auto" w:fill="D9D9D9" w:themeFill="background1" w:themeFillShade="D9"/>
          </w:tcPr>
          <w:p w14:paraId="54119811"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42039DCA"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333A39" w:rsidRPr="007B6B11" w14:paraId="21F1D38C" w14:textId="77777777" w:rsidTr="008E7641">
        <w:trPr>
          <w:trHeight w:val="213"/>
        </w:trPr>
        <w:tc>
          <w:tcPr>
            <w:tcW w:w="1838" w:type="dxa"/>
          </w:tcPr>
          <w:p w14:paraId="047D5459" w14:textId="77777777" w:rsidR="00333A39" w:rsidRPr="007B6B11" w:rsidRDefault="00333A39" w:rsidP="004E02BE">
            <w:pPr>
              <w:pStyle w:val="Tabelazwyky"/>
            </w:pPr>
            <w:r w:rsidRPr="007B6B11">
              <w:t>totalAmountOfTax</w:t>
            </w:r>
          </w:p>
        </w:tc>
        <w:tc>
          <w:tcPr>
            <w:tcW w:w="3260" w:type="dxa"/>
          </w:tcPr>
          <w:p w14:paraId="57198112" w14:textId="77777777" w:rsidR="00333A39" w:rsidRPr="007B6B11" w:rsidRDefault="00333A39" w:rsidP="004E02BE">
            <w:pPr>
              <w:pStyle w:val="Tabelazwyky"/>
            </w:pPr>
            <w:r w:rsidRPr="007B6B11">
              <w:t xml:space="preserve">Razem obliczony podatek. </w:t>
            </w:r>
          </w:p>
          <w:p w14:paraId="087965DC" w14:textId="071116BC" w:rsidR="00333A39" w:rsidRPr="007B6B11" w:rsidRDefault="00333A39" w:rsidP="004E02BE">
            <w:pPr>
              <w:pStyle w:val="Tabelazwyky"/>
            </w:pPr>
            <w:r w:rsidRPr="007B6B11">
              <w:t>Suma kwot z poz. 27</w:t>
            </w:r>
            <w:r w:rsidR="002E4239" w:rsidRPr="007B6B11">
              <w:t>5</w:t>
            </w:r>
            <w:r w:rsidRPr="007B6B11">
              <w:t xml:space="preserve"> formularzy AKC-4/</w:t>
            </w:r>
            <w:r w:rsidR="00DC4D4B" w:rsidRPr="007B6B11">
              <w:t>K</w:t>
            </w:r>
            <w:r w:rsidRPr="007B6B11">
              <w:t>.</w:t>
            </w:r>
          </w:p>
        </w:tc>
        <w:tc>
          <w:tcPr>
            <w:tcW w:w="851" w:type="dxa"/>
          </w:tcPr>
          <w:p w14:paraId="344565FD" w14:textId="50940EE8" w:rsidR="00333A39" w:rsidRPr="007B6B11" w:rsidRDefault="002E4239" w:rsidP="004E02BE">
            <w:pPr>
              <w:pStyle w:val="Tabelazwyky"/>
            </w:pPr>
            <w:r w:rsidRPr="007B6B11">
              <w:t>9</w:t>
            </w:r>
          </w:p>
        </w:tc>
        <w:tc>
          <w:tcPr>
            <w:tcW w:w="2126" w:type="dxa"/>
          </w:tcPr>
          <w:p w14:paraId="6566762C" w14:textId="77777777" w:rsidR="00333A39" w:rsidRPr="007B6B11" w:rsidRDefault="00333A39" w:rsidP="004E02BE">
            <w:pPr>
              <w:pStyle w:val="Tabelazwyky"/>
            </w:pPr>
            <w:r w:rsidRPr="007B6B11">
              <w:t>ZAmountP</w:t>
            </w:r>
          </w:p>
        </w:tc>
        <w:tc>
          <w:tcPr>
            <w:tcW w:w="1276" w:type="dxa"/>
          </w:tcPr>
          <w:p w14:paraId="26D058F7" w14:textId="77777777" w:rsidR="00333A39" w:rsidRPr="007B6B11" w:rsidRDefault="00333A39" w:rsidP="004E02BE">
            <w:pPr>
              <w:pStyle w:val="Tabelazwyky"/>
            </w:pPr>
            <w:r w:rsidRPr="007B6B11">
              <w:t>1..1</w:t>
            </w:r>
          </w:p>
        </w:tc>
      </w:tr>
      <w:tr w:rsidR="00333A39" w:rsidRPr="007B6B11" w14:paraId="4BA13F55" w14:textId="77777777" w:rsidTr="008E7641">
        <w:trPr>
          <w:trHeight w:val="213"/>
        </w:trPr>
        <w:tc>
          <w:tcPr>
            <w:tcW w:w="1838" w:type="dxa"/>
          </w:tcPr>
          <w:p w14:paraId="554D7734" w14:textId="77777777" w:rsidR="00333A39" w:rsidRPr="007B6B11" w:rsidRDefault="00333A39" w:rsidP="004E02BE">
            <w:pPr>
              <w:pStyle w:val="Tabelazwyky"/>
            </w:pPr>
            <w:r w:rsidRPr="007B6B11">
              <w:t>exemption</w:t>
            </w:r>
          </w:p>
        </w:tc>
        <w:tc>
          <w:tcPr>
            <w:tcW w:w="3260" w:type="dxa"/>
          </w:tcPr>
          <w:p w14:paraId="17E2DB76" w14:textId="77777777" w:rsidR="00333A39" w:rsidRPr="007B6B11" w:rsidRDefault="00333A39" w:rsidP="004E02BE">
            <w:pPr>
              <w:pStyle w:val="Tabelazwyky"/>
            </w:pPr>
            <w:r w:rsidRPr="007B6B11">
              <w:t>Zwolnienia</w:t>
            </w:r>
          </w:p>
        </w:tc>
        <w:tc>
          <w:tcPr>
            <w:tcW w:w="851" w:type="dxa"/>
          </w:tcPr>
          <w:p w14:paraId="750A01F9" w14:textId="1180B9C6" w:rsidR="00333A39" w:rsidRPr="007B6B11" w:rsidRDefault="00333A39" w:rsidP="004E02BE">
            <w:pPr>
              <w:pStyle w:val="Tabelazwyky"/>
            </w:pPr>
            <w:r w:rsidRPr="007B6B11">
              <w:t>1</w:t>
            </w:r>
            <w:r w:rsidR="002E4239" w:rsidRPr="007B6B11">
              <w:t>0</w:t>
            </w:r>
          </w:p>
        </w:tc>
        <w:tc>
          <w:tcPr>
            <w:tcW w:w="2126" w:type="dxa"/>
          </w:tcPr>
          <w:p w14:paraId="1BFAB1EF" w14:textId="77777777" w:rsidR="00333A39" w:rsidRPr="007B6B11" w:rsidRDefault="00333A39" w:rsidP="004E02BE">
            <w:pPr>
              <w:pStyle w:val="Tabelazwyky"/>
            </w:pPr>
            <w:r w:rsidRPr="007B6B11">
              <w:t>ZAmountP</w:t>
            </w:r>
          </w:p>
        </w:tc>
        <w:tc>
          <w:tcPr>
            <w:tcW w:w="1276" w:type="dxa"/>
          </w:tcPr>
          <w:p w14:paraId="7B88D6B1" w14:textId="77777777" w:rsidR="00333A39" w:rsidRPr="007B6B11" w:rsidRDefault="00333A39" w:rsidP="004E02BE">
            <w:pPr>
              <w:pStyle w:val="Tabelazwyky"/>
            </w:pPr>
            <w:r w:rsidRPr="007B6B11">
              <w:t>0..1</w:t>
            </w:r>
          </w:p>
        </w:tc>
      </w:tr>
      <w:tr w:rsidR="00333A39" w:rsidRPr="007B6B11" w14:paraId="5D7543FF" w14:textId="77777777" w:rsidTr="008E7641">
        <w:trPr>
          <w:trHeight w:val="213"/>
        </w:trPr>
        <w:tc>
          <w:tcPr>
            <w:tcW w:w="1838" w:type="dxa"/>
          </w:tcPr>
          <w:p w14:paraId="0407839D" w14:textId="77777777" w:rsidR="00333A39" w:rsidRPr="007B6B11" w:rsidRDefault="00333A39" w:rsidP="004E02BE">
            <w:pPr>
              <w:pStyle w:val="Tabelazwyky"/>
            </w:pPr>
            <w:r w:rsidRPr="007B6B11">
              <w:t>reductions</w:t>
            </w:r>
          </w:p>
        </w:tc>
        <w:tc>
          <w:tcPr>
            <w:tcW w:w="3260" w:type="dxa"/>
          </w:tcPr>
          <w:p w14:paraId="2F50C872" w14:textId="77777777" w:rsidR="00333A39" w:rsidRPr="007B6B11" w:rsidRDefault="00333A39" w:rsidP="004E02BE">
            <w:pPr>
              <w:pStyle w:val="Tabelazwyky"/>
            </w:pPr>
            <w:r w:rsidRPr="007B6B11">
              <w:t>Obniżenia</w:t>
            </w:r>
          </w:p>
        </w:tc>
        <w:tc>
          <w:tcPr>
            <w:tcW w:w="851" w:type="dxa"/>
          </w:tcPr>
          <w:p w14:paraId="49268FE9" w14:textId="1160CA09" w:rsidR="00333A39" w:rsidRPr="007B6B11" w:rsidRDefault="00333A39" w:rsidP="004E02BE">
            <w:pPr>
              <w:pStyle w:val="Tabelazwyky"/>
            </w:pPr>
            <w:r w:rsidRPr="007B6B11">
              <w:t>1</w:t>
            </w:r>
            <w:r w:rsidR="002E4239" w:rsidRPr="007B6B11">
              <w:t>1</w:t>
            </w:r>
          </w:p>
        </w:tc>
        <w:tc>
          <w:tcPr>
            <w:tcW w:w="2126" w:type="dxa"/>
          </w:tcPr>
          <w:p w14:paraId="676BB6F5" w14:textId="77777777" w:rsidR="00333A39" w:rsidRPr="007B6B11" w:rsidRDefault="00333A39" w:rsidP="004E02BE">
            <w:pPr>
              <w:pStyle w:val="Tabelazwyky"/>
            </w:pPr>
            <w:r w:rsidRPr="007B6B11">
              <w:t>ZAmountP</w:t>
            </w:r>
          </w:p>
        </w:tc>
        <w:tc>
          <w:tcPr>
            <w:tcW w:w="1276" w:type="dxa"/>
          </w:tcPr>
          <w:p w14:paraId="2A56C2A0" w14:textId="77777777" w:rsidR="00333A39" w:rsidRPr="007B6B11" w:rsidRDefault="00333A39" w:rsidP="004E02BE">
            <w:pPr>
              <w:pStyle w:val="Tabelazwyky"/>
            </w:pPr>
            <w:r w:rsidRPr="007B6B11">
              <w:t>0..1</w:t>
            </w:r>
          </w:p>
        </w:tc>
      </w:tr>
      <w:tr w:rsidR="00333A39" w:rsidRPr="007B6B11" w14:paraId="10CD7223" w14:textId="77777777" w:rsidTr="008E7641">
        <w:trPr>
          <w:trHeight w:val="213"/>
        </w:trPr>
        <w:tc>
          <w:tcPr>
            <w:tcW w:w="1838" w:type="dxa"/>
          </w:tcPr>
          <w:p w14:paraId="76BE7F9A" w14:textId="77777777" w:rsidR="00333A39" w:rsidRPr="007B6B11" w:rsidRDefault="00333A39" w:rsidP="004E02BE">
            <w:pPr>
              <w:pStyle w:val="Tabelazwyky"/>
            </w:pPr>
            <w:r w:rsidRPr="007B6B11">
              <w:t>totalExemptionOfReductions</w:t>
            </w:r>
          </w:p>
        </w:tc>
        <w:tc>
          <w:tcPr>
            <w:tcW w:w="3260" w:type="dxa"/>
          </w:tcPr>
          <w:p w14:paraId="05321B5A" w14:textId="77777777" w:rsidR="00333A39" w:rsidRPr="007B6B11" w:rsidRDefault="00333A39" w:rsidP="004E02BE">
            <w:pPr>
              <w:pStyle w:val="Tabelazwyky"/>
            </w:pPr>
            <w:r w:rsidRPr="007B6B11">
              <w:t>Razem Zwolnienia i obniżenia.</w:t>
            </w:r>
          </w:p>
          <w:p w14:paraId="6E500E74" w14:textId="2A648C79" w:rsidR="00333A39" w:rsidRPr="007B6B11" w:rsidRDefault="00333A39" w:rsidP="004E02BE">
            <w:pPr>
              <w:pStyle w:val="Tabelazwyky"/>
            </w:pPr>
            <w:r w:rsidRPr="007B6B11">
              <w:t xml:space="preserve"> Suma kwot z poz. 1</w:t>
            </w:r>
            <w:r w:rsidR="002E4239" w:rsidRPr="007B6B11">
              <w:t>0</w:t>
            </w:r>
            <w:r w:rsidRPr="007B6B11">
              <w:t xml:space="preserve"> i 1</w:t>
            </w:r>
            <w:r w:rsidR="002E4239" w:rsidRPr="007B6B11">
              <w:t>1</w:t>
            </w:r>
            <w:r w:rsidRPr="007B6B11">
              <w:t xml:space="preserve"> nie może przekroczyć kwoty z poz. </w:t>
            </w:r>
            <w:r w:rsidR="002E4239" w:rsidRPr="007B6B11">
              <w:t>9</w:t>
            </w:r>
            <w:r w:rsidRPr="007B6B11">
              <w:t>.</w:t>
            </w:r>
          </w:p>
        </w:tc>
        <w:tc>
          <w:tcPr>
            <w:tcW w:w="851" w:type="dxa"/>
          </w:tcPr>
          <w:p w14:paraId="10477247" w14:textId="540FD3DC" w:rsidR="00333A39" w:rsidRPr="007B6B11" w:rsidRDefault="00333A39" w:rsidP="004E02BE">
            <w:pPr>
              <w:pStyle w:val="Tabelazwyky"/>
            </w:pPr>
            <w:r w:rsidRPr="007B6B11">
              <w:t>1</w:t>
            </w:r>
            <w:r w:rsidR="002E4239" w:rsidRPr="007B6B11">
              <w:t>2</w:t>
            </w:r>
          </w:p>
        </w:tc>
        <w:tc>
          <w:tcPr>
            <w:tcW w:w="2126" w:type="dxa"/>
          </w:tcPr>
          <w:p w14:paraId="1FF7C445" w14:textId="77777777" w:rsidR="00333A39" w:rsidRPr="007B6B11" w:rsidRDefault="00333A39" w:rsidP="004E02BE">
            <w:pPr>
              <w:pStyle w:val="Tabelazwyky"/>
            </w:pPr>
            <w:r w:rsidRPr="007B6B11">
              <w:t>ZAmountP</w:t>
            </w:r>
          </w:p>
          <w:p w14:paraId="7F314090" w14:textId="77777777" w:rsidR="00333A39" w:rsidRPr="007B6B11" w:rsidRDefault="00333A39" w:rsidP="004E02BE">
            <w:pPr>
              <w:pStyle w:val="Tabelazwyky"/>
            </w:pPr>
            <w:r w:rsidRPr="007B6B11">
              <w:t>Patrz reguła R9</w:t>
            </w:r>
          </w:p>
        </w:tc>
        <w:tc>
          <w:tcPr>
            <w:tcW w:w="1276" w:type="dxa"/>
          </w:tcPr>
          <w:p w14:paraId="1F86C8AE" w14:textId="77777777" w:rsidR="00333A39" w:rsidRPr="007B6B11" w:rsidRDefault="00333A39" w:rsidP="004E02BE">
            <w:pPr>
              <w:pStyle w:val="Tabelazwyky"/>
            </w:pPr>
            <w:r w:rsidRPr="007B6B11">
              <w:t>0..1</w:t>
            </w:r>
          </w:p>
        </w:tc>
      </w:tr>
      <w:tr w:rsidR="00333A39" w:rsidRPr="007B6B11" w14:paraId="00832BD1" w14:textId="77777777" w:rsidTr="008E7641">
        <w:trPr>
          <w:trHeight w:val="213"/>
        </w:trPr>
        <w:tc>
          <w:tcPr>
            <w:tcW w:w="1838" w:type="dxa"/>
          </w:tcPr>
          <w:p w14:paraId="34A061A9" w14:textId="77777777" w:rsidR="00333A39" w:rsidRPr="007B6B11" w:rsidRDefault="00333A39" w:rsidP="004E02BE">
            <w:pPr>
              <w:pStyle w:val="Tabelazwyky"/>
            </w:pPr>
            <w:r w:rsidRPr="007B6B11">
              <w:t>totalOfTax</w:t>
            </w:r>
          </w:p>
        </w:tc>
        <w:tc>
          <w:tcPr>
            <w:tcW w:w="3260" w:type="dxa"/>
          </w:tcPr>
          <w:p w14:paraId="07CF6C09" w14:textId="77777777" w:rsidR="00333A39" w:rsidRPr="007B6B11" w:rsidRDefault="00333A39" w:rsidP="004E02BE">
            <w:pPr>
              <w:pStyle w:val="Tabelazwyky"/>
            </w:pPr>
            <w:r w:rsidRPr="007B6B11">
              <w:t xml:space="preserve">Ogółem podatek. </w:t>
            </w:r>
          </w:p>
          <w:p w14:paraId="3B704E5E" w14:textId="35CBA382" w:rsidR="00333A39" w:rsidRPr="007B6B11" w:rsidRDefault="00333A39" w:rsidP="004E02BE">
            <w:pPr>
              <w:pStyle w:val="Tabelazwyky"/>
            </w:pPr>
            <w:r w:rsidRPr="007B6B11">
              <w:t xml:space="preserve">Od kwoty z poz. </w:t>
            </w:r>
            <w:r w:rsidR="002E4239" w:rsidRPr="007B6B11">
              <w:t>9</w:t>
            </w:r>
            <w:r w:rsidRPr="007B6B11">
              <w:t xml:space="preserve"> należy odjąć kwotę z poz. 1</w:t>
            </w:r>
            <w:r w:rsidR="002E4239" w:rsidRPr="007B6B11">
              <w:t>2</w:t>
            </w:r>
            <w:r w:rsidRPr="007B6B11">
              <w:t>.</w:t>
            </w:r>
          </w:p>
        </w:tc>
        <w:tc>
          <w:tcPr>
            <w:tcW w:w="851" w:type="dxa"/>
          </w:tcPr>
          <w:p w14:paraId="5E7B2F5C" w14:textId="679D9941" w:rsidR="00333A39" w:rsidRPr="007B6B11" w:rsidRDefault="00333A39" w:rsidP="004E02BE">
            <w:pPr>
              <w:pStyle w:val="Tabelazwyky"/>
            </w:pPr>
            <w:r w:rsidRPr="007B6B11">
              <w:t>1</w:t>
            </w:r>
            <w:r w:rsidR="002E4239" w:rsidRPr="007B6B11">
              <w:t>3</w:t>
            </w:r>
          </w:p>
        </w:tc>
        <w:tc>
          <w:tcPr>
            <w:tcW w:w="2126" w:type="dxa"/>
          </w:tcPr>
          <w:p w14:paraId="36D4B3A4" w14:textId="77777777" w:rsidR="00333A39" w:rsidRPr="007B6B11" w:rsidRDefault="00333A39" w:rsidP="004E02BE">
            <w:pPr>
              <w:pStyle w:val="Tabelazwyky"/>
            </w:pPr>
            <w:r w:rsidRPr="007B6B11">
              <w:t>ZAmountP</w:t>
            </w:r>
          </w:p>
          <w:p w14:paraId="18FC5E8A" w14:textId="77777777" w:rsidR="00333A39" w:rsidRPr="007B6B11" w:rsidRDefault="00333A39" w:rsidP="004E02BE">
            <w:pPr>
              <w:pStyle w:val="Tabelazwyky"/>
            </w:pPr>
            <w:r w:rsidRPr="007B6B11">
              <w:t>Patrz reguła R10</w:t>
            </w:r>
          </w:p>
        </w:tc>
        <w:tc>
          <w:tcPr>
            <w:tcW w:w="1276" w:type="dxa"/>
          </w:tcPr>
          <w:p w14:paraId="24C3A44F" w14:textId="77777777" w:rsidR="00333A39" w:rsidRPr="007B6B11" w:rsidRDefault="00333A39" w:rsidP="004E02BE">
            <w:pPr>
              <w:pStyle w:val="Tabelazwyky"/>
            </w:pPr>
            <w:r w:rsidRPr="007B6B11">
              <w:t>1..1</w:t>
            </w:r>
          </w:p>
        </w:tc>
      </w:tr>
    </w:tbl>
    <w:p w14:paraId="392F750D" w14:textId="738A104D" w:rsidR="006E7D91" w:rsidRPr="007B6B11" w:rsidRDefault="006E7D91" w:rsidP="004E02BE">
      <w:pPr>
        <w:pStyle w:val="Z2PodpisRysunkuTabeli"/>
      </w:pPr>
      <w:bookmarkStart w:id="510" w:name="_Toc97503937"/>
      <w:bookmarkStart w:id="511" w:name="_Toc183172189"/>
      <w:r w:rsidRPr="007B6B11">
        <w:t xml:space="preserve">Rysunek </w:t>
      </w:r>
      <w:r w:rsidR="00E354C5">
        <w:fldChar w:fldCharType="begin"/>
      </w:r>
      <w:r w:rsidR="00E354C5">
        <w:instrText xml:space="preserve"> SEQ Rysunek \* ARABIC </w:instrText>
      </w:r>
      <w:r w:rsidR="00E354C5">
        <w:fldChar w:fldCharType="separate"/>
      </w:r>
      <w:r w:rsidR="006D48AD">
        <w:rPr>
          <w:noProof/>
        </w:rPr>
        <w:t>83</w:t>
      </w:r>
      <w:r w:rsidR="00E354C5">
        <w:fldChar w:fldCharType="end"/>
      </w:r>
      <w:r w:rsidRPr="007B6B11">
        <w:t>. Struktura elementu &lt;</w:t>
      </w:r>
      <w:r w:rsidRPr="007B6B11">
        <w:rPr>
          <w:b/>
        </w:rPr>
        <w:t xml:space="preserve"> CalculOfAmountOfExciseDutyType&gt; -</w:t>
      </w:r>
      <w:r w:rsidRPr="007B6B11">
        <w:t xml:space="preserve"> Obliczenie wysokości podatku akcyzowego dla załącznika AKC-4K.</w:t>
      </w:r>
      <w:bookmarkEnd w:id="510"/>
      <w:bookmarkEnd w:id="511"/>
    </w:p>
    <w:p w14:paraId="54B0BF4F" w14:textId="77777777" w:rsidR="00333A39" w:rsidRPr="007B6B11" w:rsidRDefault="00333A39" w:rsidP="004E02BE">
      <w:pPr>
        <w:pStyle w:val="Schema-Description"/>
        <w:rPr>
          <w:rFonts w:ascii="Lato" w:hAnsi="Lato"/>
        </w:rPr>
      </w:pPr>
      <w:r w:rsidRPr="007B6B11">
        <w:rPr>
          <w:rFonts w:ascii="Lato" w:hAnsi="Lato"/>
          <w:noProof/>
        </w:rPr>
        <w:drawing>
          <wp:inline distT="0" distB="0" distL="0" distR="0" wp14:anchorId="0491114B" wp14:editId="586E0FD6">
            <wp:extent cx="4130040" cy="1409700"/>
            <wp:effectExtent l="19050" t="19050" r="22860" b="19050"/>
            <wp:docPr id="116" name="Obraz 116" descr="Rysunek przedstawia strukturę  elementu &lt; CalculOfAmountOfExciseDutyType&gt; - Obliczenie wysokości podatku akcyzowego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Obraz 116" descr="Rysunek przedstawia strukturę  elementu &lt; CalculOfAmountOfExciseDutyType&gt; - Obliczenie wysokości podatku akcyzowego dla załącznika AKC-4K."/>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08AA8B16" w14:textId="77777777" w:rsidR="00637A1C" w:rsidRDefault="00637A1C">
      <w:pPr>
        <w:spacing w:before="0" w:after="0" w:line="240" w:lineRule="auto"/>
        <w:rPr>
          <w:bCs/>
          <w:sz w:val="22"/>
          <w:szCs w:val="20"/>
        </w:rPr>
      </w:pPr>
      <w:r>
        <w:br w:type="page"/>
      </w:r>
    </w:p>
    <w:p w14:paraId="79C7318E" w14:textId="7F0BF97C" w:rsidR="00333A39" w:rsidRPr="007B6B11" w:rsidRDefault="00333A39" w:rsidP="004E02BE">
      <w:pPr>
        <w:pStyle w:val="Z2PodpisRysunkuTabeli"/>
      </w:pPr>
      <w:bookmarkStart w:id="512" w:name="_Toc183172075"/>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107</w:t>
      </w:r>
      <w:r w:rsidR="00E354C5">
        <w:fldChar w:fldCharType="end"/>
      </w:r>
      <w:r w:rsidRPr="007B6B11">
        <w:t>. Struktura elementu &lt; CleareanceExciseDutyType &gt; -Rozliczenie podatku akcyzowego dla załącznika AKC-4</w:t>
      </w:r>
      <w:r w:rsidR="002E4239" w:rsidRPr="007B6B11">
        <w:t>K</w:t>
      </w:r>
      <w:r w:rsidRPr="007B6B11">
        <w:t>.</w:t>
      </w:r>
      <w:bookmarkEnd w:id="51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7B6B11" w14:paraId="1A5CB157" w14:textId="77777777" w:rsidTr="00146E29">
        <w:trPr>
          <w:trHeight w:val="213"/>
          <w:tblHeader/>
        </w:trPr>
        <w:tc>
          <w:tcPr>
            <w:tcW w:w="1788" w:type="dxa"/>
            <w:shd w:val="clear" w:color="auto" w:fill="D9D9D9" w:themeFill="background1" w:themeFillShade="D9"/>
          </w:tcPr>
          <w:p w14:paraId="055AF162"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0CEB0164"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2EA10311"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71FF5D51"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6CABEAD4"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333A39" w:rsidRPr="007B6B11" w14:paraId="6D7A3BC8" w14:textId="77777777" w:rsidTr="00E93E44">
        <w:trPr>
          <w:trHeight w:val="213"/>
        </w:trPr>
        <w:tc>
          <w:tcPr>
            <w:tcW w:w="1788" w:type="dxa"/>
          </w:tcPr>
          <w:p w14:paraId="710C26DA" w14:textId="77777777" w:rsidR="00333A39" w:rsidRPr="007B6B11" w:rsidRDefault="00333A39" w:rsidP="004E02BE">
            <w:pPr>
              <w:pStyle w:val="Tabelazwyky"/>
            </w:pPr>
            <w:r w:rsidRPr="007B6B11">
              <w:t>amountOfPrePayment</w:t>
            </w:r>
          </w:p>
        </w:tc>
        <w:tc>
          <w:tcPr>
            <w:tcW w:w="3360" w:type="dxa"/>
          </w:tcPr>
          <w:p w14:paraId="7A3B67A3" w14:textId="77777777" w:rsidR="00333A39" w:rsidRPr="007B6B11" w:rsidRDefault="00333A39" w:rsidP="004E02BE">
            <w:pPr>
              <w:pStyle w:val="Tabelazwyky"/>
            </w:pPr>
            <w:r w:rsidRPr="007B6B11">
              <w:t>Przedpłata podatku akcyzowego.</w:t>
            </w:r>
          </w:p>
          <w:p w14:paraId="5403CE87" w14:textId="75B4B791" w:rsidR="00333A39" w:rsidRPr="007B6B11" w:rsidRDefault="00333A39" w:rsidP="004E02BE">
            <w:pPr>
              <w:pStyle w:val="Tabelazwyky"/>
            </w:pPr>
            <w:r w:rsidRPr="007B6B11">
              <w:t>Suma kwot z pozycji 22 i 23 deklaracji AKC-PA (</w:t>
            </w:r>
            <w:r w:rsidR="00DC4D4B" w:rsidRPr="007B6B11">
              <w:t>K</w:t>
            </w:r>
            <w:r w:rsidRPr="007B6B11">
              <w:t>) złożonej za miesiąc, którego niniejsza deklaracja dotyczy.</w:t>
            </w:r>
          </w:p>
        </w:tc>
        <w:tc>
          <w:tcPr>
            <w:tcW w:w="840" w:type="dxa"/>
          </w:tcPr>
          <w:p w14:paraId="3116E3B1" w14:textId="1BF6FB6D" w:rsidR="00333A39" w:rsidRPr="007B6B11" w:rsidRDefault="00333A39" w:rsidP="004E02BE">
            <w:pPr>
              <w:pStyle w:val="Tabelazwyky"/>
            </w:pPr>
            <w:r w:rsidRPr="007B6B11">
              <w:t>1</w:t>
            </w:r>
            <w:r w:rsidR="00DC4D4B" w:rsidRPr="007B6B11">
              <w:t>4</w:t>
            </w:r>
          </w:p>
        </w:tc>
        <w:tc>
          <w:tcPr>
            <w:tcW w:w="2095" w:type="dxa"/>
          </w:tcPr>
          <w:p w14:paraId="5629BE30" w14:textId="77777777" w:rsidR="00333A39" w:rsidRPr="007B6B11" w:rsidRDefault="00333A39" w:rsidP="004E02BE">
            <w:pPr>
              <w:pStyle w:val="Tabelazwyky"/>
            </w:pPr>
            <w:r w:rsidRPr="007B6B11">
              <w:t>ZAmountP</w:t>
            </w:r>
          </w:p>
          <w:p w14:paraId="1A721CD1" w14:textId="77777777" w:rsidR="00333A39" w:rsidRPr="007B6B11" w:rsidRDefault="00333A39" w:rsidP="004E02BE">
            <w:pPr>
              <w:pStyle w:val="Tabelazwyky"/>
            </w:pPr>
            <w:r w:rsidRPr="007B6B11">
              <w:t>Patrz reguła R11</w:t>
            </w:r>
          </w:p>
        </w:tc>
        <w:tc>
          <w:tcPr>
            <w:tcW w:w="1197" w:type="dxa"/>
          </w:tcPr>
          <w:p w14:paraId="26C84E8D" w14:textId="77777777" w:rsidR="00333A39" w:rsidRPr="007B6B11" w:rsidRDefault="00333A39" w:rsidP="004E02BE">
            <w:pPr>
              <w:pStyle w:val="Tabelazwyky"/>
            </w:pPr>
            <w:r w:rsidRPr="007B6B11">
              <w:t>0..1</w:t>
            </w:r>
          </w:p>
        </w:tc>
      </w:tr>
      <w:tr w:rsidR="00333A39" w:rsidRPr="007B6B11" w14:paraId="0D54216B" w14:textId="77777777" w:rsidTr="00E93E44">
        <w:trPr>
          <w:trHeight w:val="213"/>
        </w:trPr>
        <w:tc>
          <w:tcPr>
            <w:tcW w:w="1788" w:type="dxa"/>
          </w:tcPr>
          <w:p w14:paraId="05544938" w14:textId="77777777" w:rsidR="00333A39" w:rsidRPr="007B6B11" w:rsidRDefault="00333A39" w:rsidP="004E02BE">
            <w:pPr>
              <w:pStyle w:val="Tabelazwyky"/>
            </w:pPr>
            <w:r w:rsidRPr="007B6B11">
              <w:t>taxChargeable</w:t>
            </w:r>
          </w:p>
        </w:tc>
        <w:tc>
          <w:tcPr>
            <w:tcW w:w="3360" w:type="dxa"/>
          </w:tcPr>
          <w:p w14:paraId="0D8989A4" w14:textId="77777777" w:rsidR="00333A39" w:rsidRPr="007B6B11" w:rsidRDefault="00333A39" w:rsidP="004E02BE">
            <w:pPr>
              <w:pStyle w:val="Tabelazwyky"/>
            </w:pPr>
            <w:r w:rsidRPr="007B6B11">
              <w:t xml:space="preserve">Podatek należny. </w:t>
            </w:r>
          </w:p>
          <w:p w14:paraId="70721711" w14:textId="5D5A793E" w:rsidR="00333A39" w:rsidRPr="007B6B11" w:rsidRDefault="00333A39" w:rsidP="004E02BE">
            <w:pPr>
              <w:pStyle w:val="Tabelazwyky"/>
            </w:pPr>
            <w:r w:rsidRPr="007B6B11">
              <w:t>Od kwoty z poz. 1</w:t>
            </w:r>
            <w:r w:rsidR="00DC4D4B" w:rsidRPr="007B6B11">
              <w:t>3</w:t>
            </w:r>
            <w:r w:rsidRPr="007B6B11">
              <w:t xml:space="preserve"> należy odjąć sumę kwot z poz. 1</w:t>
            </w:r>
            <w:r w:rsidR="00DC4D4B" w:rsidRPr="007B6B11">
              <w:t>4</w:t>
            </w:r>
            <w:r w:rsidRPr="007B6B11">
              <w:t>; jeżeli różnica jest liczbą ujemną, należy wpisać 0.</w:t>
            </w:r>
          </w:p>
        </w:tc>
        <w:tc>
          <w:tcPr>
            <w:tcW w:w="840" w:type="dxa"/>
          </w:tcPr>
          <w:p w14:paraId="63EBD3BF" w14:textId="1B18083C" w:rsidR="00333A39" w:rsidRPr="007B6B11" w:rsidRDefault="00333A39" w:rsidP="004E02BE">
            <w:pPr>
              <w:pStyle w:val="Tabelazwyky"/>
            </w:pPr>
            <w:r w:rsidRPr="007B6B11">
              <w:t>1</w:t>
            </w:r>
            <w:r w:rsidR="00DC4D4B" w:rsidRPr="007B6B11">
              <w:t>5</w:t>
            </w:r>
          </w:p>
        </w:tc>
        <w:tc>
          <w:tcPr>
            <w:tcW w:w="2095" w:type="dxa"/>
          </w:tcPr>
          <w:p w14:paraId="692727DE" w14:textId="77777777" w:rsidR="00333A39" w:rsidRPr="007B6B11" w:rsidRDefault="00333A39" w:rsidP="004E02BE">
            <w:pPr>
              <w:pStyle w:val="Tabelazwyky"/>
            </w:pPr>
            <w:r w:rsidRPr="007B6B11">
              <w:t>ZAmountP</w:t>
            </w:r>
          </w:p>
          <w:p w14:paraId="1E31558E" w14:textId="77777777" w:rsidR="00333A39" w:rsidRPr="007B6B11" w:rsidRDefault="00333A39" w:rsidP="004E02BE">
            <w:pPr>
              <w:pStyle w:val="Tabelazwyky"/>
            </w:pPr>
            <w:r w:rsidRPr="007B6B11">
              <w:t>Patrz reguła R12</w:t>
            </w:r>
          </w:p>
        </w:tc>
        <w:tc>
          <w:tcPr>
            <w:tcW w:w="1197" w:type="dxa"/>
          </w:tcPr>
          <w:p w14:paraId="65ABDD42" w14:textId="77777777" w:rsidR="00333A39" w:rsidRPr="007B6B11" w:rsidRDefault="00333A39" w:rsidP="004E02BE">
            <w:pPr>
              <w:pStyle w:val="Tabelazwyky"/>
            </w:pPr>
            <w:r w:rsidRPr="007B6B11">
              <w:t>1..1</w:t>
            </w:r>
          </w:p>
        </w:tc>
      </w:tr>
      <w:tr w:rsidR="00333A39" w:rsidRPr="007B6B11" w14:paraId="5B785775" w14:textId="77777777" w:rsidTr="00E93E44">
        <w:trPr>
          <w:trHeight w:val="213"/>
        </w:trPr>
        <w:tc>
          <w:tcPr>
            <w:tcW w:w="1788" w:type="dxa"/>
          </w:tcPr>
          <w:p w14:paraId="6F92C3AF" w14:textId="77777777" w:rsidR="00333A39" w:rsidRPr="007B6B11" w:rsidRDefault="00333A39" w:rsidP="004E02BE">
            <w:pPr>
              <w:pStyle w:val="Tabelazwyky"/>
            </w:pPr>
            <w:r w:rsidRPr="007B6B11">
              <w:t>surplusExcessPayment</w:t>
            </w:r>
          </w:p>
        </w:tc>
        <w:tc>
          <w:tcPr>
            <w:tcW w:w="3360" w:type="dxa"/>
          </w:tcPr>
          <w:p w14:paraId="6C6A0B28" w14:textId="59344293" w:rsidR="00333A39" w:rsidRPr="007B6B11" w:rsidRDefault="00333A39" w:rsidP="004E02BE">
            <w:pPr>
              <w:pStyle w:val="Tabelazwyky"/>
            </w:pPr>
            <w:r w:rsidRPr="007B6B11">
              <w:t>Nadwyżka przedpłaty (Nadwyżka przedpłaty – w przypadku produkcji poza składem podatkowym) Od sumy kwot z poz. 1</w:t>
            </w:r>
            <w:r w:rsidR="00DC4D4B" w:rsidRPr="007B6B11">
              <w:t>4</w:t>
            </w:r>
            <w:r w:rsidRPr="007B6B11">
              <w:t xml:space="preserve"> należy odjąć kwotę z poz. 1</w:t>
            </w:r>
            <w:r w:rsidR="00DC4D4B" w:rsidRPr="007B6B11">
              <w:t>3</w:t>
            </w:r>
            <w:r w:rsidRPr="007B6B11">
              <w:t>; jeżeli różnica jest liczbą ujemną, należy wpisać 0.</w:t>
            </w:r>
          </w:p>
        </w:tc>
        <w:tc>
          <w:tcPr>
            <w:tcW w:w="840" w:type="dxa"/>
          </w:tcPr>
          <w:p w14:paraId="3B3ADDAA" w14:textId="2701D8B9" w:rsidR="00333A39" w:rsidRPr="007B6B11" w:rsidRDefault="00333A39" w:rsidP="004E02BE">
            <w:pPr>
              <w:pStyle w:val="Tabelazwyky"/>
            </w:pPr>
            <w:r w:rsidRPr="007B6B11">
              <w:t>1</w:t>
            </w:r>
            <w:r w:rsidR="00DC4D4B" w:rsidRPr="007B6B11">
              <w:t>6</w:t>
            </w:r>
          </w:p>
        </w:tc>
        <w:tc>
          <w:tcPr>
            <w:tcW w:w="2095" w:type="dxa"/>
          </w:tcPr>
          <w:p w14:paraId="5C569E65" w14:textId="77777777" w:rsidR="00333A39" w:rsidRPr="007B6B11" w:rsidRDefault="00333A39" w:rsidP="004E02BE">
            <w:pPr>
              <w:pStyle w:val="Tabelazwyky"/>
            </w:pPr>
            <w:r w:rsidRPr="007B6B11">
              <w:t>ZAmountP</w:t>
            </w:r>
          </w:p>
          <w:p w14:paraId="02076827" w14:textId="77777777" w:rsidR="00333A39" w:rsidRPr="007B6B11" w:rsidRDefault="00333A39" w:rsidP="004E02BE">
            <w:pPr>
              <w:pStyle w:val="Tabelazwyky"/>
            </w:pPr>
            <w:r w:rsidRPr="007B6B11">
              <w:t>Patrz reguła R13</w:t>
            </w:r>
          </w:p>
        </w:tc>
        <w:tc>
          <w:tcPr>
            <w:tcW w:w="1197" w:type="dxa"/>
          </w:tcPr>
          <w:p w14:paraId="71336360" w14:textId="77777777" w:rsidR="00333A39" w:rsidRPr="007B6B11" w:rsidRDefault="00333A39" w:rsidP="004E02BE">
            <w:pPr>
              <w:pStyle w:val="Tabelazwyky"/>
            </w:pPr>
            <w:r w:rsidRPr="007B6B11">
              <w:t>1..1</w:t>
            </w:r>
          </w:p>
        </w:tc>
      </w:tr>
    </w:tbl>
    <w:p w14:paraId="29BC175D" w14:textId="0D0F238E" w:rsidR="006E7D91" w:rsidRPr="007B6B11" w:rsidRDefault="006E7D91" w:rsidP="004E02BE">
      <w:pPr>
        <w:pStyle w:val="Z2PodpisRysunkuTabeli"/>
      </w:pPr>
      <w:bookmarkStart w:id="513" w:name="_Toc97503938"/>
      <w:bookmarkStart w:id="514" w:name="_Toc183172190"/>
      <w:r w:rsidRPr="007B6B11">
        <w:t xml:space="preserve">Rysunek </w:t>
      </w:r>
      <w:r w:rsidR="00E354C5">
        <w:fldChar w:fldCharType="begin"/>
      </w:r>
      <w:r w:rsidR="00E354C5">
        <w:instrText xml:space="preserve"> SEQ Rysunek \* ARABIC </w:instrText>
      </w:r>
      <w:r w:rsidR="00E354C5">
        <w:fldChar w:fldCharType="separate"/>
      </w:r>
      <w:r w:rsidR="006D48AD">
        <w:rPr>
          <w:noProof/>
        </w:rPr>
        <w:t>84</w:t>
      </w:r>
      <w:r w:rsidR="00E354C5">
        <w:fldChar w:fldCharType="end"/>
      </w:r>
      <w:r w:rsidRPr="007B6B11">
        <w:t>. Struktura elementu &lt;</w:t>
      </w:r>
      <w:r w:rsidRPr="007B6B11">
        <w:rPr>
          <w:b/>
        </w:rPr>
        <w:t xml:space="preserve"> CleareanceExciseDutyType</w:t>
      </w:r>
      <w:r w:rsidRPr="007B6B11">
        <w:t xml:space="preserve"> &gt; -Rozliczenie podatku akcyzowego dla załącznika AKC-4K.</w:t>
      </w:r>
      <w:bookmarkEnd w:id="513"/>
      <w:bookmarkEnd w:id="514"/>
    </w:p>
    <w:p w14:paraId="0A94E893" w14:textId="77777777" w:rsidR="00333A39" w:rsidRPr="007B6B11" w:rsidRDefault="00333A39" w:rsidP="004E02BE">
      <w:pPr>
        <w:pStyle w:val="Schema-Description"/>
        <w:rPr>
          <w:rFonts w:ascii="Lato" w:hAnsi="Lato"/>
        </w:rPr>
      </w:pPr>
      <w:r w:rsidRPr="007B6B11">
        <w:rPr>
          <w:rFonts w:ascii="Lato" w:hAnsi="Lato"/>
          <w:noProof/>
        </w:rPr>
        <w:drawing>
          <wp:inline distT="0" distB="0" distL="0" distR="0" wp14:anchorId="5F780DAB" wp14:editId="3A37BFD0">
            <wp:extent cx="3787140" cy="990600"/>
            <wp:effectExtent l="19050" t="19050" r="22860" b="19050"/>
            <wp:docPr id="117" name="Obraz 117" descr="Rysunek przedstawia strukturę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Obraz 117" descr="Rysunek przedstawia strukturę elementu &lt; CleareanceExciseDutyType &gt; -Rozliczenie podatku akcyzowego dla załącznika AKC-4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675A4E0D" w14:textId="564B07BD" w:rsidR="00333A39" w:rsidRPr="007B6B11" w:rsidRDefault="00333A39" w:rsidP="004E02BE">
      <w:pPr>
        <w:pStyle w:val="Z2PodpisRysunkuTabeli"/>
      </w:pPr>
      <w:bookmarkStart w:id="515" w:name="_Toc183172076"/>
      <w:r w:rsidRPr="007B6B11">
        <w:t xml:space="preserve">Tabela </w:t>
      </w:r>
      <w:r w:rsidR="00E354C5">
        <w:fldChar w:fldCharType="begin"/>
      </w:r>
      <w:r w:rsidR="00E354C5">
        <w:instrText xml:space="preserve"> SEQ Tabela \* ARABIC </w:instrText>
      </w:r>
      <w:r w:rsidR="00E354C5">
        <w:fldChar w:fldCharType="separate"/>
      </w:r>
      <w:r w:rsidR="006D48AD">
        <w:rPr>
          <w:noProof/>
        </w:rPr>
        <w:t>108</w:t>
      </w:r>
      <w:r w:rsidR="00E354C5">
        <w:fldChar w:fldCharType="end"/>
      </w:r>
      <w:r w:rsidRPr="007B6B11">
        <w:t>. Struktura &lt;ItemsType&gt;, Obliczenie wysokości podatku akcyzowego od poszczególnych wyrobów (podsumowanie pozycji) załącznika AKC-4</w:t>
      </w:r>
      <w:r w:rsidR="00DC4D4B" w:rsidRPr="007B6B11">
        <w:t>K</w:t>
      </w:r>
      <w:bookmarkEnd w:id="51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7B6B11" w14:paraId="4EB2179B" w14:textId="77777777" w:rsidTr="00146E29">
        <w:trPr>
          <w:trHeight w:val="213"/>
          <w:tblHeader/>
        </w:trPr>
        <w:tc>
          <w:tcPr>
            <w:tcW w:w="1788" w:type="dxa"/>
            <w:shd w:val="clear" w:color="auto" w:fill="D9D9D9" w:themeFill="background1" w:themeFillShade="D9"/>
          </w:tcPr>
          <w:p w14:paraId="44D8B3F8"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487CFC52"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7DE8BDB6"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64C2ECD8"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250512E1"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333A39" w:rsidRPr="007B6B11" w14:paraId="3A881BD6" w14:textId="77777777" w:rsidTr="00E93E44">
        <w:trPr>
          <w:trHeight w:val="213"/>
        </w:trPr>
        <w:tc>
          <w:tcPr>
            <w:tcW w:w="1788" w:type="dxa"/>
          </w:tcPr>
          <w:p w14:paraId="2140754B" w14:textId="77777777" w:rsidR="00333A39" w:rsidRPr="007B6B11" w:rsidRDefault="00333A39" w:rsidP="004E02BE">
            <w:pPr>
              <w:pStyle w:val="Tabelazwyky"/>
            </w:pPr>
            <w:r w:rsidRPr="007B6B11">
              <w:t>exportNumberOfGoods</w:t>
            </w:r>
          </w:p>
        </w:tc>
        <w:tc>
          <w:tcPr>
            <w:tcW w:w="3360" w:type="dxa"/>
          </w:tcPr>
          <w:p w14:paraId="40E08BDF" w14:textId="77777777" w:rsidR="00333A39" w:rsidRPr="007B6B11" w:rsidRDefault="00333A39" w:rsidP="004E02BE">
            <w:pPr>
              <w:pStyle w:val="Tabelazwyky"/>
            </w:pPr>
            <w:r w:rsidRPr="007B6B11">
              <w:t>Sprzedaż na eksport.</w:t>
            </w:r>
          </w:p>
          <w:p w14:paraId="0162CAC0" w14:textId="77777777" w:rsidR="00333A39" w:rsidRPr="007B6B11" w:rsidRDefault="00333A39" w:rsidP="004E02BE">
            <w:pPr>
              <w:pStyle w:val="Tabelazwyky"/>
            </w:pPr>
            <w:r w:rsidRPr="007B6B11">
              <w:t>Ilość wyrobów w tysiącach litrów (z dokładnością do trzech miejsc po przecinku)</w:t>
            </w:r>
          </w:p>
        </w:tc>
        <w:tc>
          <w:tcPr>
            <w:tcW w:w="840" w:type="dxa"/>
          </w:tcPr>
          <w:p w14:paraId="4608C7F8" w14:textId="03ACCB63" w:rsidR="00333A39" w:rsidRPr="007B6B11" w:rsidRDefault="00333A39" w:rsidP="004E02BE">
            <w:pPr>
              <w:pStyle w:val="Tabelazwyky"/>
            </w:pPr>
            <w:r w:rsidRPr="007B6B11">
              <w:t>27</w:t>
            </w:r>
            <w:r w:rsidR="00DC4D4B" w:rsidRPr="007B6B11">
              <w:t>1</w:t>
            </w:r>
          </w:p>
        </w:tc>
        <w:tc>
          <w:tcPr>
            <w:tcW w:w="2095" w:type="dxa"/>
          </w:tcPr>
          <w:p w14:paraId="59EC52FB" w14:textId="77777777" w:rsidR="00333A39" w:rsidRPr="007B6B11" w:rsidRDefault="00333A39" w:rsidP="004E02BE">
            <w:pPr>
              <w:pStyle w:val="Tabelazwyky"/>
            </w:pPr>
            <w:r w:rsidRPr="007B6B11">
              <w:t>ZAmountE</w:t>
            </w:r>
          </w:p>
        </w:tc>
        <w:tc>
          <w:tcPr>
            <w:tcW w:w="1197" w:type="dxa"/>
          </w:tcPr>
          <w:p w14:paraId="5A383CFA" w14:textId="77777777" w:rsidR="00333A39" w:rsidRPr="007B6B11" w:rsidRDefault="00333A39" w:rsidP="004E02BE">
            <w:pPr>
              <w:pStyle w:val="Tabelazwyky"/>
            </w:pPr>
            <w:r w:rsidRPr="007B6B11">
              <w:t>0..1</w:t>
            </w:r>
          </w:p>
        </w:tc>
      </w:tr>
      <w:tr w:rsidR="00333A39" w:rsidRPr="007B6B11" w14:paraId="53C6401D" w14:textId="77777777" w:rsidTr="00E93E44">
        <w:trPr>
          <w:trHeight w:val="213"/>
        </w:trPr>
        <w:tc>
          <w:tcPr>
            <w:tcW w:w="1788" w:type="dxa"/>
          </w:tcPr>
          <w:p w14:paraId="12A0B27E" w14:textId="77777777" w:rsidR="00333A39" w:rsidRPr="007B6B11" w:rsidRDefault="00333A39" w:rsidP="004E02BE">
            <w:pPr>
              <w:pStyle w:val="Tabelazwyky"/>
            </w:pPr>
            <w:r w:rsidRPr="007B6B11">
              <w:t>exportTaxRate</w:t>
            </w:r>
          </w:p>
        </w:tc>
        <w:tc>
          <w:tcPr>
            <w:tcW w:w="3360" w:type="dxa"/>
          </w:tcPr>
          <w:p w14:paraId="39EC45C5" w14:textId="77777777" w:rsidR="00333A39" w:rsidRPr="007B6B11" w:rsidRDefault="00333A39" w:rsidP="004E02BE">
            <w:pPr>
              <w:pStyle w:val="Tabelazwyky"/>
            </w:pPr>
            <w:r w:rsidRPr="007B6B11">
              <w:t>Sprzedaż na eksport.</w:t>
            </w:r>
          </w:p>
          <w:p w14:paraId="383D60AC" w14:textId="77777777" w:rsidR="00333A39" w:rsidRPr="007B6B11" w:rsidRDefault="00333A39" w:rsidP="004E02BE">
            <w:pPr>
              <w:pStyle w:val="Tabelazwyky"/>
            </w:pPr>
            <w:r w:rsidRPr="007B6B11">
              <w:t>Stawka podatku (z dokładnością do dwóch miejsc po przecinku).</w:t>
            </w:r>
          </w:p>
        </w:tc>
        <w:tc>
          <w:tcPr>
            <w:tcW w:w="840" w:type="dxa"/>
          </w:tcPr>
          <w:p w14:paraId="25B2729D" w14:textId="717B05B0" w:rsidR="00333A39" w:rsidRPr="007B6B11" w:rsidRDefault="00333A39" w:rsidP="004E02BE">
            <w:pPr>
              <w:pStyle w:val="Tabelazwyky"/>
            </w:pPr>
            <w:r w:rsidRPr="007B6B11">
              <w:t>27</w:t>
            </w:r>
            <w:r w:rsidR="00DC4D4B" w:rsidRPr="007B6B11">
              <w:t>2</w:t>
            </w:r>
          </w:p>
        </w:tc>
        <w:tc>
          <w:tcPr>
            <w:tcW w:w="2095" w:type="dxa"/>
          </w:tcPr>
          <w:p w14:paraId="49E3B97E" w14:textId="77777777" w:rsidR="00333A39" w:rsidRPr="007B6B11" w:rsidRDefault="00333A39" w:rsidP="004E02BE">
            <w:pPr>
              <w:pStyle w:val="Tabelazwyky"/>
            </w:pPr>
            <w:r w:rsidRPr="007B6B11">
              <w:t>ZAmountC</w:t>
            </w:r>
          </w:p>
        </w:tc>
        <w:tc>
          <w:tcPr>
            <w:tcW w:w="1197" w:type="dxa"/>
          </w:tcPr>
          <w:p w14:paraId="404FE30D" w14:textId="77777777" w:rsidR="00333A39" w:rsidRPr="007B6B11" w:rsidRDefault="00333A39" w:rsidP="004E02BE">
            <w:pPr>
              <w:pStyle w:val="Tabelazwyky"/>
            </w:pPr>
            <w:r w:rsidRPr="007B6B11">
              <w:t>0..1</w:t>
            </w:r>
          </w:p>
        </w:tc>
      </w:tr>
      <w:tr w:rsidR="00333A39" w:rsidRPr="007B6B11" w14:paraId="49DCED20" w14:textId="77777777" w:rsidTr="00E93E44">
        <w:trPr>
          <w:trHeight w:val="213"/>
        </w:trPr>
        <w:tc>
          <w:tcPr>
            <w:tcW w:w="1788" w:type="dxa"/>
          </w:tcPr>
          <w:p w14:paraId="779682EE" w14:textId="77777777" w:rsidR="00333A39" w:rsidRPr="007B6B11" w:rsidRDefault="00333A39" w:rsidP="004E02BE">
            <w:pPr>
              <w:pStyle w:val="Tabelazwyky"/>
            </w:pPr>
            <w:r w:rsidRPr="007B6B11">
              <w:t>exportAmountOfTax</w:t>
            </w:r>
          </w:p>
        </w:tc>
        <w:tc>
          <w:tcPr>
            <w:tcW w:w="3360" w:type="dxa"/>
          </w:tcPr>
          <w:p w14:paraId="6429E1F7" w14:textId="77777777" w:rsidR="00333A39" w:rsidRPr="007B6B11" w:rsidRDefault="00333A39" w:rsidP="004E02BE">
            <w:pPr>
              <w:pStyle w:val="Tabelazwyky"/>
            </w:pPr>
            <w:r w:rsidRPr="007B6B11">
              <w:t>Sprzedaż na eksport.</w:t>
            </w:r>
          </w:p>
          <w:p w14:paraId="35CEA429" w14:textId="32F90FBC" w:rsidR="00333A39" w:rsidRPr="007B6B11" w:rsidRDefault="00333A39" w:rsidP="004E02BE">
            <w:pPr>
              <w:pStyle w:val="Tabelazwyky"/>
            </w:pPr>
            <w:r w:rsidRPr="007B6B11">
              <w:t>Podatek akcyzowy w zł.</w:t>
            </w:r>
          </w:p>
        </w:tc>
        <w:tc>
          <w:tcPr>
            <w:tcW w:w="840" w:type="dxa"/>
          </w:tcPr>
          <w:p w14:paraId="537C9428" w14:textId="7832C076" w:rsidR="00333A39" w:rsidRPr="007B6B11" w:rsidRDefault="00333A39" w:rsidP="004E02BE">
            <w:pPr>
              <w:pStyle w:val="Tabelazwyky"/>
            </w:pPr>
            <w:r w:rsidRPr="007B6B11">
              <w:t>27</w:t>
            </w:r>
            <w:r w:rsidR="00DC4D4B" w:rsidRPr="007B6B11">
              <w:t>3</w:t>
            </w:r>
          </w:p>
        </w:tc>
        <w:tc>
          <w:tcPr>
            <w:tcW w:w="2095" w:type="dxa"/>
          </w:tcPr>
          <w:p w14:paraId="6D4CA582" w14:textId="77777777" w:rsidR="00333A39" w:rsidRPr="007B6B11" w:rsidRDefault="00333A39" w:rsidP="004E02BE">
            <w:pPr>
              <w:pStyle w:val="Tabelazwyky"/>
            </w:pPr>
            <w:r w:rsidRPr="007B6B11">
              <w:t>ZAmountP</w:t>
            </w:r>
          </w:p>
        </w:tc>
        <w:tc>
          <w:tcPr>
            <w:tcW w:w="1197" w:type="dxa"/>
          </w:tcPr>
          <w:p w14:paraId="30766A68" w14:textId="77777777" w:rsidR="00333A39" w:rsidRPr="007B6B11" w:rsidRDefault="00333A39" w:rsidP="004E02BE">
            <w:pPr>
              <w:pStyle w:val="Tabelazwyky"/>
            </w:pPr>
            <w:r w:rsidRPr="007B6B11">
              <w:t>0..1</w:t>
            </w:r>
          </w:p>
        </w:tc>
      </w:tr>
      <w:tr w:rsidR="00333A39" w:rsidRPr="007B6B11" w14:paraId="595E058D" w14:textId="77777777" w:rsidTr="00E93E44">
        <w:trPr>
          <w:trHeight w:val="213"/>
        </w:trPr>
        <w:tc>
          <w:tcPr>
            <w:tcW w:w="1788" w:type="dxa"/>
          </w:tcPr>
          <w:p w14:paraId="3B81BA32" w14:textId="77777777" w:rsidR="00333A39" w:rsidRPr="007B6B11" w:rsidRDefault="00333A39" w:rsidP="004E02BE">
            <w:pPr>
              <w:pStyle w:val="Tabelazwyky"/>
            </w:pPr>
            <w:r w:rsidRPr="007B6B11">
              <w:lastRenderedPageBreak/>
              <w:t>totalNumberOfGoods</w:t>
            </w:r>
          </w:p>
        </w:tc>
        <w:tc>
          <w:tcPr>
            <w:tcW w:w="3360" w:type="dxa"/>
          </w:tcPr>
          <w:p w14:paraId="7AD0D445" w14:textId="77777777" w:rsidR="00333A39" w:rsidRPr="007B6B11" w:rsidRDefault="00333A39" w:rsidP="004E02BE">
            <w:pPr>
              <w:pStyle w:val="Tabelazwyky"/>
            </w:pPr>
            <w:r w:rsidRPr="007B6B11">
              <w:t>Razem.</w:t>
            </w:r>
          </w:p>
          <w:p w14:paraId="386C5F8A" w14:textId="77777777" w:rsidR="00333A39" w:rsidRPr="007B6B11" w:rsidRDefault="00333A39" w:rsidP="004E02BE">
            <w:pPr>
              <w:pStyle w:val="Tabelazwyky"/>
            </w:pPr>
            <w:r w:rsidRPr="007B6B11">
              <w:t>Ilość wyrobów w tysiącach litrów (z dokładnością do trzech miejsc po przecinku)</w:t>
            </w:r>
          </w:p>
        </w:tc>
        <w:tc>
          <w:tcPr>
            <w:tcW w:w="840" w:type="dxa"/>
          </w:tcPr>
          <w:p w14:paraId="309A105E" w14:textId="1732E078" w:rsidR="00333A39" w:rsidRPr="007B6B11" w:rsidRDefault="00333A39" w:rsidP="004E02BE">
            <w:pPr>
              <w:pStyle w:val="Tabelazwyky"/>
            </w:pPr>
            <w:r w:rsidRPr="007B6B11">
              <w:t>27</w:t>
            </w:r>
            <w:r w:rsidR="00DC4D4B" w:rsidRPr="007B6B11">
              <w:t>4</w:t>
            </w:r>
          </w:p>
        </w:tc>
        <w:tc>
          <w:tcPr>
            <w:tcW w:w="2095" w:type="dxa"/>
          </w:tcPr>
          <w:p w14:paraId="2172BAD2" w14:textId="77777777" w:rsidR="00333A39" w:rsidRPr="007B6B11" w:rsidRDefault="00333A39" w:rsidP="004E02BE">
            <w:pPr>
              <w:pStyle w:val="Tabelazwyky"/>
            </w:pPr>
            <w:r w:rsidRPr="007B6B11">
              <w:t>ZAmountE</w:t>
            </w:r>
          </w:p>
          <w:p w14:paraId="4975C781" w14:textId="77777777" w:rsidR="00333A39" w:rsidRPr="007B6B11" w:rsidRDefault="00333A39" w:rsidP="004E02BE">
            <w:pPr>
              <w:pStyle w:val="Tabelazwyky"/>
            </w:pPr>
            <w:r w:rsidRPr="007B6B11">
              <w:t>Patrz reguła R14</w:t>
            </w:r>
          </w:p>
        </w:tc>
        <w:tc>
          <w:tcPr>
            <w:tcW w:w="1197" w:type="dxa"/>
          </w:tcPr>
          <w:p w14:paraId="46738910" w14:textId="77777777" w:rsidR="00333A39" w:rsidRPr="007B6B11" w:rsidRDefault="00333A39" w:rsidP="004E02BE">
            <w:pPr>
              <w:pStyle w:val="Tabelazwyky"/>
            </w:pPr>
            <w:r w:rsidRPr="007B6B11">
              <w:t>1..1</w:t>
            </w:r>
          </w:p>
        </w:tc>
      </w:tr>
      <w:tr w:rsidR="00333A39" w:rsidRPr="007B6B11" w14:paraId="71825F06" w14:textId="77777777" w:rsidTr="00E93E44">
        <w:trPr>
          <w:trHeight w:val="213"/>
        </w:trPr>
        <w:tc>
          <w:tcPr>
            <w:tcW w:w="1788" w:type="dxa"/>
          </w:tcPr>
          <w:p w14:paraId="0707CACB" w14:textId="77777777" w:rsidR="00333A39" w:rsidRPr="007B6B11" w:rsidRDefault="00333A39" w:rsidP="004E02BE">
            <w:pPr>
              <w:pStyle w:val="Tabelazwyky"/>
            </w:pPr>
            <w:r w:rsidRPr="007B6B11">
              <w:t>totalAmountOfTax</w:t>
            </w:r>
          </w:p>
        </w:tc>
        <w:tc>
          <w:tcPr>
            <w:tcW w:w="3360" w:type="dxa"/>
          </w:tcPr>
          <w:p w14:paraId="50FB75AF" w14:textId="77777777" w:rsidR="00333A39" w:rsidRPr="007B6B11" w:rsidRDefault="00333A39" w:rsidP="004E02BE">
            <w:pPr>
              <w:pStyle w:val="Tabelazwyky"/>
            </w:pPr>
            <w:r w:rsidRPr="007B6B11">
              <w:t>Razem.</w:t>
            </w:r>
          </w:p>
          <w:p w14:paraId="59DE8D4B" w14:textId="240EB163" w:rsidR="00333A39" w:rsidRPr="007B6B11" w:rsidRDefault="00333A39" w:rsidP="004E02BE">
            <w:pPr>
              <w:pStyle w:val="Tabelazwyky"/>
            </w:pPr>
            <w:r w:rsidRPr="007B6B11">
              <w:t>Podatek akcyzowy w zł.</w:t>
            </w:r>
          </w:p>
        </w:tc>
        <w:tc>
          <w:tcPr>
            <w:tcW w:w="840" w:type="dxa"/>
          </w:tcPr>
          <w:p w14:paraId="49DF6477" w14:textId="6AF98644" w:rsidR="00333A39" w:rsidRPr="007B6B11" w:rsidRDefault="00333A39" w:rsidP="004E02BE">
            <w:pPr>
              <w:pStyle w:val="Tabelazwyky"/>
            </w:pPr>
            <w:r w:rsidRPr="007B6B11">
              <w:t>27</w:t>
            </w:r>
            <w:r w:rsidR="00DC4D4B" w:rsidRPr="007B6B11">
              <w:t>5</w:t>
            </w:r>
          </w:p>
        </w:tc>
        <w:tc>
          <w:tcPr>
            <w:tcW w:w="2095" w:type="dxa"/>
          </w:tcPr>
          <w:p w14:paraId="1A1E0A7D" w14:textId="77777777" w:rsidR="00333A39" w:rsidRPr="007B6B11" w:rsidRDefault="00333A39" w:rsidP="004E02BE">
            <w:pPr>
              <w:pStyle w:val="Tabelazwyky"/>
            </w:pPr>
            <w:r w:rsidRPr="007B6B11">
              <w:t>ZAmountP</w:t>
            </w:r>
          </w:p>
          <w:p w14:paraId="0D852E69" w14:textId="77777777" w:rsidR="00333A39" w:rsidRPr="007B6B11" w:rsidRDefault="00333A39" w:rsidP="004E02BE">
            <w:pPr>
              <w:pStyle w:val="Tabelazwyky"/>
            </w:pPr>
            <w:r w:rsidRPr="007B6B11">
              <w:t>Patrz reguła R15</w:t>
            </w:r>
          </w:p>
        </w:tc>
        <w:tc>
          <w:tcPr>
            <w:tcW w:w="1197" w:type="dxa"/>
          </w:tcPr>
          <w:p w14:paraId="4952332F" w14:textId="77777777" w:rsidR="00333A39" w:rsidRPr="007B6B11" w:rsidRDefault="00333A39" w:rsidP="004E02BE">
            <w:pPr>
              <w:pStyle w:val="Tabelazwyky"/>
            </w:pPr>
            <w:r w:rsidRPr="007B6B11">
              <w:t>1..1</w:t>
            </w:r>
          </w:p>
        </w:tc>
      </w:tr>
      <w:tr w:rsidR="00333A39" w:rsidRPr="007B6B11" w14:paraId="1D204645" w14:textId="77777777" w:rsidTr="00E93E44">
        <w:trPr>
          <w:trHeight w:val="213"/>
        </w:trPr>
        <w:tc>
          <w:tcPr>
            <w:tcW w:w="1788" w:type="dxa"/>
          </w:tcPr>
          <w:p w14:paraId="318457ED" w14:textId="77777777" w:rsidR="00333A39" w:rsidRPr="007B6B11" w:rsidRDefault="00333A39" w:rsidP="004E02BE">
            <w:pPr>
              <w:pStyle w:val="Tabelazwyky"/>
            </w:pPr>
            <w:r w:rsidRPr="007B6B11">
              <w:t>Item</w:t>
            </w:r>
          </w:p>
        </w:tc>
        <w:tc>
          <w:tcPr>
            <w:tcW w:w="3360" w:type="dxa"/>
          </w:tcPr>
          <w:p w14:paraId="3D2DE48F" w14:textId="77777777" w:rsidR="00333A39" w:rsidRPr="007B6B11" w:rsidRDefault="00333A39" w:rsidP="004E02BE">
            <w:pPr>
              <w:pStyle w:val="Tabelazwyky"/>
            </w:pPr>
            <w:r w:rsidRPr="007B6B11">
              <w:t>Obliczenie wysokości podatku akcyzowego od poszczególnych wyrobów.</w:t>
            </w:r>
          </w:p>
        </w:tc>
        <w:tc>
          <w:tcPr>
            <w:tcW w:w="840" w:type="dxa"/>
          </w:tcPr>
          <w:p w14:paraId="24A6040A" w14:textId="77777777" w:rsidR="00333A39" w:rsidRPr="007B6B11" w:rsidRDefault="00333A39" w:rsidP="004E02BE">
            <w:pPr>
              <w:pStyle w:val="Tabelazwyky"/>
            </w:pPr>
            <w:r w:rsidRPr="007B6B11">
              <w:t>F</w:t>
            </w:r>
          </w:p>
        </w:tc>
        <w:tc>
          <w:tcPr>
            <w:tcW w:w="2095" w:type="dxa"/>
          </w:tcPr>
          <w:p w14:paraId="0FF5AF0E" w14:textId="77777777" w:rsidR="00333A39" w:rsidRPr="007B6B11" w:rsidRDefault="00333A39" w:rsidP="004E02BE">
            <w:pPr>
              <w:pStyle w:val="Tabelazwyky"/>
            </w:pPr>
            <w:r w:rsidRPr="007B6B11">
              <w:t>ItemType</w:t>
            </w:r>
          </w:p>
        </w:tc>
        <w:tc>
          <w:tcPr>
            <w:tcW w:w="1197" w:type="dxa"/>
          </w:tcPr>
          <w:p w14:paraId="5F496122" w14:textId="77777777" w:rsidR="00333A39" w:rsidRPr="007B6B11" w:rsidRDefault="00333A39" w:rsidP="004E02BE">
            <w:pPr>
              <w:pStyle w:val="Tabelazwyky"/>
            </w:pPr>
            <w:r w:rsidRPr="007B6B11">
              <w:t>0..99</w:t>
            </w:r>
          </w:p>
        </w:tc>
      </w:tr>
    </w:tbl>
    <w:p w14:paraId="5EFDA126" w14:textId="72CDCD2C" w:rsidR="006E7D91" w:rsidRPr="007B6B11" w:rsidRDefault="006E7D91" w:rsidP="004E02BE">
      <w:pPr>
        <w:pStyle w:val="Z2PodpisRysunkuTabeli"/>
      </w:pPr>
      <w:bookmarkStart w:id="516" w:name="_Toc97503939"/>
      <w:bookmarkStart w:id="517" w:name="_Toc183172191"/>
      <w:r w:rsidRPr="007B6B11">
        <w:t xml:space="preserve">Rysunek </w:t>
      </w:r>
      <w:r w:rsidR="00E354C5">
        <w:fldChar w:fldCharType="begin"/>
      </w:r>
      <w:r w:rsidR="00E354C5">
        <w:instrText xml:space="preserve"> SEQ Rysunek \* ARABIC </w:instrText>
      </w:r>
      <w:r w:rsidR="00E354C5">
        <w:fldChar w:fldCharType="separate"/>
      </w:r>
      <w:r w:rsidR="006D48AD">
        <w:rPr>
          <w:noProof/>
        </w:rPr>
        <w:t>85</w:t>
      </w:r>
      <w:r w:rsidR="00E354C5">
        <w:fldChar w:fldCharType="end"/>
      </w:r>
      <w:r w:rsidRPr="007B6B11">
        <w:t>. Struktura &lt;ItemsType&gt;, Obliczenie wysokości podatku akcyzowego od poszczególnych wyrobów (podsumowanie pozycji) załącznika AKC-4K.</w:t>
      </w:r>
      <w:bookmarkEnd w:id="516"/>
      <w:bookmarkEnd w:id="517"/>
    </w:p>
    <w:p w14:paraId="4E372DAC" w14:textId="3E7FCF1F" w:rsidR="00333A39" w:rsidRPr="007B6B11" w:rsidRDefault="00DE5794" w:rsidP="004E02BE">
      <w:r w:rsidRPr="007B6B11">
        <w:rPr>
          <w:noProof/>
        </w:rPr>
        <w:drawing>
          <wp:inline distT="0" distB="0" distL="0" distR="0" wp14:anchorId="2395A762" wp14:editId="4E323BE0">
            <wp:extent cx="5753100" cy="3009900"/>
            <wp:effectExtent l="19050" t="19050" r="19050" b="19050"/>
            <wp:docPr id="125" name="Obraz 125" descr="Rysunek przedstawia strukturę  &lt;ItemsType&gt;, Obliczenie wysokości podatku akcyzowego od poszczególnych wyrobów (podsumowani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Obraz 125" descr="Rysunek przedstawia strukturę  &lt;ItemsType&gt;, Obliczenie wysokości podatku akcyzowego od poszczególnych wyrobów (podsumowanie pozycji) załącznika AKC-4K."/>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5307F3CE" w14:textId="6DE25E09" w:rsidR="00333A39" w:rsidRPr="007B6B11" w:rsidRDefault="00333A39" w:rsidP="004E02BE">
      <w:pPr>
        <w:pStyle w:val="Z2PodpisRysunkuTabeli"/>
      </w:pPr>
      <w:bookmarkStart w:id="518" w:name="_Toc183172077"/>
      <w:r w:rsidRPr="007B6B11">
        <w:t xml:space="preserve">Tabela </w:t>
      </w:r>
      <w:r w:rsidR="00E354C5">
        <w:fldChar w:fldCharType="begin"/>
      </w:r>
      <w:r w:rsidR="00E354C5">
        <w:instrText xml:space="preserve"> SEQ Tabela \* ARABIC </w:instrText>
      </w:r>
      <w:r w:rsidR="00E354C5">
        <w:fldChar w:fldCharType="separate"/>
      </w:r>
      <w:r w:rsidR="006D48AD">
        <w:rPr>
          <w:noProof/>
        </w:rPr>
        <w:t>109</w:t>
      </w:r>
      <w:r w:rsidR="00E354C5">
        <w:fldChar w:fldCharType="end"/>
      </w:r>
      <w:r w:rsidRPr="007B6B11">
        <w:t>. Struktura &lt;ItemType&gt;, Obliczenie wysokości podatku akcyzowego od poszczególnych wyrobów (składowe pozycji) załącznika AKC-4</w:t>
      </w:r>
      <w:r w:rsidR="00DE5794" w:rsidRPr="007B6B11">
        <w:t>K</w:t>
      </w:r>
      <w:r w:rsidRPr="007B6B11">
        <w:t>.</w:t>
      </w:r>
      <w:bookmarkEnd w:id="51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7B6B11" w14:paraId="79398172" w14:textId="77777777" w:rsidTr="00146E29">
        <w:trPr>
          <w:trHeight w:val="213"/>
          <w:tblHeader/>
        </w:trPr>
        <w:tc>
          <w:tcPr>
            <w:tcW w:w="1788" w:type="dxa"/>
            <w:shd w:val="clear" w:color="auto" w:fill="D9D9D9" w:themeFill="background1" w:themeFillShade="D9"/>
          </w:tcPr>
          <w:p w14:paraId="51E903BD"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73415029"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2BAD2151"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2BE3F3F9"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63135F3D"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333A39" w:rsidRPr="007B6B11" w14:paraId="22BD222D" w14:textId="77777777" w:rsidTr="00E93E44">
        <w:trPr>
          <w:trHeight w:val="213"/>
        </w:trPr>
        <w:tc>
          <w:tcPr>
            <w:tcW w:w="1788" w:type="dxa"/>
          </w:tcPr>
          <w:p w14:paraId="2E27EDE6" w14:textId="77777777" w:rsidR="00333A39" w:rsidRPr="007B6B11" w:rsidRDefault="00333A39" w:rsidP="004E02BE">
            <w:pPr>
              <w:pStyle w:val="Tabelazwyky"/>
            </w:pPr>
            <w:r w:rsidRPr="007B6B11">
              <w:t>id</w:t>
            </w:r>
          </w:p>
        </w:tc>
        <w:tc>
          <w:tcPr>
            <w:tcW w:w="3360" w:type="dxa"/>
          </w:tcPr>
          <w:p w14:paraId="4CDE5138" w14:textId="77777777" w:rsidR="00333A39" w:rsidRPr="007B6B11" w:rsidRDefault="00333A39" w:rsidP="004E02BE">
            <w:pPr>
              <w:pStyle w:val="Tabelazwyky"/>
            </w:pPr>
            <w:r w:rsidRPr="007B6B11">
              <w:t>Liczba porządkowa.</w:t>
            </w:r>
          </w:p>
        </w:tc>
        <w:tc>
          <w:tcPr>
            <w:tcW w:w="840" w:type="dxa"/>
          </w:tcPr>
          <w:p w14:paraId="07DEA1D2" w14:textId="77777777" w:rsidR="00333A39" w:rsidRPr="007B6B11" w:rsidRDefault="00333A39" w:rsidP="004E02BE">
            <w:pPr>
              <w:pStyle w:val="Tabelazwyky"/>
            </w:pPr>
            <w:r w:rsidRPr="007B6B11">
              <w:t>F.a</w:t>
            </w:r>
          </w:p>
        </w:tc>
        <w:tc>
          <w:tcPr>
            <w:tcW w:w="2095" w:type="dxa"/>
          </w:tcPr>
          <w:p w14:paraId="02F2ABEA" w14:textId="77777777" w:rsidR="00333A39" w:rsidRPr="007B6B11" w:rsidRDefault="00333A39" w:rsidP="004E02BE">
            <w:pPr>
              <w:pStyle w:val="Tabelazwyky"/>
            </w:pPr>
            <w:r w:rsidRPr="007B6B11">
              <w:t>ZNumeric</w:t>
            </w:r>
          </w:p>
        </w:tc>
        <w:tc>
          <w:tcPr>
            <w:tcW w:w="1197" w:type="dxa"/>
          </w:tcPr>
          <w:p w14:paraId="32B9F372" w14:textId="77777777" w:rsidR="00333A39" w:rsidRPr="007B6B11" w:rsidRDefault="00333A39" w:rsidP="004E02BE">
            <w:pPr>
              <w:pStyle w:val="Tabelazwyky"/>
            </w:pPr>
            <w:r w:rsidRPr="007B6B11">
              <w:t>1..1</w:t>
            </w:r>
          </w:p>
        </w:tc>
      </w:tr>
      <w:tr w:rsidR="00333A39" w:rsidRPr="007B6B11" w14:paraId="262D17C4" w14:textId="77777777" w:rsidTr="00E93E44">
        <w:trPr>
          <w:trHeight w:val="213"/>
        </w:trPr>
        <w:tc>
          <w:tcPr>
            <w:tcW w:w="1788" w:type="dxa"/>
          </w:tcPr>
          <w:p w14:paraId="4CD4E6F2" w14:textId="77777777" w:rsidR="00333A39" w:rsidRPr="007B6B11" w:rsidRDefault="00333A39" w:rsidP="004E02BE">
            <w:pPr>
              <w:pStyle w:val="Tabelazwyky"/>
            </w:pPr>
            <w:r w:rsidRPr="007B6B11">
              <w:t>groupOfGoodsName</w:t>
            </w:r>
          </w:p>
        </w:tc>
        <w:tc>
          <w:tcPr>
            <w:tcW w:w="3360" w:type="dxa"/>
          </w:tcPr>
          <w:p w14:paraId="1EACC083" w14:textId="77777777" w:rsidR="00333A39" w:rsidRPr="007B6B11" w:rsidRDefault="00333A39" w:rsidP="004E02BE">
            <w:pPr>
              <w:pStyle w:val="Tabelazwyky"/>
            </w:pPr>
            <w:r w:rsidRPr="007B6B11">
              <w:t>Nazwa grupy wyrobów, dla których ustalono odrębne stawki podatkowe</w:t>
            </w:r>
          </w:p>
        </w:tc>
        <w:tc>
          <w:tcPr>
            <w:tcW w:w="840" w:type="dxa"/>
          </w:tcPr>
          <w:p w14:paraId="646218F6" w14:textId="77777777" w:rsidR="00333A39" w:rsidRPr="007B6B11" w:rsidRDefault="00333A39" w:rsidP="004E02BE">
            <w:pPr>
              <w:pStyle w:val="Tabelazwyky"/>
            </w:pPr>
            <w:r w:rsidRPr="007B6B11">
              <w:t>F.b</w:t>
            </w:r>
          </w:p>
        </w:tc>
        <w:tc>
          <w:tcPr>
            <w:tcW w:w="2095" w:type="dxa"/>
          </w:tcPr>
          <w:p w14:paraId="22647820" w14:textId="77777777" w:rsidR="00333A39" w:rsidRPr="007B6B11" w:rsidRDefault="00333A39" w:rsidP="004E02BE">
            <w:pPr>
              <w:pStyle w:val="Tabelazwyky"/>
            </w:pPr>
            <w:r w:rsidRPr="007B6B11">
              <w:t>ZCharacter</w:t>
            </w:r>
          </w:p>
          <w:p w14:paraId="0361268A" w14:textId="750043AE" w:rsidR="00333A39" w:rsidRPr="007B6B11" w:rsidRDefault="00333A39" w:rsidP="004E02BE">
            <w:pPr>
              <w:pStyle w:val="Tabelazwyky"/>
            </w:pPr>
            <w:r w:rsidRPr="007B6B11">
              <w:t>Patrz reguła R16</w:t>
            </w:r>
          </w:p>
        </w:tc>
        <w:tc>
          <w:tcPr>
            <w:tcW w:w="1197" w:type="dxa"/>
          </w:tcPr>
          <w:p w14:paraId="4110377A" w14:textId="77777777" w:rsidR="00333A39" w:rsidRPr="007B6B11" w:rsidRDefault="00333A39" w:rsidP="004E02BE">
            <w:pPr>
              <w:pStyle w:val="Tabelazwyky"/>
            </w:pPr>
            <w:r w:rsidRPr="007B6B11">
              <w:t>1..1</w:t>
            </w:r>
          </w:p>
        </w:tc>
      </w:tr>
      <w:tr w:rsidR="00333A39" w:rsidRPr="007B6B11" w14:paraId="70BA964E" w14:textId="77777777" w:rsidTr="00E93E44">
        <w:trPr>
          <w:trHeight w:val="213"/>
        </w:trPr>
        <w:tc>
          <w:tcPr>
            <w:tcW w:w="1788" w:type="dxa"/>
          </w:tcPr>
          <w:p w14:paraId="2AF588E1" w14:textId="77777777" w:rsidR="00333A39" w:rsidRPr="007B6B11" w:rsidRDefault="00333A39" w:rsidP="004E02BE">
            <w:pPr>
              <w:pStyle w:val="Tabelazwyky"/>
            </w:pPr>
            <w:r w:rsidRPr="007B6B11">
              <w:t>shortages</w:t>
            </w:r>
          </w:p>
        </w:tc>
        <w:tc>
          <w:tcPr>
            <w:tcW w:w="3360" w:type="dxa"/>
          </w:tcPr>
          <w:p w14:paraId="2890EEF0" w14:textId="77777777" w:rsidR="00333A39" w:rsidRPr="007B6B11" w:rsidRDefault="00333A39" w:rsidP="004E02BE">
            <w:pPr>
              <w:pStyle w:val="Tabelazwyky"/>
            </w:pPr>
            <w:r w:rsidRPr="007B6B11">
              <w:t xml:space="preserve">Możliwość oznaczenia w przypadku wykazywania ubytków wyrobów akcyzowych (przekraczających normy dopuszczalnych ubytków) </w:t>
            </w:r>
            <w:r w:rsidRPr="007B6B11">
              <w:lastRenderedPageBreak/>
              <w:t>lub całkowitego zniszczenia wyrobów.</w:t>
            </w:r>
          </w:p>
        </w:tc>
        <w:tc>
          <w:tcPr>
            <w:tcW w:w="840" w:type="dxa"/>
          </w:tcPr>
          <w:p w14:paraId="5B2B46CD" w14:textId="77777777" w:rsidR="00333A39" w:rsidRPr="007B6B11" w:rsidRDefault="00333A39" w:rsidP="004E02BE">
            <w:pPr>
              <w:pStyle w:val="Tabelazwyky"/>
            </w:pPr>
            <w:r w:rsidRPr="007B6B11">
              <w:lastRenderedPageBreak/>
              <w:t>F.b</w:t>
            </w:r>
          </w:p>
        </w:tc>
        <w:tc>
          <w:tcPr>
            <w:tcW w:w="2095" w:type="dxa"/>
          </w:tcPr>
          <w:p w14:paraId="2648099B" w14:textId="77777777" w:rsidR="00333A39" w:rsidRPr="007B6B11" w:rsidRDefault="00333A39" w:rsidP="004E02BE">
            <w:pPr>
              <w:pStyle w:val="Tabelazwyky"/>
            </w:pPr>
            <w:r w:rsidRPr="007B6B11">
              <w:t>ZShortages</w:t>
            </w:r>
          </w:p>
          <w:p w14:paraId="34A53EB3" w14:textId="77777777" w:rsidR="00333A39" w:rsidRPr="007B6B11" w:rsidRDefault="00333A39" w:rsidP="004E02BE">
            <w:pPr>
              <w:pStyle w:val="Tabelazwyky"/>
            </w:pPr>
            <w:r w:rsidRPr="007B6B11">
              <w:t>Patrz reguła R17</w:t>
            </w:r>
          </w:p>
        </w:tc>
        <w:tc>
          <w:tcPr>
            <w:tcW w:w="1197" w:type="dxa"/>
          </w:tcPr>
          <w:p w14:paraId="42632621" w14:textId="77777777" w:rsidR="00333A39" w:rsidRPr="007B6B11" w:rsidRDefault="00333A39" w:rsidP="004E02BE">
            <w:pPr>
              <w:pStyle w:val="Tabelazwyky"/>
            </w:pPr>
            <w:r w:rsidRPr="007B6B11">
              <w:t>0..1</w:t>
            </w:r>
          </w:p>
        </w:tc>
      </w:tr>
      <w:tr w:rsidR="00333A39" w:rsidRPr="007B6B11" w14:paraId="1400BE02" w14:textId="77777777" w:rsidTr="00E93E44">
        <w:trPr>
          <w:trHeight w:val="213"/>
        </w:trPr>
        <w:tc>
          <w:tcPr>
            <w:tcW w:w="1788" w:type="dxa"/>
          </w:tcPr>
          <w:p w14:paraId="412511C4" w14:textId="77777777" w:rsidR="00333A39" w:rsidRPr="007B6B11" w:rsidRDefault="00333A39" w:rsidP="004E02BE">
            <w:pPr>
              <w:pStyle w:val="Tabelazwyky"/>
            </w:pPr>
            <w:r w:rsidRPr="007B6B11">
              <w:t>codeCN</w:t>
            </w:r>
          </w:p>
        </w:tc>
        <w:tc>
          <w:tcPr>
            <w:tcW w:w="3360" w:type="dxa"/>
          </w:tcPr>
          <w:p w14:paraId="4627678A" w14:textId="77777777" w:rsidR="00333A39" w:rsidRPr="007B6B11" w:rsidRDefault="00333A39" w:rsidP="004E02BE">
            <w:pPr>
              <w:pStyle w:val="Tabelazwyky"/>
            </w:pPr>
            <w:r w:rsidRPr="007B6B11">
              <w:t>Ośmiocyfrowy kod CN.</w:t>
            </w:r>
          </w:p>
        </w:tc>
        <w:tc>
          <w:tcPr>
            <w:tcW w:w="840" w:type="dxa"/>
          </w:tcPr>
          <w:p w14:paraId="70BC0314" w14:textId="77777777" w:rsidR="00333A39" w:rsidRPr="007B6B11" w:rsidRDefault="00333A39" w:rsidP="004E02BE">
            <w:pPr>
              <w:pStyle w:val="Tabelazwyky"/>
            </w:pPr>
            <w:r w:rsidRPr="007B6B11">
              <w:t>F.c</w:t>
            </w:r>
          </w:p>
        </w:tc>
        <w:tc>
          <w:tcPr>
            <w:tcW w:w="2095" w:type="dxa"/>
          </w:tcPr>
          <w:p w14:paraId="77CF1052" w14:textId="77777777" w:rsidR="00333A39" w:rsidRPr="007B6B11" w:rsidRDefault="00333A39" w:rsidP="004E02BE">
            <w:pPr>
              <w:pStyle w:val="Tabelazwyky"/>
            </w:pPr>
            <w:r w:rsidRPr="007B6B11">
              <w:t>ZCodeCN</w:t>
            </w:r>
          </w:p>
        </w:tc>
        <w:tc>
          <w:tcPr>
            <w:tcW w:w="1197" w:type="dxa"/>
          </w:tcPr>
          <w:p w14:paraId="5DB215F2" w14:textId="77777777" w:rsidR="00333A39" w:rsidRPr="007B6B11" w:rsidRDefault="00333A39" w:rsidP="004E02BE">
            <w:pPr>
              <w:pStyle w:val="Tabelazwyky"/>
            </w:pPr>
            <w:r w:rsidRPr="007B6B11">
              <w:t>1..1</w:t>
            </w:r>
          </w:p>
        </w:tc>
      </w:tr>
      <w:tr w:rsidR="00333A39" w:rsidRPr="007B6B11" w14:paraId="55AA077E" w14:textId="77777777" w:rsidTr="00E93E44">
        <w:trPr>
          <w:trHeight w:val="213"/>
        </w:trPr>
        <w:tc>
          <w:tcPr>
            <w:tcW w:w="1788" w:type="dxa"/>
          </w:tcPr>
          <w:p w14:paraId="7B860513" w14:textId="77777777" w:rsidR="00333A39" w:rsidRPr="007B6B11" w:rsidRDefault="00333A39" w:rsidP="004E02BE">
            <w:pPr>
              <w:pStyle w:val="Tabelazwyky"/>
            </w:pPr>
            <w:r w:rsidRPr="007B6B11">
              <w:t>numberOfGoods</w:t>
            </w:r>
          </w:p>
        </w:tc>
        <w:tc>
          <w:tcPr>
            <w:tcW w:w="3360" w:type="dxa"/>
          </w:tcPr>
          <w:p w14:paraId="5F7DAC80" w14:textId="77777777" w:rsidR="00333A39" w:rsidRPr="007B6B11" w:rsidRDefault="00333A39" w:rsidP="004E02BE">
            <w:pPr>
              <w:pStyle w:val="Tabelazwyky"/>
            </w:pPr>
            <w:r w:rsidRPr="007B6B11">
              <w:t>Ilość wyrobów w tysiącach litrów (z dokładnością do trzech miejsc po przecinku)</w:t>
            </w:r>
          </w:p>
        </w:tc>
        <w:tc>
          <w:tcPr>
            <w:tcW w:w="840" w:type="dxa"/>
          </w:tcPr>
          <w:p w14:paraId="734F9B6A" w14:textId="77777777" w:rsidR="00333A39" w:rsidRPr="007B6B11" w:rsidRDefault="00333A39" w:rsidP="004E02BE">
            <w:pPr>
              <w:pStyle w:val="Tabelazwyky"/>
            </w:pPr>
            <w:r w:rsidRPr="007B6B11">
              <w:t>F.d</w:t>
            </w:r>
          </w:p>
        </w:tc>
        <w:tc>
          <w:tcPr>
            <w:tcW w:w="2095" w:type="dxa"/>
          </w:tcPr>
          <w:p w14:paraId="500A2772" w14:textId="77777777" w:rsidR="00333A39" w:rsidRPr="007B6B11" w:rsidRDefault="00333A39" w:rsidP="004E02BE">
            <w:pPr>
              <w:pStyle w:val="Tabelazwyky"/>
            </w:pPr>
            <w:r w:rsidRPr="007B6B11">
              <w:t>ZAmountE</w:t>
            </w:r>
          </w:p>
        </w:tc>
        <w:tc>
          <w:tcPr>
            <w:tcW w:w="1197" w:type="dxa"/>
          </w:tcPr>
          <w:p w14:paraId="309816A8" w14:textId="77777777" w:rsidR="00333A39" w:rsidRPr="007B6B11" w:rsidRDefault="00333A39" w:rsidP="004E02BE">
            <w:pPr>
              <w:pStyle w:val="Tabelazwyky"/>
            </w:pPr>
            <w:r w:rsidRPr="007B6B11">
              <w:t>1..1</w:t>
            </w:r>
          </w:p>
        </w:tc>
      </w:tr>
      <w:tr w:rsidR="00333A39" w:rsidRPr="007B6B11" w14:paraId="3D13F76E" w14:textId="77777777" w:rsidTr="00E93E44">
        <w:trPr>
          <w:trHeight w:val="213"/>
        </w:trPr>
        <w:tc>
          <w:tcPr>
            <w:tcW w:w="1788" w:type="dxa"/>
          </w:tcPr>
          <w:p w14:paraId="76EE4C27" w14:textId="77777777" w:rsidR="00333A39" w:rsidRPr="007B6B11" w:rsidRDefault="00333A39" w:rsidP="004E02BE">
            <w:pPr>
              <w:pStyle w:val="Tabelazwyky"/>
            </w:pPr>
            <w:r w:rsidRPr="007B6B11">
              <w:t>taxRate</w:t>
            </w:r>
          </w:p>
        </w:tc>
        <w:tc>
          <w:tcPr>
            <w:tcW w:w="3360" w:type="dxa"/>
          </w:tcPr>
          <w:p w14:paraId="2EEC7D23" w14:textId="77777777" w:rsidR="00333A39" w:rsidRPr="007B6B11" w:rsidRDefault="00333A39" w:rsidP="004E02BE">
            <w:pPr>
              <w:pStyle w:val="Tabelazwyky"/>
            </w:pPr>
            <w:r w:rsidRPr="007B6B11">
              <w:t>Stawka podatku (z dokładnością do dwóch miejsc po przecinku).</w:t>
            </w:r>
          </w:p>
        </w:tc>
        <w:tc>
          <w:tcPr>
            <w:tcW w:w="840" w:type="dxa"/>
          </w:tcPr>
          <w:p w14:paraId="4189830D" w14:textId="77777777" w:rsidR="00333A39" w:rsidRPr="007B6B11" w:rsidRDefault="00333A39" w:rsidP="004E02BE">
            <w:pPr>
              <w:pStyle w:val="Tabelazwyky"/>
            </w:pPr>
            <w:r w:rsidRPr="007B6B11">
              <w:t>F.e</w:t>
            </w:r>
          </w:p>
        </w:tc>
        <w:tc>
          <w:tcPr>
            <w:tcW w:w="2095" w:type="dxa"/>
          </w:tcPr>
          <w:p w14:paraId="537573AC" w14:textId="77777777" w:rsidR="00333A39" w:rsidRPr="007B6B11" w:rsidRDefault="00333A39" w:rsidP="004E02BE">
            <w:pPr>
              <w:pStyle w:val="Tabelazwyky"/>
            </w:pPr>
            <w:r w:rsidRPr="007B6B11">
              <w:t>ZAmountC</w:t>
            </w:r>
          </w:p>
        </w:tc>
        <w:tc>
          <w:tcPr>
            <w:tcW w:w="1197" w:type="dxa"/>
          </w:tcPr>
          <w:p w14:paraId="5BE3612E" w14:textId="77777777" w:rsidR="00333A39" w:rsidRPr="007B6B11" w:rsidRDefault="00333A39" w:rsidP="004E02BE">
            <w:pPr>
              <w:pStyle w:val="Tabelazwyky"/>
            </w:pPr>
            <w:r w:rsidRPr="007B6B11">
              <w:t>1..1</w:t>
            </w:r>
          </w:p>
        </w:tc>
      </w:tr>
      <w:tr w:rsidR="00333A39" w:rsidRPr="007B6B11" w14:paraId="79F4E084" w14:textId="77777777" w:rsidTr="00E93E44">
        <w:trPr>
          <w:trHeight w:val="213"/>
        </w:trPr>
        <w:tc>
          <w:tcPr>
            <w:tcW w:w="1788" w:type="dxa"/>
          </w:tcPr>
          <w:p w14:paraId="42080902" w14:textId="77777777" w:rsidR="00333A39" w:rsidRPr="007B6B11" w:rsidRDefault="00333A39" w:rsidP="004E02BE">
            <w:pPr>
              <w:pStyle w:val="Tabelazwyky"/>
            </w:pPr>
            <w:r w:rsidRPr="007B6B11">
              <w:t>fromIsztar</w:t>
            </w:r>
          </w:p>
        </w:tc>
        <w:tc>
          <w:tcPr>
            <w:tcW w:w="3360" w:type="dxa"/>
          </w:tcPr>
          <w:p w14:paraId="494E6798" w14:textId="77777777" w:rsidR="00333A39" w:rsidRPr="007B6B11" w:rsidRDefault="00333A39" w:rsidP="004E02BE">
            <w:pPr>
              <w:pStyle w:val="Tabelazwyky"/>
            </w:pPr>
            <w:r w:rsidRPr="007B6B11">
              <w:t>Czy stawka podatku akcyzowego jest pobrana z Systemu ISZTAR.</w:t>
            </w:r>
          </w:p>
        </w:tc>
        <w:tc>
          <w:tcPr>
            <w:tcW w:w="840" w:type="dxa"/>
          </w:tcPr>
          <w:p w14:paraId="5FE91233" w14:textId="77777777" w:rsidR="00333A39" w:rsidRPr="007B6B11" w:rsidRDefault="00333A39" w:rsidP="004E02BE">
            <w:pPr>
              <w:pStyle w:val="Tabelazwyky"/>
            </w:pPr>
            <w:r w:rsidRPr="007B6B11">
              <w:t>-</w:t>
            </w:r>
          </w:p>
        </w:tc>
        <w:tc>
          <w:tcPr>
            <w:tcW w:w="2095" w:type="dxa"/>
          </w:tcPr>
          <w:p w14:paraId="0B6C2285" w14:textId="77777777" w:rsidR="00333A39" w:rsidRPr="007B6B11" w:rsidRDefault="00333A39" w:rsidP="004E02BE">
            <w:pPr>
              <w:pStyle w:val="Tabelazwyky"/>
            </w:pPr>
            <w:r w:rsidRPr="007B6B11">
              <w:t>boolean</w:t>
            </w:r>
          </w:p>
        </w:tc>
        <w:tc>
          <w:tcPr>
            <w:tcW w:w="1197" w:type="dxa"/>
          </w:tcPr>
          <w:p w14:paraId="4E7502AF" w14:textId="77777777" w:rsidR="00333A39" w:rsidRPr="007B6B11" w:rsidRDefault="00333A39" w:rsidP="004E02BE">
            <w:pPr>
              <w:pStyle w:val="Tabelazwyky"/>
            </w:pPr>
            <w:r w:rsidRPr="007B6B11">
              <w:t>0..1</w:t>
            </w:r>
          </w:p>
        </w:tc>
      </w:tr>
      <w:tr w:rsidR="00333A39" w:rsidRPr="007B6B11" w14:paraId="2DC90AB1" w14:textId="77777777" w:rsidTr="00E93E44">
        <w:trPr>
          <w:trHeight w:val="213"/>
        </w:trPr>
        <w:tc>
          <w:tcPr>
            <w:tcW w:w="1788" w:type="dxa"/>
          </w:tcPr>
          <w:p w14:paraId="42562C34" w14:textId="77777777" w:rsidR="00333A39" w:rsidRPr="007B6B11" w:rsidRDefault="00333A39" w:rsidP="004E02BE">
            <w:pPr>
              <w:pStyle w:val="Tabelazwyky"/>
            </w:pPr>
            <w:r w:rsidRPr="007B6B11">
              <w:t>amountOfTax</w:t>
            </w:r>
          </w:p>
        </w:tc>
        <w:tc>
          <w:tcPr>
            <w:tcW w:w="3360" w:type="dxa"/>
          </w:tcPr>
          <w:p w14:paraId="7EEA914A" w14:textId="77777777" w:rsidR="00333A39" w:rsidRPr="007B6B11" w:rsidRDefault="00333A39" w:rsidP="004E02BE">
            <w:pPr>
              <w:pStyle w:val="Tabelazwyky"/>
            </w:pPr>
            <w:r w:rsidRPr="007B6B11">
              <w:t>Podatek akcyzowy (w zł.)</w:t>
            </w:r>
          </w:p>
        </w:tc>
        <w:tc>
          <w:tcPr>
            <w:tcW w:w="840" w:type="dxa"/>
          </w:tcPr>
          <w:p w14:paraId="07D4D240" w14:textId="77777777" w:rsidR="00333A39" w:rsidRPr="007B6B11" w:rsidRDefault="00333A39" w:rsidP="004E02BE">
            <w:pPr>
              <w:pStyle w:val="Tabelazwyky"/>
            </w:pPr>
            <w:r w:rsidRPr="007B6B11">
              <w:t>F.f</w:t>
            </w:r>
          </w:p>
        </w:tc>
        <w:tc>
          <w:tcPr>
            <w:tcW w:w="2095" w:type="dxa"/>
          </w:tcPr>
          <w:p w14:paraId="0A92993A" w14:textId="77777777" w:rsidR="00333A39" w:rsidRPr="007B6B11" w:rsidRDefault="00333A39" w:rsidP="004E02BE">
            <w:pPr>
              <w:pStyle w:val="Tabelazwyky"/>
            </w:pPr>
            <w:r w:rsidRPr="007B6B11">
              <w:t>ZAmountP</w:t>
            </w:r>
          </w:p>
          <w:p w14:paraId="4BFF765A" w14:textId="4FA9E364" w:rsidR="00333A39" w:rsidRPr="007B6B11" w:rsidRDefault="00333A39" w:rsidP="004E02BE">
            <w:pPr>
              <w:pStyle w:val="Tabelazwyky"/>
            </w:pPr>
            <w:r w:rsidRPr="007B6B11">
              <w:t>Patrz reguła R18</w:t>
            </w:r>
          </w:p>
        </w:tc>
        <w:tc>
          <w:tcPr>
            <w:tcW w:w="1197" w:type="dxa"/>
          </w:tcPr>
          <w:p w14:paraId="226C3F67" w14:textId="77777777" w:rsidR="00333A39" w:rsidRPr="007B6B11" w:rsidRDefault="00333A39" w:rsidP="004E02BE">
            <w:pPr>
              <w:pStyle w:val="Tabelazwyky"/>
            </w:pPr>
            <w:r w:rsidRPr="007B6B11">
              <w:t>1..1</w:t>
            </w:r>
          </w:p>
        </w:tc>
      </w:tr>
      <w:tr w:rsidR="00333A39" w:rsidRPr="007B6B11" w14:paraId="4A67B57E" w14:textId="77777777" w:rsidTr="00E93E44">
        <w:tblPrEx>
          <w:tblLook w:val="04A0" w:firstRow="1" w:lastRow="0" w:firstColumn="1" w:lastColumn="0" w:noHBand="0" w:noVBand="1"/>
        </w:tblPrEx>
        <w:trPr>
          <w:trHeight w:val="570"/>
        </w:trPr>
        <w:tc>
          <w:tcPr>
            <w:tcW w:w="1788" w:type="dxa"/>
          </w:tcPr>
          <w:p w14:paraId="14ABEB97" w14:textId="77777777" w:rsidR="00333A39" w:rsidRPr="007B6B11" w:rsidRDefault="00333A39" w:rsidP="004E02BE">
            <w:pPr>
              <w:pStyle w:val="Tabelazwyky"/>
            </w:pPr>
            <w:r w:rsidRPr="007B6B11">
              <w:t>exemptionFromExciseDuty</w:t>
            </w:r>
          </w:p>
        </w:tc>
        <w:tc>
          <w:tcPr>
            <w:tcW w:w="3360" w:type="dxa"/>
          </w:tcPr>
          <w:p w14:paraId="2279B7AE" w14:textId="77777777" w:rsidR="00333A39" w:rsidRPr="007B6B11" w:rsidRDefault="00333A39" w:rsidP="004E02BE">
            <w:pPr>
              <w:pStyle w:val="Tabelazwyky"/>
            </w:pPr>
            <w:r w:rsidRPr="007B6B11">
              <w:t>Zwolnienie od podatku akcyzowego.</w:t>
            </w:r>
          </w:p>
        </w:tc>
        <w:tc>
          <w:tcPr>
            <w:tcW w:w="840" w:type="dxa"/>
          </w:tcPr>
          <w:p w14:paraId="32884E0D" w14:textId="77777777" w:rsidR="00333A39" w:rsidRPr="007B6B11" w:rsidRDefault="00333A39" w:rsidP="004E02BE">
            <w:pPr>
              <w:pStyle w:val="Tabelazwyky"/>
            </w:pPr>
            <w:r w:rsidRPr="007B6B11">
              <w:t>F.g</w:t>
            </w:r>
          </w:p>
        </w:tc>
        <w:tc>
          <w:tcPr>
            <w:tcW w:w="2095" w:type="dxa"/>
          </w:tcPr>
          <w:p w14:paraId="32271946" w14:textId="77777777" w:rsidR="00333A39" w:rsidRPr="007B6B11" w:rsidRDefault="00333A39" w:rsidP="004E02BE">
            <w:pPr>
              <w:pStyle w:val="Tabelazwyky"/>
            </w:pPr>
            <w:r w:rsidRPr="007B6B11">
              <w:t>boolean</w:t>
            </w:r>
          </w:p>
        </w:tc>
        <w:tc>
          <w:tcPr>
            <w:tcW w:w="1197" w:type="dxa"/>
          </w:tcPr>
          <w:p w14:paraId="21015006" w14:textId="77777777" w:rsidR="00333A39" w:rsidRPr="007B6B11" w:rsidRDefault="00333A39" w:rsidP="004E02BE">
            <w:pPr>
              <w:pStyle w:val="Tabelazwyky"/>
            </w:pPr>
            <w:r w:rsidRPr="007B6B11">
              <w:t>1..1</w:t>
            </w:r>
          </w:p>
        </w:tc>
      </w:tr>
    </w:tbl>
    <w:p w14:paraId="4B160C7D" w14:textId="15B3F259" w:rsidR="006E7D91" w:rsidRPr="007B6B11" w:rsidRDefault="006E7D91" w:rsidP="004E02BE">
      <w:pPr>
        <w:pStyle w:val="Z2PodpisRysunkuTabeli"/>
      </w:pPr>
      <w:bookmarkStart w:id="519" w:name="_Toc97503940"/>
      <w:bookmarkStart w:id="520" w:name="_Toc183172192"/>
      <w:r w:rsidRPr="007B6B11">
        <w:t xml:space="preserve">Rysunek </w:t>
      </w:r>
      <w:r w:rsidR="00E354C5">
        <w:fldChar w:fldCharType="begin"/>
      </w:r>
      <w:r w:rsidR="00E354C5">
        <w:instrText xml:space="preserve"> SEQ Rysunek \* ARABIC </w:instrText>
      </w:r>
      <w:r w:rsidR="00E354C5">
        <w:fldChar w:fldCharType="separate"/>
      </w:r>
      <w:r w:rsidR="006D48AD">
        <w:rPr>
          <w:noProof/>
        </w:rPr>
        <w:t>86</w:t>
      </w:r>
      <w:r w:rsidR="00E354C5">
        <w:fldChar w:fldCharType="end"/>
      </w:r>
      <w:r w:rsidRPr="007B6B11">
        <w:t>. Struktura &lt;ItemType&gt;, Obliczenie wysokości podatku akcyzowego od poszczególnych wyrobów (składowe pozycji) załącznika AKC-4K.</w:t>
      </w:r>
      <w:bookmarkEnd w:id="519"/>
      <w:bookmarkEnd w:id="520"/>
    </w:p>
    <w:p w14:paraId="35472481" w14:textId="32A63A12" w:rsidR="00333A39" w:rsidRPr="007B6B11" w:rsidRDefault="00DE5794" w:rsidP="004E02BE">
      <w:r w:rsidRPr="007B6B11">
        <w:rPr>
          <w:noProof/>
        </w:rPr>
        <w:drawing>
          <wp:inline distT="0" distB="0" distL="0" distR="0" wp14:anchorId="413940A9" wp14:editId="30AF0FB6">
            <wp:extent cx="4048125" cy="2419350"/>
            <wp:effectExtent l="19050" t="19050" r="28575" b="19050"/>
            <wp:docPr id="127" name="Obraz 127" descr="Rysunek przedstawia strukturę  &lt;ItemType&gt;, Obliczenie wysokości podatku akcyzowego od poszczególnych wyrobów (składow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Obraz 127" descr="Rysunek przedstawia strukturę  &lt;ItemType&gt;, Obliczenie wysokości podatku akcyzowego od poszczególnych wyrobów (składowe pozycji) załącznika AKC-4K."/>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48125" cy="2419350"/>
                    </a:xfrm>
                    <a:prstGeom prst="rect">
                      <a:avLst/>
                    </a:prstGeom>
                    <a:noFill/>
                    <a:ln>
                      <a:solidFill>
                        <a:schemeClr val="tx1"/>
                      </a:solidFill>
                    </a:ln>
                  </pic:spPr>
                </pic:pic>
              </a:graphicData>
            </a:graphic>
          </wp:inline>
        </w:drawing>
      </w:r>
    </w:p>
    <w:p w14:paraId="24E1B20F" w14:textId="1FA7F9F2" w:rsidR="00333A39" w:rsidRPr="007B6B11" w:rsidRDefault="00333A39" w:rsidP="004E02BE">
      <w:pPr>
        <w:pStyle w:val="Z2PodpisRysunkuTabeli"/>
      </w:pPr>
      <w:bookmarkStart w:id="521" w:name="_Toc183172078"/>
      <w:r w:rsidRPr="007B6B11">
        <w:t xml:space="preserve">Tabela </w:t>
      </w:r>
      <w:r w:rsidR="00E354C5">
        <w:fldChar w:fldCharType="begin"/>
      </w:r>
      <w:r w:rsidR="00E354C5">
        <w:instrText xml:space="preserve"> SEQ Tabela \* ARABIC </w:instrText>
      </w:r>
      <w:r w:rsidR="00E354C5">
        <w:fldChar w:fldCharType="separate"/>
      </w:r>
      <w:r w:rsidR="006D48AD">
        <w:rPr>
          <w:noProof/>
        </w:rPr>
        <w:t>110</w:t>
      </w:r>
      <w:r w:rsidR="00E354C5">
        <w:fldChar w:fldCharType="end"/>
      </w:r>
      <w:r w:rsidRPr="007B6B11">
        <w:t>. Struktura elementu &lt; DailyPaymentInformationType &gt; - Informacja o wpłatach dziennych. Suma kwot wpłat dziennych dla załącznika AKC-4</w:t>
      </w:r>
      <w:r w:rsidR="000A79F3" w:rsidRPr="007B6B11">
        <w:t>K</w:t>
      </w:r>
      <w:bookmarkEnd w:id="52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7B6B11" w14:paraId="042A0905" w14:textId="77777777" w:rsidTr="00146E29">
        <w:trPr>
          <w:trHeight w:val="213"/>
          <w:tblHeader/>
        </w:trPr>
        <w:tc>
          <w:tcPr>
            <w:tcW w:w="1788" w:type="dxa"/>
            <w:shd w:val="clear" w:color="auto" w:fill="D9D9D9" w:themeFill="background1" w:themeFillShade="D9"/>
          </w:tcPr>
          <w:p w14:paraId="10ABED9D"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2EC75396"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2FDE7A22"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05003FA0"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7595855C" w14:textId="77777777" w:rsidR="00333A39" w:rsidRPr="007B6B11" w:rsidRDefault="00333A39"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333A39" w:rsidRPr="007B6B11" w14:paraId="5DF667ED" w14:textId="77777777" w:rsidTr="00E93E44">
        <w:trPr>
          <w:trHeight w:val="213"/>
        </w:trPr>
        <w:tc>
          <w:tcPr>
            <w:tcW w:w="1788" w:type="dxa"/>
          </w:tcPr>
          <w:p w14:paraId="5BA8BC30" w14:textId="77777777" w:rsidR="00333A39" w:rsidRPr="007B6B11" w:rsidRDefault="00333A39" w:rsidP="004E02BE">
            <w:pPr>
              <w:pStyle w:val="Tabelazwyky"/>
            </w:pPr>
            <w:r w:rsidRPr="007B6B11">
              <w:t>totalDueAmountOfDailyPaym</w:t>
            </w:r>
          </w:p>
        </w:tc>
        <w:tc>
          <w:tcPr>
            <w:tcW w:w="3360" w:type="dxa"/>
          </w:tcPr>
          <w:p w14:paraId="73486031" w14:textId="77777777" w:rsidR="00333A39" w:rsidRPr="007B6B11" w:rsidRDefault="00333A39" w:rsidP="004E02BE">
            <w:pPr>
              <w:pStyle w:val="Tabelazwyky"/>
            </w:pPr>
            <w:r w:rsidRPr="007B6B11">
              <w:t>Razem kwota należnych wpłat dziennych.</w:t>
            </w:r>
          </w:p>
          <w:p w14:paraId="3A9F2113" w14:textId="77777777" w:rsidR="00333A39" w:rsidRPr="007B6B11" w:rsidRDefault="00333A39" w:rsidP="004E02BE">
            <w:pPr>
              <w:pStyle w:val="Tabelazwyky"/>
            </w:pPr>
            <w:r w:rsidRPr="007B6B11">
              <w:t>(suma kwot z kolumny E.c).</w:t>
            </w:r>
          </w:p>
        </w:tc>
        <w:tc>
          <w:tcPr>
            <w:tcW w:w="840" w:type="dxa"/>
          </w:tcPr>
          <w:p w14:paraId="05C4B7B0" w14:textId="1404EDD8" w:rsidR="00333A39" w:rsidRPr="007B6B11" w:rsidRDefault="00333A39" w:rsidP="004E02BE">
            <w:pPr>
              <w:pStyle w:val="Tabelazwyky"/>
            </w:pPr>
            <w:r w:rsidRPr="007B6B11">
              <w:t>17</w:t>
            </w:r>
            <w:r w:rsidR="000A79F3" w:rsidRPr="007B6B11">
              <w:t>2</w:t>
            </w:r>
          </w:p>
        </w:tc>
        <w:tc>
          <w:tcPr>
            <w:tcW w:w="2095" w:type="dxa"/>
          </w:tcPr>
          <w:p w14:paraId="66C78FFC" w14:textId="77777777" w:rsidR="00333A39" w:rsidRPr="007B6B11" w:rsidRDefault="00333A39" w:rsidP="004E02BE">
            <w:pPr>
              <w:pStyle w:val="Tabelazwyky"/>
            </w:pPr>
            <w:r w:rsidRPr="007B6B11">
              <w:t>ZAmountP</w:t>
            </w:r>
          </w:p>
          <w:p w14:paraId="10EBA778" w14:textId="438554E3" w:rsidR="00333A39" w:rsidRPr="007B6B11" w:rsidRDefault="00333A39" w:rsidP="004E02BE">
            <w:pPr>
              <w:pStyle w:val="Tabelazwyky"/>
            </w:pPr>
            <w:r w:rsidRPr="007B6B11">
              <w:t>Patrz reguła R19</w:t>
            </w:r>
          </w:p>
        </w:tc>
        <w:tc>
          <w:tcPr>
            <w:tcW w:w="1197" w:type="dxa"/>
          </w:tcPr>
          <w:p w14:paraId="3B844FCE" w14:textId="77777777" w:rsidR="00333A39" w:rsidRPr="007B6B11" w:rsidRDefault="00333A39" w:rsidP="004E02BE">
            <w:pPr>
              <w:pStyle w:val="Tabelazwyky"/>
            </w:pPr>
            <w:r w:rsidRPr="007B6B11">
              <w:t>1..1</w:t>
            </w:r>
          </w:p>
        </w:tc>
      </w:tr>
      <w:tr w:rsidR="00333A39" w:rsidRPr="007B6B11" w14:paraId="10DE9256" w14:textId="77777777" w:rsidTr="00E93E44">
        <w:trPr>
          <w:trHeight w:val="213"/>
        </w:trPr>
        <w:tc>
          <w:tcPr>
            <w:tcW w:w="1788" w:type="dxa"/>
          </w:tcPr>
          <w:p w14:paraId="50FDE3FC" w14:textId="77777777" w:rsidR="00333A39" w:rsidRPr="007B6B11" w:rsidRDefault="00333A39" w:rsidP="004E02BE">
            <w:pPr>
              <w:pStyle w:val="Tabelazwyky"/>
            </w:pPr>
            <w:r w:rsidRPr="007B6B11">
              <w:t>totalAmountOfExcessDailyPaymPrevDecl</w:t>
            </w:r>
          </w:p>
        </w:tc>
        <w:tc>
          <w:tcPr>
            <w:tcW w:w="3360" w:type="dxa"/>
          </w:tcPr>
          <w:p w14:paraId="3720222C" w14:textId="77777777" w:rsidR="00333A39" w:rsidRPr="007B6B11" w:rsidRDefault="00333A39" w:rsidP="004E02BE">
            <w:pPr>
              <w:pStyle w:val="Tabelazwyky"/>
            </w:pPr>
            <w:r w:rsidRPr="007B6B11">
              <w:t>Razem kwota nadwyżki wpłat z poprzedniej deklaracji zaliczona na poczet wpłat dziennych.</w:t>
            </w:r>
          </w:p>
          <w:p w14:paraId="66CBD3D7" w14:textId="77777777" w:rsidR="00333A39" w:rsidRPr="007B6B11" w:rsidRDefault="00333A39" w:rsidP="004E02BE">
            <w:pPr>
              <w:pStyle w:val="Tabelazwyky"/>
            </w:pPr>
            <w:r w:rsidRPr="007B6B11">
              <w:lastRenderedPageBreak/>
              <w:t>(Suma kwot z kolumny E.e).</w:t>
            </w:r>
          </w:p>
        </w:tc>
        <w:tc>
          <w:tcPr>
            <w:tcW w:w="840" w:type="dxa"/>
          </w:tcPr>
          <w:p w14:paraId="348AC17D" w14:textId="583DFF79" w:rsidR="00333A39" w:rsidRPr="007B6B11" w:rsidRDefault="00333A39" w:rsidP="004E02BE">
            <w:pPr>
              <w:pStyle w:val="Tabelazwyky"/>
            </w:pPr>
            <w:r w:rsidRPr="007B6B11">
              <w:lastRenderedPageBreak/>
              <w:t>17</w:t>
            </w:r>
            <w:r w:rsidR="000A79F3" w:rsidRPr="007B6B11">
              <w:t>3</w:t>
            </w:r>
          </w:p>
        </w:tc>
        <w:tc>
          <w:tcPr>
            <w:tcW w:w="2095" w:type="dxa"/>
          </w:tcPr>
          <w:p w14:paraId="4A2D9ED8" w14:textId="77777777" w:rsidR="00333A39" w:rsidRPr="007B6B11" w:rsidRDefault="00333A39" w:rsidP="004E02BE">
            <w:pPr>
              <w:pStyle w:val="Tabelazwyky"/>
            </w:pPr>
            <w:r w:rsidRPr="007B6B11">
              <w:t>ZAmountP</w:t>
            </w:r>
          </w:p>
          <w:p w14:paraId="5333946B" w14:textId="6D164EF8" w:rsidR="00333A39" w:rsidRPr="007B6B11" w:rsidRDefault="00333A39" w:rsidP="004E02BE">
            <w:pPr>
              <w:pStyle w:val="Tabelazwyky"/>
            </w:pPr>
            <w:r w:rsidRPr="007B6B11">
              <w:t>Patrz reguła R20</w:t>
            </w:r>
          </w:p>
        </w:tc>
        <w:tc>
          <w:tcPr>
            <w:tcW w:w="1197" w:type="dxa"/>
          </w:tcPr>
          <w:p w14:paraId="7CD19F70" w14:textId="77777777" w:rsidR="00333A39" w:rsidRPr="007B6B11" w:rsidRDefault="00333A39" w:rsidP="004E02BE">
            <w:pPr>
              <w:pStyle w:val="Tabelazwyky"/>
            </w:pPr>
            <w:r w:rsidRPr="007B6B11">
              <w:t>1..1</w:t>
            </w:r>
          </w:p>
        </w:tc>
      </w:tr>
      <w:tr w:rsidR="00333A39" w:rsidRPr="007B6B11" w14:paraId="6723E9E3" w14:textId="77777777" w:rsidTr="00E93E44">
        <w:trPr>
          <w:trHeight w:val="213"/>
        </w:trPr>
        <w:tc>
          <w:tcPr>
            <w:tcW w:w="1788" w:type="dxa"/>
          </w:tcPr>
          <w:p w14:paraId="45A0B074" w14:textId="77777777" w:rsidR="00333A39" w:rsidRPr="007B6B11" w:rsidRDefault="00333A39" w:rsidP="004E02BE">
            <w:pPr>
              <w:pStyle w:val="Tabelazwyky"/>
            </w:pPr>
            <w:r w:rsidRPr="007B6B11">
              <w:t>totalAmountOfDailyPaym</w:t>
            </w:r>
          </w:p>
        </w:tc>
        <w:tc>
          <w:tcPr>
            <w:tcW w:w="3360" w:type="dxa"/>
          </w:tcPr>
          <w:p w14:paraId="409E295C" w14:textId="77777777" w:rsidR="00333A39" w:rsidRPr="007B6B11" w:rsidRDefault="00333A39" w:rsidP="004E02BE">
            <w:pPr>
              <w:pStyle w:val="Tabelazwyky"/>
            </w:pPr>
            <w:r w:rsidRPr="007B6B11">
              <w:t>Razem kwota dokonanych wpłat dziennych.</w:t>
            </w:r>
          </w:p>
          <w:p w14:paraId="0EA57263" w14:textId="77777777" w:rsidR="00333A39" w:rsidRPr="007B6B11" w:rsidRDefault="00333A39" w:rsidP="004E02BE">
            <w:pPr>
              <w:pStyle w:val="Tabelazwyky"/>
            </w:pPr>
            <w:r w:rsidRPr="007B6B11">
              <w:t>(Suma kwot z kolumny E.f).</w:t>
            </w:r>
          </w:p>
        </w:tc>
        <w:tc>
          <w:tcPr>
            <w:tcW w:w="840" w:type="dxa"/>
          </w:tcPr>
          <w:p w14:paraId="7C21E9C6" w14:textId="60BB05F5" w:rsidR="00333A39" w:rsidRPr="007B6B11" w:rsidRDefault="00333A39" w:rsidP="004E02BE">
            <w:pPr>
              <w:pStyle w:val="Tabelazwyky"/>
            </w:pPr>
            <w:r w:rsidRPr="007B6B11">
              <w:t>17</w:t>
            </w:r>
            <w:r w:rsidR="000A79F3" w:rsidRPr="007B6B11">
              <w:t>4</w:t>
            </w:r>
          </w:p>
        </w:tc>
        <w:tc>
          <w:tcPr>
            <w:tcW w:w="2095" w:type="dxa"/>
          </w:tcPr>
          <w:p w14:paraId="3C123868" w14:textId="77777777" w:rsidR="00333A39" w:rsidRPr="007B6B11" w:rsidRDefault="00333A39" w:rsidP="004E02BE">
            <w:pPr>
              <w:pStyle w:val="Tabelazwyky"/>
            </w:pPr>
            <w:r w:rsidRPr="007B6B11">
              <w:t>ZAmountP</w:t>
            </w:r>
          </w:p>
          <w:p w14:paraId="220AC1C7" w14:textId="77777777" w:rsidR="00333A39" w:rsidRPr="007B6B11" w:rsidRDefault="00333A39" w:rsidP="004E02BE">
            <w:pPr>
              <w:pStyle w:val="Tabelazwyky"/>
            </w:pPr>
            <w:r w:rsidRPr="007B6B11">
              <w:t>Patrz reguła R21</w:t>
            </w:r>
          </w:p>
          <w:p w14:paraId="11B8BA86" w14:textId="0BE07D61" w:rsidR="00333A39" w:rsidRPr="007B6B11" w:rsidRDefault="00333A39" w:rsidP="004E02BE">
            <w:pPr>
              <w:pStyle w:val="Tabelazwyky"/>
            </w:pPr>
          </w:p>
        </w:tc>
        <w:tc>
          <w:tcPr>
            <w:tcW w:w="1197" w:type="dxa"/>
          </w:tcPr>
          <w:p w14:paraId="76D8683D" w14:textId="77777777" w:rsidR="00333A39" w:rsidRPr="007B6B11" w:rsidRDefault="00333A39" w:rsidP="004E02BE">
            <w:pPr>
              <w:pStyle w:val="Tabelazwyky"/>
            </w:pPr>
            <w:r w:rsidRPr="007B6B11">
              <w:t>1..1</w:t>
            </w:r>
          </w:p>
        </w:tc>
      </w:tr>
      <w:tr w:rsidR="00333A39" w:rsidRPr="007B6B11" w14:paraId="09D16E0C" w14:textId="77777777" w:rsidTr="00E93E44">
        <w:trPr>
          <w:trHeight w:val="213"/>
        </w:trPr>
        <w:tc>
          <w:tcPr>
            <w:tcW w:w="1788" w:type="dxa"/>
          </w:tcPr>
          <w:p w14:paraId="67D0A1DF" w14:textId="77777777" w:rsidR="00333A39" w:rsidRPr="007B6B11" w:rsidRDefault="00333A39" w:rsidP="004E02BE">
            <w:pPr>
              <w:pStyle w:val="Tabelazwyky"/>
            </w:pPr>
            <w:r w:rsidRPr="007B6B11">
              <w:t>DailyAmount</w:t>
            </w:r>
          </w:p>
        </w:tc>
        <w:tc>
          <w:tcPr>
            <w:tcW w:w="3360" w:type="dxa"/>
          </w:tcPr>
          <w:p w14:paraId="49DEE43E" w14:textId="77777777" w:rsidR="00333A39" w:rsidRPr="007B6B11" w:rsidRDefault="00333A39" w:rsidP="004E02BE">
            <w:pPr>
              <w:pStyle w:val="Tabelazwyky"/>
            </w:pPr>
            <w:r w:rsidRPr="007B6B11">
              <w:t>Informacja o wpłatach dziennych</w:t>
            </w:r>
          </w:p>
        </w:tc>
        <w:tc>
          <w:tcPr>
            <w:tcW w:w="840" w:type="dxa"/>
          </w:tcPr>
          <w:p w14:paraId="06E6FE83" w14:textId="77777777" w:rsidR="00333A39" w:rsidRPr="007B6B11" w:rsidRDefault="00333A39" w:rsidP="004E02BE">
            <w:pPr>
              <w:pStyle w:val="Tabelazwyky"/>
            </w:pPr>
            <w:r w:rsidRPr="007B6B11">
              <w:t>F</w:t>
            </w:r>
          </w:p>
        </w:tc>
        <w:tc>
          <w:tcPr>
            <w:tcW w:w="2095" w:type="dxa"/>
          </w:tcPr>
          <w:p w14:paraId="66BE8EDA" w14:textId="77777777" w:rsidR="00333A39" w:rsidRPr="007B6B11" w:rsidRDefault="00333A39" w:rsidP="004E02BE">
            <w:pPr>
              <w:pStyle w:val="Tabelazwyky"/>
            </w:pPr>
            <w:r w:rsidRPr="007B6B11">
              <w:t>ZDailyAmount</w:t>
            </w:r>
          </w:p>
        </w:tc>
        <w:tc>
          <w:tcPr>
            <w:tcW w:w="1197" w:type="dxa"/>
          </w:tcPr>
          <w:p w14:paraId="377B21EE" w14:textId="77777777" w:rsidR="00333A39" w:rsidRPr="007B6B11" w:rsidRDefault="00333A39" w:rsidP="004E02BE">
            <w:pPr>
              <w:pStyle w:val="Tabelazwyky"/>
            </w:pPr>
            <w:r w:rsidRPr="007B6B11">
              <w:t>0..999</w:t>
            </w:r>
          </w:p>
        </w:tc>
      </w:tr>
    </w:tbl>
    <w:p w14:paraId="56FA3F12" w14:textId="7572F3EE" w:rsidR="006E7D91" w:rsidRPr="007B6B11" w:rsidRDefault="006E7D91" w:rsidP="004E02BE">
      <w:pPr>
        <w:pStyle w:val="Z2PodpisRysunkuTabeli"/>
      </w:pPr>
      <w:bookmarkStart w:id="522" w:name="_Toc183172193"/>
      <w:r w:rsidRPr="007B6B11">
        <w:t xml:space="preserve">Rysunek </w:t>
      </w:r>
      <w:r w:rsidR="00E354C5">
        <w:fldChar w:fldCharType="begin"/>
      </w:r>
      <w:r w:rsidR="00E354C5">
        <w:instrText xml:space="preserve"> SEQ Rysunek \* ARABIC </w:instrText>
      </w:r>
      <w:r w:rsidR="00E354C5">
        <w:fldChar w:fldCharType="separate"/>
      </w:r>
      <w:r w:rsidR="006D48AD">
        <w:rPr>
          <w:noProof/>
        </w:rPr>
        <w:t>87</w:t>
      </w:r>
      <w:r w:rsidR="00E354C5">
        <w:fldChar w:fldCharType="end"/>
      </w:r>
      <w:r w:rsidRPr="007B6B11">
        <w:t>. Struktura elementu &lt;DailyPaymentInformationType&gt; - Suma kwot wpłat dziennych dla załącznika AKC-4K.</w:t>
      </w:r>
      <w:bookmarkEnd w:id="522"/>
    </w:p>
    <w:p w14:paraId="7C8B9D6D" w14:textId="77777777" w:rsidR="00333A39" w:rsidRPr="007B6B11" w:rsidRDefault="00333A39" w:rsidP="004E02BE">
      <w:pPr>
        <w:rPr>
          <w:sz w:val="18"/>
          <w:szCs w:val="18"/>
        </w:rPr>
      </w:pPr>
      <w:r w:rsidRPr="007B6B11">
        <w:rPr>
          <w:noProof/>
        </w:rPr>
        <w:drawing>
          <wp:inline distT="0" distB="0" distL="0" distR="0" wp14:anchorId="237A8AC9" wp14:editId="28C45876">
            <wp:extent cx="5751830" cy="1297940"/>
            <wp:effectExtent l="19050" t="19050" r="20320" b="16510"/>
            <wp:docPr id="120" name="Obraz 120" descr="Rysunek przedstawia strukturę  elementu &lt; DailyPaymentInformationType &gt; - Suma kwot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Obraz 120" descr="Rysunek przedstawia strukturę  elementu &lt; DailyPaymentInformationType &gt; - Suma kwot wpłat dziennych dla załącznika AKC-4K"/>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45211D30" w14:textId="5466D4A1" w:rsidR="006E7D91" w:rsidRPr="007B6B11" w:rsidRDefault="006E7D91" w:rsidP="004E02BE">
      <w:pPr>
        <w:pStyle w:val="Z2PodpisRysunkuTabeli"/>
      </w:pPr>
      <w:bookmarkStart w:id="523" w:name="_Toc183172194"/>
      <w:r w:rsidRPr="007B6B11">
        <w:t xml:space="preserve">Rysunek </w:t>
      </w:r>
      <w:r w:rsidR="00E354C5">
        <w:fldChar w:fldCharType="begin"/>
      </w:r>
      <w:r w:rsidR="00E354C5">
        <w:instrText xml:space="preserve"> SEQ Rysunek \* ARABIC </w:instrText>
      </w:r>
      <w:r w:rsidR="00E354C5">
        <w:fldChar w:fldCharType="separate"/>
      </w:r>
      <w:r w:rsidR="006D48AD">
        <w:rPr>
          <w:noProof/>
        </w:rPr>
        <w:t>88</w:t>
      </w:r>
      <w:r w:rsidR="00E354C5">
        <w:fldChar w:fldCharType="end"/>
      </w:r>
      <w:r w:rsidRPr="007B6B11">
        <w:t>. Struktura elementu &lt;ZDailyAmount&gt;  - Informacja o kwotach wpłat dziennych dla załącznika AKC-4K</w:t>
      </w:r>
      <w:bookmarkEnd w:id="523"/>
    </w:p>
    <w:p w14:paraId="0FF4EA35" w14:textId="77777777" w:rsidR="00333A39" w:rsidRPr="007B6B11" w:rsidRDefault="00333A39" w:rsidP="004E02BE">
      <w:r w:rsidRPr="007B6B11">
        <w:rPr>
          <w:noProof/>
        </w:rPr>
        <w:drawing>
          <wp:inline distT="0" distB="0" distL="0" distR="0" wp14:anchorId="1DECBE12" wp14:editId="1A7F8939">
            <wp:extent cx="4520565" cy="1393825"/>
            <wp:effectExtent l="19050" t="19050" r="13335" b="15875"/>
            <wp:docPr id="121" name="Obraz 121" descr="Rysunek przedstawia strukturę  elementu &lt; ZDailyAmount &gt; - Informacja o kwotach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Obraz 121" descr="Rysunek przedstawia strukturę  elementu &lt; ZDailyAmount &gt; - Informacja o kwotach wpłat dziennych dla załącznika AKC-4K"/>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53FD2C13" w14:textId="4B3A27F2" w:rsidR="00333A39" w:rsidRPr="007B6B11" w:rsidRDefault="00333A39" w:rsidP="004E02BE">
      <w:pPr>
        <w:pStyle w:val="Nagwek3"/>
        <w:numPr>
          <w:ilvl w:val="2"/>
          <w:numId w:val="10"/>
        </w:numPr>
        <w:spacing w:line="276" w:lineRule="auto"/>
        <w:rPr>
          <w:lang w:val="pl-PL"/>
        </w:rPr>
      </w:pPr>
      <w:bookmarkStart w:id="524" w:name="_Toc115186929"/>
      <w:bookmarkStart w:id="525" w:name="_Toc183171924"/>
      <w:r w:rsidRPr="007B6B11">
        <w:rPr>
          <w:lang w:val="pl-PL"/>
        </w:rPr>
        <w:t>Reguły</w:t>
      </w:r>
      <w:r w:rsidR="000A79F3" w:rsidRPr="007B6B11">
        <w:rPr>
          <w:lang w:val="pl-PL"/>
        </w:rPr>
        <w:t xml:space="preserve"> AKC</w:t>
      </w:r>
      <w:r w:rsidR="00C515A0" w:rsidRPr="007B6B11">
        <w:rPr>
          <w:lang w:val="pl-PL"/>
        </w:rPr>
        <w:t>-</w:t>
      </w:r>
      <w:r w:rsidR="000A79F3" w:rsidRPr="007B6B11">
        <w:rPr>
          <w:lang w:val="pl-PL"/>
        </w:rPr>
        <w:t>4K</w:t>
      </w:r>
      <w:bookmarkEnd w:id="524"/>
      <w:bookmarkEnd w:id="525"/>
    </w:p>
    <w:p w14:paraId="4F0A7296" w14:textId="49BBBA31" w:rsidR="002F3F0A" w:rsidRPr="007B6B11" w:rsidRDefault="002F3F0A" w:rsidP="004E02BE">
      <w:pPr>
        <w:pStyle w:val="Z2PodpisRysunkuTabeli"/>
      </w:pPr>
      <w:bookmarkStart w:id="526" w:name="_Toc183172079"/>
      <w:r w:rsidRPr="007B6B11">
        <w:t xml:space="preserve">Tabela </w:t>
      </w:r>
      <w:r w:rsidR="00E354C5">
        <w:fldChar w:fldCharType="begin"/>
      </w:r>
      <w:r w:rsidR="00E354C5">
        <w:instrText xml:space="preserve"> SEQ Tabela \* ARABIC </w:instrText>
      </w:r>
      <w:r w:rsidR="00E354C5">
        <w:fldChar w:fldCharType="separate"/>
      </w:r>
      <w:r w:rsidR="006D48AD">
        <w:rPr>
          <w:noProof/>
        </w:rPr>
        <w:t>111</w:t>
      </w:r>
      <w:r w:rsidR="00E354C5">
        <w:fldChar w:fldCharType="end"/>
      </w:r>
      <w:r w:rsidRPr="007B6B11">
        <w:t>. Reguły dla załącznika AKC-4K</w:t>
      </w:r>
      <w:bookmarkEnd w:id="526"/>
    </w:p>
    <w:tbl>
      <w:tblPr>
        <w:tblStyle w:val="Tabela-Siatka"/>
        <w:tblW w:w="0" w:type="auto"/>
        <w:tblLook w:val="01E0" w:firstRow="1" w:lastRow="1" w:firstColumn="1" w:lastColumn="1" w:noHBand="0" w:noVBand="0"/>
      </w:tblPr>
      <w:tblGrid>
        <w:gridCol w:w="945"/>
        <w:gridCol w:w="8109"/>
      </w:tblGrid>
      <w:tr w:rsidR="002F3F0A" w:rsidRPr="007B6B11" w14:paraId="51DCD1CA" w14:textId="77777777" w:rsidTr="006E7D91">
        <w:trPr>
          <w:trHeight w:val="213"/>
          <w:tblHeader/>
        </w:trPr>
        <w:tc>
          <w:tcPr>
            <w:tcW w:w="945" w:type="dxa"/>
            <w:shd w:val="clear" w:color="auto" w:fill="D9D9D9" w:themeFill="background1" w:themeFillShade="D9"/>
          </w:tcPr>
          <w:p w14:paraId="1A420C1E" w14:textId="77777777" w:rsidR="002F3F0A" w:rsidRPr="007B6B11" w:rsidRDefault="002F3F0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8109" w:type="dxa"/>
            <w:shd w:val="clear" w:color="auto" w:fill="D9D9D9" w:themeFill="background1" w:themeFillShade="D9"/>
          </w:tcPr>
          <w:p w14:paraId="72D78A2D" w14:textId="77777777" w:rsidR="002F3F0A" w:rsidRPr="007B6B11" w:rsidRDefault="002F3F0A"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r>
      <w:tr w:rsidR="002F3F0A" w:rsidRPr="007B6B11" w14:paraId="01F5E232" w14:textId="77777777" w:rsidTr="00F102D0">
        <w:trPr>
          <w:trHeight w:val="213"/>
        </w:trPr>
        <w:tc>
          <w:tcPr>
            <w:tcW w:w="945" w:type="dxa"/>
          </w:tcPr>
          <w:p w14:paraId="1F690C86" w14:textId="77777777" w:rsidR="002F3F0A" w:rsidRPr="007B6B11" w:rsidRDefault="002F3F0A" w:rsidP="004E02BE">
            <w:pPr>
              <w:pStyle w:val="Tabelazwyky"/>
            </w:pPr>
            <w:r w:rsidRPr="007B6B11">
              <w:t>R1</w:t>
            </w:r>
          </w:p>
        </w:tc>
        <w:tc>
          <w:tcPr>
            <w:tcW w:w="8109" w:type="dxa"/>
          </w:tcPr>
          <w:p w14:paraId="1C1237DD" w14:textId="77777777" w:rsidR="002F3F0A" w:rsidRPr="007B6B11" w:rsidRDefault="002F3F0A" w:rsidP="004E02BE">
            <w:pPr>
              <w:pStyle w:val="Tabelazwyky"/>
            </w:pPr>
            <w:r w:rsidRPr="007B6B11">
              <w:t>Pole &lt;period&gt; wypełniane przez system zgodnie z wartością w analogicznym polu deklaracji AKC-4/AKC-4zo</w:t>
            </w:r>
          </w:p>
        </w:tc>
      </w:tr>
      <w:tr w:rsidR="002F3F0A" w:rsidRPr="007B6B11" w14:paraId="7FED4466" w14:textId="77777777" w:rsidTr="00F102D0">
        <w:trPr>
          <w:trHeight w:val="213"/>
        </w:trPr>
        <w:tc>
          <w:tcPr>
            <w:tcW w:w="945" w:type="dxa"/>
          </w:tcPr>
          <w:p w14:paraId="50F34186" w14:textId="77777777" w:rsidR="002F3F0A" w:rsidRPr="007B6B11" w:rsidRDefault="002F3F0A" w:rsidP="004E02BE">
            <w:pPr>
              <w:pStyle w:val="Tabelazwyky"/>
            </w:pPr>
            <w:r w:rsidRPr="007B6B11">
              <w:t>R2</w:t>
            </w:r>
          </w:p>
        </w:tc>
        <w:tc>
          <w:tcPr>
            <w:tcW w:w="8109" w:type="dxa"/>
          </w:tcPr>
          <w:p w14:paraId="1F2595B7" w14:textId="2E1C629C" w:rsidR="002F3F0A" w:rsidRPr="007B6B11" w:rsidRDefault="00D461BE" w:rsidP="004E02BE">
            <w:pPr>
              <w:pStyle w:val="Tabelazwyky"/>
            </w:pPr>
            <w:r w:rsidRPr="007B6B11">
              <w:t>Pole &lt; period &gt;. Dopuszczalnym okresem (period) za który będzie mogła być złożona deklaracja: nie może być wcześniejszy niż kwiecień 2022 roku nie późniejszy niż grudzień 2022 roku.</w:t>
            </w:r>
          </w:p>
        </w:tc>
      </w:tr>
      <w:tr w:rsidR="002F3F0A" w:rsidRPr="007B6B11" w14:paraId="4E3451B6" w14:textId="77777777" w:rsidTr="00F102D0">
        <w:trPr>
          <w:trHeight w:val="213"/>
        </w:trPr>
        <w:tc>
          <w:tcPr>
            <w:tcW w:w="945" w:type="dxa"/>
          </w:tcPr>
          <w:p w14:paraId="4C6602BA" w14:textId="77777777" w:rsidR="002F3F0A" w:rsidRPr="007B6B11" w:rsidRDefault="002F3F0A" w:rsidP="004E02BE">
            <w:pPr>
              <w:pStyle w:val="Tabelazwyky"/>
            </w:pPr>
            <w:r w:rsidRPr="007B6B11">
              <w:t>R3</w:t>
            </w:r>
          </w:p>
        </w:tc>
        <w:tc>
          <w:tcPr>
            <w:tcW w:w="8109" w:type="dxa"/>
          </w:tcPr>
          <w:p w14:paraId="00837536" w14:textId="77777777" w:rsidR="002F3F0A" w:rsidRPr="007B6B11" w:rsidRDefault="002F3F0A" w:rsidP="004E02BE">
            <w:pPr>
              <w:pStyle w:val="Tabelazwyky"/>
            </w:pPr>
            <w:r w:rsidRPr="007B6B11">
              <w:t>Pole &lt; formNo &gt; wypełniane automatycznie na podstawie licznika kolejnego zapisanego załącznika danego typu..</w:t>
            </w:r>
          </w:p>
        </w:tc>
      </w:tr>
      <w:tr w:rsidR="002F3F0A" w:rsidRPr="007B6B11" w14:paraId="0980C37E" w14:textId="77777777" w:rsidTr="00F102D0">
        <w:trPr>
          <w:trHeight w:val="213"/>
        </w:trPr>
        <w:tc>
          <w:tcPr>
            <w:tcW w:w="945" w:type="dxa"/>
          </w:tcPr>
          <w:p w14:paraId="482F9CB1" w14:textId="77777777" w:rsidR="002F3F0A" w:rsidRPr="007B6B11" w:rsidRDefault="002F3F0A" w:rsidP="004E02BE">
            <w:pPr>
              <w:pStyle w:val="Tabelazwyky"/>
            </w:pPr>
            <w:r w:rsidRPr="007B6B11">
              <w:lastRenderedPageBreak/>
              <w:t>R5</w:t>
            </w:r>
          </w:p>
        </w:tc>
        <w:tc>
          <w:tcPr>
            <w:tcW w:w="8109" w:type="dxa"/>
          </w:tcPr>
          <w:p w14:paraId="659B14FB" w14:textId="77777777" w:rsidR="002F3F0A" w:rsidRPr="007B6B11" w:rsidRDefault="002F3F0A" w:rsidP="004E02BE">
            <w:pPr>
              <w:pStyle w:val="Tabelazwyky"/>
            </w:pPr>
            <w:r w:rsidRPr="007B6B11">
              <w:t xml:space="preserve">Element &lt; DailyPaymentInformation &gt; może występować tylko jeśli w dokumencie nadrzędnym w polu formKind wybrano wartość AKC-4. </w:t>
            </w:r>
          </w:p>
        </w:tc>
      </w:tr>
      <w:tr w:rsidR="002F3F0A" w:rsidRPr="007B6B11" w14:paraId="4C1909FD" w14:textId="77777777" w:rsidTr="00F102D0">
        <w:trPr>
          <w:trHeight w:val="213"/>
        </w:trPr>
        <w:tc>
          <w:tcPr>
            <w:tcW w:w="945" w:type="dxa"/>
          </w:tcPr>
          <w:p w14:paraId="2BD8783D" w14:textId="77777777" w:rsidR="002F3F0A" w:rsidRPr="007B6B11" w:rsidRDefault="002F3F0A" w:rsidP="004E02BE">
            <w:pPr>
              <w:pStyle w:val="Tabelazwyky"/>
            </w:pPr>
            <w:r w:rsidRPr="007B6B11">
              <w:t>R6</w:t>
            </w:r>
          </w:p>
        </w:tc>
        <w:tc>
          <w:tcPr>
            <w:tcW w:w="8109" w:type="dxa"/>
          </w:tcPr>
          <w:p w14:paraId="2A89903B" w14:textId="77777777" w:rsidR="002F3F0A" w:rsidRPr="007B6B11" w:rsidRDefault="002F3F0A" w:rsidP="004E02BE">
            <w:pPr>
              <w:pStyle w:val="Tabelazwyky"/>
            </w:pPr>
            <w:r w:rsidRPr="007B6B11">
              <w:t>Dotyczy pola &lt; operatorNo &gt;.</w:t>
            </w:r>
          </w:p>
          <w:p w14:paraId="7A6EF9A0" w14:textId="77777777" w:rsidR="002F3F0A" w:rsidRPr="007B6B11" w:rsidRDefault="002F3F0A" w:rsidP="004E02BE">
            <w:pPr>
              <w:pStyle w:val="Tabelazwyky"/>
            </w:pPr>
            <w:r w:rsidRPr="007B6B11">
              <w:t>Walidacja 1: jeśli wybrano deklarację AKC4zo to pole musi być puste.</w:t>
            </w:r>
          </w:p>
          <w:p w14:paraId="0E6B794C" w14:textId="77777777" w:rsidR="002F3F0A" w:rsidRPr="007B6B11" w:rsidRDefault="002F3F0A" w:rsidP="004E02BE">
            <w:pPr>
              <w:pStyle w:val="Tabelazwyky"/>
            </w:pPr>
            <w:r w:rsidRPr="007B6B11">
              <w:t xml:space="preserve">Walidacja 2: Wypełnione może być tylko jedno pole numeru akcyzowego – jeśli wskazany jest własny skład, to nie obcy. </w:t>
            </w:r>
          </w:p>
        </w:tc>
      </w:tr>
      <w:tr w:rsidR="002F3F0A" w:rsidRPr="007B6B11" w14:paraId="057A45C2" w14:textId="77777777" w:rsidTr="00F102D0">
        <w:trPr>
          <w:trHeight w:val="213"/>
        </w:trPr>
        <w:tc>
          <w:tcPr>
            <w:tcW w:w="945" w:type="dxa"/>
          </w:tcPr>
          <w:p w14:paraId="77A0FD48" w14:textId="77777777" w:rsidR="002F3F0A" w:rsidRPr="007B6B11" w:rsidRDefault="002F3F0A" w:rsidP="004E02BE">
            <w:pPr>
              <w:pStyle w:val="Tabelazwyky"/>
            </w:pPr>
            <w:r w:rsidRPr="007B6B11">
              <w:t>R7</w:t>
            </w:r>
          </w:p>
        </w:tc>
        <w:tc>
          <w:tcPr>
            <w:tcW w:w="8109" w:type="dxa"/>
          </w:tcPr>
          <w:p w14:paraId="7621B335" w14:textId="77777777" w:rsidR="002F3F0A" w:rsidRPr="007B6B11" w:rsidRDefault="002F3F0A" w:rsidP="004E02BE">
            <w:pPr>
              <w:pStyle w:val="Tabelazwyky"/>
            </w:pPr>
            <w:r w:rsidRPr="007B6B11">
              <w:t>Dotyczy pola &lt; userNo &gt;.</w:t>
            </w:r>
          </w:p>
          <w:p w14:paraId="05E4E26E" w14:textId="77777777" w:rsidR="002F3F0A" w:rsidRPr="007B6B11" w:rsidRDefault="002F3F0A" w:rsidP="004E02BE">
            <w:pPr>
              <w:pStyle w:val="Tabelazwyky"/>
            </w:pPr>
            <w:r w:rsidRPr="007B6B11">
              <w:t>Walidacja 1: jeśli wybrano deklarację AKC4zo to pole musi być puste.</w:t>
            </w:r>
          </w:p>
          <w:p w14:paraId="38CF5846" w14:textId="77777777" w:rsidR="002F3F0A" w:rsidRPr="007B6B11" w:rsidRDefault="002F3F0A" w:rsidP="004E02BE">
            <w:pPr>
              <w:pStyle w:val="Tabelazwyky"/>
            </w:pPr>
            <w:r w:rsidRPr="007B6B11">
              <w:t xml:space="preserve">Walidacja 2: Wypełnione może być tylko jedno pole numeru akcyzowego – jeśli wskazany jest obcy skład, to nie własny. </w:t>
            </w:r>
          </w:p>
        </w:tc>
      </w:tr>
      <w:tr w:rsidR="002F3F0A" w:rsidRPr="007B6B11" w14:paraId="3CF8D2C4" w14:textId="77777777" w:rsidTr="00F102D0">
        <w:trPr>
          <w:trHeight w:val="213"/>
        </w:trPr>
        <w:tc>
          <w:tcPr>
            <w:tcW w:w="945" w:type="dxa"/>
          </w:tcPr>
          <w:p w14:paraId="3ED2CC2A" w14:textId="77777777" w:rsidR="002F3F0A" w:rsidRPr="007B6B11" w:rsidRDefault="002F3F0A" w:rsidP="004E02BE">
            <w:pPr>
              <w:pStyle w:val="Tabelazwyky"/>
            </w:pPr>
            <w:r w:rsidRPr="007B6B11">
              <w:t>R9</w:t>
            </w:r>
          </w:p>
        </w:tc>
        <w:tc>
          <w:tcPr>
            <w:tcW w:w="8109" w:type="dxa"/>
          </w:tcPr>
          <w:p w14:paraId="37EF32F0" w14:textId="77777777" w:rsidR="002F3F0A" w:rsidRPr="007B6B11" w:rsidRDefault="002F3F0A" w:rsidP="004E02BE">
            <w:pPr>
              <w:pStyle w:val="Tabelazwyky"/>
            </w:pPr>
            <w:r w:rsidRPr="007B6B11">
              <w:t>Dotyczy pola &lt; totalExemptionOfReductions &gt;.</w:t>
            </w:r>
          </w:p>
          <w:p w14:paraId="6E81E632" w14:textId="6D932104" w:rsidR="002F3F0A" w:rsidRPr="007B6B11" w:rsidRDefault="002F3F0A" w:rsidP="004E02BE">
            <w:pPr>
              <w:pStyle w:val="Tabelazwyky"/>
            </w:pPr>
            <w:r w:rsidRPr="007B6B11">
              <w:t>Kwota w polu &lt; totalExemptionOfReductions&gt; „Razem zwolnienia i obniżenia” nie może być większa od kwoty w polu &lt;totalAmountOfTax&gt; ”</w:t>
            </w:r>
            <w:r w:rsidR="006B2D45" w:rsidRPr="007B6B11">
              <w:t>P</w:t>
            </w:r>
            <w:r w:rsidRPr="007B6B11">
              <w:t>odat</w:t>
            </w:r>
            <w:r w:rsidR="006B2D45" w:rsidRPr="007B6B11">
              <w:t>ek</w:t>
            </w:r>
            <w:r w:rsidRPr="007B6B11">
              <w:t xml:space="preserve"> akcyzow</w:t>
            </w:r>
            <w:r w:rsidR="006B2D45" w:rsidRPr="007B6B11">
              <w:t>y</w:t>
            </w:r>
            <w:r w:rsidRPr="007B6B11">
              <w:t>”.</w:t>
            </w:r>
          </w:p>
          <w:p w14:paraId="0868F12C" w14:textId="77777777" w:rsidR="002F3F0A" w:rsidRPr="007B6B11" w:rsidRDefault="002F3F0A" w:rsidP="004E02BE">
            <w:pPr>
              <w:pStyle w:val="Tabelazwyky"/>
            </w:pPr>
            <w:r w:rsidRPr="007B6B11">
              <w:t xml:space="preserve"> Jeżeli różnica jest liczbą ujemną, to kwota powinna wynosić 0</w:t>
            </w:r>
          </w:p>
        </w:tc>
      </w:tr>
      <w:tr w:rsidR="002F3F0A" w:rsidRPr="007B6B11" w14:paraId="268B255C" w14:textId="77777777" w:rsidTr="00F102D0">
        <w:trPr>
          <w:trHeight w:val="213"/>
        </w:trPr>
        <w:tc>
          <w:tcPr>
            <w:tcW w:w="945" w:type="dxa"/>
          </w:tcPr>
          <w:p w14:paraId="30BA825E" w14:textId="77777777" w:rsidR="002F3F0A" w:rsidRPr="007B6B11" w:rsidRDefault="002F3F0A" w:rsidP="004E02BE">
            <w:pPr>
              <w:pStyle w:val="Tabelazwyky"/>
            </w:pPr>
            <w:r w:rsidRPr="007B6B11">
              <w:t>R10</w:t>
            </w:r>
          </w:p>
        </w:tc>
        <w:tc>
          <w:tcPr>
            <w:tcW w:w="8109" w:type="dxa"/>
          </w:tcPr>
          <w:p w14:paraId="7E282FD4" w14:textId="77777777" w:rsidR="002F3F0A" w:rsidRPr="007B6B11" w:rsidRDefault="002F3F0A" w:rsidP="004E02BE">
            <w:pPr>
              <w:pStyle w:val="Tabelazwyky"/>
            </w:pPr>
            <w:r w:rsidRPr="007B6B11">
              <w:t>Dotyczy pola &lt; totalOfTax &gt;.</w:t>
            </w:r>
          </w:p>
          <w:p w14:paraId="66BFD67E" w14:textId="77777777" w:rsidR="002F3F0A" w:rsidRPr="007B6B11" w:rsidRDefault="002F3F0A" w:rsidP="004E02BE">
            <w:pPr>
              <w:pStyle w:val="Tabelazwyky"/>
            </w:pPr>
            <w:r w:rsidRPr="007B6B11">
              <w:t>Kwota w polu &lt; totalOfTax &gt; „Podatek akcyzowy do zapłaty.”, jest obliczany wg. Algorytmu:</w:t>
            </w:r>
          </w:p>
          <w:p w14:paraId="689490FD" w14:textId="77777777" w:rsidR="002F3F0A" w:rsidRPr="007B6B11" w:rsidRDefault="002F3F0A" w:rsidP="004E02BE">
            <w:pPr>
              <w:pStyle w:val="Tabelazwyky"/>
            </w:pPr>
            <w:r w:rsidRPr="007B6B11">
              <w:t>Wartość w polu &lt; totalAmountOfTax&gt; “Razem obliczony podatek akcyzowy” minus wartość w polu &lt; totalExemptionOfReductions &gt; „Razem zwolnienia i obniżenia”.</w:t>
            </w:r>
          </w:p>
        </w:tc>
      </w:tr>
      <w:tr w:rsidR="002F3F0A" w:rsidRPr="007B6B11" w14:paraId="7A77623C" w14:textId="77777777" w:rsidTr="00F102D0">
        <w:trPr>
          <w:trHeight w:val="213"/>
        </w:trPr>
        <w:tc>
          <w:tcPr>
            <w:tcW w:w="945" w:type="dxa"/>
          </w:tcPr>
          <w:p w14:paraId="43250008" w14:textId="77777777" w:rsidR="002F3F0A" w:rsidRPr="007B6B11" w:rsidRDefault="002F3F0A" w:rsidP="004E02BE">
            <w:pPr>
              <w:pStyle w:val="Tabelazwyky"/>
            </w:pPr>
            <w:r w:rsidRPr="007B6B11">
              <w:t>R11</w:t>
            </w:r>
          </w:p>
        </w:tc>
        <w:tc>
          <w:tcPr>
            <w:tcW w:w="8109" w:type="dxa"/>
          </w:tcPr>
          <w:p w14:paraId="7D7F02ED" w14:textId="77777777" w:rsidR="002F3F0A" w:rsidRPr="007B6B11" w:rsidRDefault="002F3F0A" w:rsidP="004E02BE">
            <w:pPr>
              <w:pStyle w:val="Tabelazwyky"/>
            </w:pPr>
            <w:r w:rsidRPr="007B6B11">
              <w:t>Dotyczy pola &lt; amountOfPrePayment &gt;.</w:t>
            </w:r>
          </w:p>
          <w:p w14:paraId="0CA03E01" w14:textId="3AFC195D" w:rsidR="002F3F0A" w:rsidRPr="007B6B11" w:rsidRDefault="002F3F0A" w:rsidP="004E02BE">
            <w:pPr>
              <w:pStyle w:val="Tabelazwyky"/>
            </w:pPr>
            <w:r w:rsidRPr="007B6B11">
              <w:t>Walidacja: sprawdzenie czy suma kwot z pozycji „Nadwyżka przedpłaty akcyzy” i „Przedpłata akcyzy do zapłaty” deklaracji AKC-PA (</w:t>
            </w:r>
            <w:r w:rsidR="006B2D45" w:rsidRPr="007B6B11">
              <w:t>K</w:t>
            </w:r>
            <w:r w:rsidRPr="007B6B11">
              <w:t>) (za okres) jest równa wprowadzonej w polu wartości.</w:t>
            </w:r>
          </w:p>
        </w:tc>
      </w:tr>
      <w:tr w:rsidR="002F3F0A" w:rsidRPr="007B6B11" w14:paraId="6260CDD0" w14:textId="77777777" w:rsidTr="00F102D0">
        <w:trPr>
          <w:trHeight w:val="213"/>
        </w:trPr>
        <w:tc>
          <w:tcPr>
            <w:tcW w:w="945" w:type="dxa"/>
          </w:tcPr>
          <w:p w14:paraId="510088A3" w14:textId="77777777" w:rsidR="002F3F0A" w:rsidRPr="007B6B11" w:rsidRDefault="002F3F0A" w:rsidP="004E02BE">
            <w:pPr>
              <w:pStyle w:val="Tabelazwyky"/>
            </w:pPr>
            <w:r w:rsidRPr="007B6B11">
              <w:t>R12</w:t>
            </w:r>
          </w:p>
        </w:tc>
        <w:tc>
          <w:tcPr>
            <w:tcW w:w="8109" w:type="dxa"/>
          </w:tcPr>
          <w:p w14:paraId="1C86C456" w14:textId="77777777" w:rsidR="002F3F0A" w:rsidRPr="007B6B11" w:rsidRDefault="002F3F0A" w:rsidP="004E02BE">
            <w:pPr>
              <w:pStyle w:val="Tabelazwyky"/>
            </w:pPr>
            <w:r w:rsidRPr="007B6B11">
              <w:t>Dotyczy pola &lt; taxChargeable &gt;.</w:t>
            </w:r>
          </w:p>
          <w:p w14:paraId="7926D907" w14:textId="77777777" w:rsidR="002F3F0A" w:rsidRPr="007B6B11" w:rsidRDefault="002F3F0A" w:rsidP="004E02BE">
            <w:pPr>
              <w:pStyle w:val="Tabelazwyky"/>
            </w:pPr>
            <w:r w:rsidRPr="007B6B11">
              <w:t>Walidacja: jeśli wynik wyliczenia jest różny od wprowadzonej wartości, to jest Błąd. Jeśli wyliczona wartość jest ujemna, powinno być 0.</w:t>
            </w:r>
          </w:p>
        </w:tc>
      </w:tr>
      <w:tr w:rsidR="002F3F0A" w:rsidRPr="007B6B11" w14:paraId="5206893C" w14:textId="77777777" w:rsidTr="00F102D0">
        <w:trPr>
          <w:trHeight w:val="213"/>
        </w:trPr>
        <w:tc>
          <w:tcPr>
            <w:tcW w:w="945" w:type="dxa"/>
          </w:tcPr>
          <w:p w14:paraId="36C49089" w14:textId="77777777" w:rsidR="002F3F0A" w:rsidRPr="007B6B11" w:rsidRDefault="002F3F0A" w:rsidP="004E02BE">
            <w:pPr>
              <w:pStyle w:val="Tabelazwyky"/>
            </w:pPr>
            <w:r w:rsidRPr="007B6B11">
              <w:t>R13</w:t>
            </w:r>
          </w:p>
        </w:tc>
        <w:tc>
          <w:tcPr>
            <w:tcW w:w="8109" w:type="dxa"/>
          </w:tcPr>
          <w:p w14:paraId="2DE9A7CB" w14:textId="77777777" w:rsidR="002F3F0A" w:rsidRPr="007B6B11" w:rsidRDefault="002F3F0A" w:rsidP="004E02BE">
            <w:pPr>
              <w:pStyle w:val="Tabelazwyky"/>
            </w:pPr>
            <w:r w:rsidRPr="007B6B11">
              <w:t>Dotyczy pola &lt; surplusExcessPayment &gt;.</w:t>
            </w:r>
          </w:p>
          <w:p w14:paraId="77D6F048" w14:textId="7FF2B622" w:rsidR="002F3F0A" w:rsidRPr="007B6B11" w:rsidRDefault="002F3F0A" w:rsidP="004E02BE">
            <w:pPr>
              <w:pStyle w:val="Tabelazwyky"/>
            </w:pPr>
            <w:r w:rsidRPr="007B6B11">
              <w:t>Pole niewymagalne (puste) w przypadku, gdy nie złożono AKC-PA(</w:t>
            </w:r>
            <w:r w:rsidR="006B2D45" w:rsidRPr="007B6B11">
              <w:t>K</w:t>
            </w:r>
            <w:r w:rsidRPr="007B6B11">
              <w:t>) za ten sam okres rozliczeniowy.</w:t>
            </w:r>
          </w:p>
          <w:p w14:paraId="0BCCFCAF" w14:textId="77777777" w:rsidR="002F3F0A" w:rsidRPr="007B6B11" w:rsidRDefault="002F3F0A" w:rsidP="004E02BE">
            <w:pPr>
              <w:pStyle w:val="Tabelazwyky"/>
            </w:pPr>
            <w:r w:rsidRPr="007B6B11">
              <w:t>Walidacja: jeśli wynik wyliczenia jest różny od wprowadzonej wartości, to jest Błąd. Jeśli wyliczona wartość jest ujemna, powinno być 0.</w:t>
            </w:r>
          </w:p>
        </w:tc>
      </w:tr>
      <w:tr w:rsidR="002F3F0A" w:rsidRPr="007B6B11" w14:paraId="385E05D5" w14:textId="77777777" w:rsidTr="00F102D0">
        <w:trPr>
          <w:trHeight w:val="213"/>
        </w:trPr>
        <w:tc>
          <w:tcPr>
            <w:tcW w:w="945" w:type="dxa"/>
          </w:tcPr>
          <w:p w14:paraId="5FCB9D75" w14:textId="77777777" w:rsidR="002F3F0A" w:rsidRPr="007B6B11" w:rsidRDefault="002F3F0A" w:rsidP="004E02BE">
            <w:pPr>
              <w:pStyle w:val="Tabelazwyky"/>
            </w:pPr>
            <w:r w:rsidRPr="007B6B11">
              <w:t>R14</w:t>
            </w:r>
          </w:p>
        </w:tc>
        <w:tc>
          <w:tcPr>
            <w:tcW w:w="8109" w:type="dxa"/>
          </w:tcPr>
          <w:p w14:paraId="21648977" w14:textId="77777777" w:rsidR="002F3F0A" w:rsidRPr="007B6B11" w:rsidRDefault="002F3F0A" w:rsidP="004E02BE">
            <w:pPr>
              <w:pStyle w:val="Tabelazwyky"/>
            </w:pPr>
            <w:r w:rsidRPr="007B6B11">
              <w:t>Dotyczy pola &lt; totalNumberOfGoods &gt;.</w:t>
            </w:r>
          </w:p>
          <w:p w14:paraId="28FA6CA7" w14:textId="77777777" w:rsidR="002F3F0A" w:rsidRPr="007B6B11" w:rsidRDefault="002F3F0A" w:rsidP="004E02BE">
            <w:pPr>
              <w:pStyle w:val="Tabelazwyky"/>
            </w:pPr>
            <w:r w:rsidRPr="007B6B11">
              <w:t>Pole nie jest wymagalne w przypadku, gdy nie wypełniono żadnej pozycji w części „Obliczenie kwot podatku akcyzowego od poszczególnych wyrobów” deklaracji.</w:t>
            </w:r>
          </w:p>
          <w:p w14:paraId="2A271504" w14:textId="77777777" w:rsidR="002F3F0A" w:rsidRPr="007B6B11" w:rsidRDefault="002F3F0A" w:rsidP="004E02BE">
            <w:pPr>
              <w:pStyle w:val="Tabelazwyky"/>
            </w:pPr>
            <w:r w:rsidRPr="007B6B11">
              <w:t>Walidacja: wprowadzona liczba powinna się równać sumie wyliczonej. Jeśli nie równa się, to jest błąd.</w:t>
            </w:r>
          </w:p>
        </w:tc>
      </w:tr>
      <w:tr w:rsidR="002F3F0A" w:rsidRPr="007B6B11" w14:paraId="643D617E" w14:textId="77777777" w:rsidTr="00F102D0">
        <w:trPr>
          <w:trHeight w:val="213"/>
        </w:trPr>
        <w:tc>
          <w:tcPr>
            <w:tcW w:w="945" w:type="dxa"/>
          </w:tcPr>
          <w:p w14:paraId="0A128BE2" w14:textId="77777777" w:rsidR="002F3F0A" w:rsidRPr="007B6B11" w:rsidRDefault="002F3F0A" w:rsidP="004E02BE">
            <w:pPr>
              <w:pStyle w:val="Tabelazwyky"/>
            </w:pPr>
            <w:r w:rsidRPr="007B6B11">
              <w:t>R15</w:t>
            </w:r>
          </w:p>
        </w:tc>
        <w:tc>
          <w:tcPr>
            <w:tcW w:w="8109" w:type="dxa"/>
          </w:tcPr>
          <w:p w14:paraId="048D05DE" w14:textId="77777777" w:rsidR="002F3F0A" w:rsidRPr="007B6B11" w:rsidRDefault="002F3F0A" w:rsidP="004E02BE">
            <w:pPr>
              <w:pStyle w:val="Tabelazwyky"/>
            </w:pPr>
            <w:r w:rsidRPr="007B6B11">
              <w:t>Dotyczy pola &lt; totalAmountOfTax &gt;.</w:t>
            </w:r>
          </w:p>
          <w:p w14:paraId="3126C1EF" w14:textId="77777777" w:rsidR="002F3F0A" w:rsidRPr="007B6B11" w:rsidRDefault="002F3F0A" w:rsidP="004E02BE">
            <w:pPr>
              <w:pStyle w:val="Tabelazwyky"/>
            </w:pPr>
            <w:r w:rsidRPr="007B6B11">
              <w:t>Pole nie jest wymagalne w przypadku, gdy nie wypełniono żadnej pozycji w części „Obliczenie kwot podatku akcyzowego od poszczególnych wyrobów” deklaracji.</w:t>
            </w:r>
          </w:p>
          <w:p w14:paraId="36EAAEB7" w14:textId="77777777" w:rsidR="002F3F0A" w:rsidRPr="007B6B11" w:rsidRDefault="002F3F0A" w:rsidP="004E02BE">
            <w:pPr>
              <w:pStyle w:val="Tabelazwyky"/>
            </w:pPr>
            <w:r w:rsidRPr="007B6B11">
              <w:lastRenderedPageBreak/>
              <w:t>Walidacja: wprowadzona liczba powinna się równać sumie wartości wprowadzonych w polu &lt;amountOfTax&gt;. Jeśli nie równa się, to jest Błąd.</w:t>
            </w:r>
          </w:p>
        </w:tc>
      </w:tr>
      <w:tr w:rsidR="002F3F0A" w:rsidRPr="007B6B11" w14:paraId="644EB469" w14:textId="77777777" w:rsidTr="00F102D0">
        <w:trPr>
          <w:trHeight w:val="213"/>
        </w:trPr>
        <w:tc>
          <w:tcPr>
            <w:tcW w:w="945" w:type="dxa"/>
          </w:tcPr>
          <w:p w14:paraId="21D215C3" w14:textId="77777777" w:rsidR="002F3F0A" w:rsidRPr="007B6B11" w:rsidRDefault="002F3F0A" w:rsidP="004E02BE">
            <w:pPr>
              <w:pStyle w:val="Tabelazwyky"/>
            </w:pPr>
            <w:r w:rsidRPr="007B6B11">
              <w:lastRenderedPageBreak/>
              <w:t>R16</w:t>
            </w:r>
          </w:p>
        </w:tc>
        <w:tc>
          <w:tcPr>
            <w:tcW w:w="8109" w:type="dxa"/>
          </w:tcPr>
          <w:p w14:paraId="13999E67" w14:textId="77777777" w:rsidR="002F3F0A" w:rsidRPr="007B6B11" w:rsidRDefault="002F3F0A" w:rsidP="004E02BE">
            <w:pPr>
              <w:pStyle w:val="Tabelazwyky"/>
            </w:pPr>
            <w:r w:rsidRPr="007B6B11">
              <w:t>Dotyczy pola &lt; groupOfGoodsName &gt;.</w:t>
            </w:r>
          </w:p>
          <w:p w14:paraId="075E909D" w14:textId="77777777" w:rsidR="002F3F0A" w:rsidRPr="007B6B11" w:rsidRDefault="002F3F0A" w:rsidP="004E02BE">
            <w:pPr>
              <w:pStyle w:val="Tabelazwyky"/>
            </w:pPr>
            <w:r w:rsidRPr="007B6B11">
              <w:t>Wersja papierowa dokumentu: System wstawia nazwę pobraną ze słownika w ISZTAR.</w:t>
            </w:r>
          </w:p>
          <w:p w14:paraId="51DE9D8B" w14:textId="77777777" w:rsidR="002F3F0A" w:rsidRPr="007B6B11" w:rsidRDefault="002F3F0A" w:rsidP="004E02BE">
            <w:pPr>
              <w:pStyle w:val="Tabelazwyky"/>
            </w:pPr>
            <w:r w:rsidRPr="007B6B11">
              <w:t xml:space="preserve">Walidacja dla wersji elektronicznej: porównanie wprowadzonej nazwy grupy wyrobów z wartością pobraną z systemu ISZTAR na podstawie kodu CN. </w:t>
            </w:r>
          </w:p>
        </w:tc>
      </w:tr>
      <w:tr w:rsidR="002F3F0A" w:rsidRPr="007B6B11" w14:paraId="539AC684" w14:textId="77777777" w:rsidTr="00F102D0">
        <w:trPr>
          <w:trHeight w:val="213"/>
        </w:trPr>
        <w:tc>
          <w:tcPr>
            <w:tcW w:w="945" w:type="dxa"/>
          </w:tcPr>
          <w:p w14:paraId="3A6C14F5" w14:textId="77777777" w:rsidR="002F3F0A" w:rsidRPr="007B6B11" w:rsidRDefault="002F3F0A" w:rsidP="004E02BE">
            <w:pPr>
              <w:pStyle w:val="Tabelazwyky"/>
            </w:pPr>
            <w:r w:rsidRPr="007B6B11">
              <w:t>R17</w:t>
            </w:r>
          </w:p>
        </w:tc>
        <w:tc>
          <w:tcPr>
            <w:tcW w:w="8109" w:type="dxa"/>
          </w:tcPr>
          <w:p w14:paraId="5F6CDBA9" w14:textId="77777777" w:rsidR="002F3F0A" w:rsidRPr="007B6B11" w:rsidRDefault="002F3F0A" w:rsidP="004E02BE">
            <w:pPr>
              <w:pStyle w:val="Tabelazwyky"/>
            </w:pPr>
            <w:r w:rsidRPr="007B6B11">
              <w:t>Dotyczy pola &lt; shortages &gt;.</w:t>
            </w:r>
          </w:p>
          <w:p w14:paraId="6E33C85F" w14:textId="77777777" w:rsidR="002F3F0A" w:rsidRPr="007B6B11" w:rsidRDefault="002F3F0A" w:rsidP="004E02BE">
            <w:pPr>
              <w:pStyle w:val="Tabelazwyky"/>
            </w:pPr>
            <w:r w:rsidRPr="007B6B11">
              <w:t>Wartość pola („ubytek” lub „całkowite zniszczenie”)</w:t>
            </w:r>
          </w:p>
        </w:tc>
      </w:tr>
      <w:tr w:rsidR="002F3F0A" w:rsidRPr="007B6B11" w14:paraId="5F015F36" w14:textId="77777777" w:rsidTr="00F102D0">
        <w:trPr>
          <w:trHeight w:val="213"/>
        </w:trPr>
        <w:tc>
          <w:tcPr>
            <w:tcW w:w="945" w:type="dxa"/>
          </w:tcPr>
          <w:p w14:paraId="73BEA645" w14:textId="77777777" w:rsidR="002F3F0A" w:rsidRPr="007B6B11" w:rsidRDefault="002F3F0A" w:rsidP="004E02BE">
            <w:pPr>
              <w:pStyle w:val="Tabelazwyky"/>
            </w:pPr>
            <w:r w:rsidRPr="007B6B11">
              <w:t>R18</w:t>
            </w:r>
          </w:p>
        </w:tc>
        <w:tc>
          <w:tcPr>
            <w:tcW w:w="8109" w:type="dxa"/>
          </w:tcPr>
          <w:p w14:paraId="73FD899E" w14:textId="77777777" w:rsidR="002F3F0A" w:rsidRPr="007B6B11" w:rsidRDefault="002F3F0A" w:rsidP="004E02BE">
            <w:pPr>
              <w:pStyle w:val="Tabelazwyky"/>
            </w:pPr>
            <w:r w:rsidRPr="007B6B11">
              <w:t>Dotyczy pola &lt; amountOfTax &gt;.</w:t>
            </w:r>
          </w:p>
          <w:p w14:paraId="6095699C" w14:textId="77777777" w:rsidR="002F3F0A" w:rsidRPr="007B6B11" w:rsidRDefault="002F3F0A" w:rsidP="004E02BE">
            <w:pPr>
              <w:pStyle w:val="Tabelazwyky"/>
            </w:pPr>
            <w:r w:rsidRPr="007B6B11">
              <w:t>Walidacja: wprowadzona wartość powinna być równa wyliczonej ze wzoru: wartość w polu „&lt;numberOfGoods&gt;” * wartość w polu &lt;Stawka podatku&gt;. Błąd typu 3</w:t>
            </w:r>
          </w:p>
        </w:tc>
      </w:tr>
      <w:tr w:rsidR="002F3F0A" w:rsidRPr="007B6B11" w14:paraId="274BCB6C" w14:textId="77777777" w:rsidTr="00F102D0">
        <w:trPr>
          <w:trHeight w:val="213"/>
        </w:trPr>
        <w:tc>
          <w:tcPr>
            <w:tcW w:w="945" w:type="dxa"/>
          </w:tcPr>
          <w:p w14:paraId="52AE76C7" w14:textId="77777777" w:rsidR="002F3F0A" w:rsidRPr="007B6B11" w:rsidRDefault="002F3F0A" w:rsidP="004E02BE">
            <w:pPr>
              <w:pStyle w:val="Tabelazwyky"/>
            </w:pPr>
            <w:r w:rsidRPr="007B6B11">
              <w:t>R19</w:t>
            </w:r>
          </w:p>
        </w:tc>
        <w:tc>
          <w:tcPr>
            <w:tcW w:w="8109" w:type="dxa"/>
          </w:tcPr>
          <w:p w14:paraId="0A0F9A2C" w14:textId="77777777" w:rsidR="002F3F0A" w:rsidRPr="007B6B11" w:rsidRDefault="002F3F0A" w:rsidP="004E02BE">
            <w:pPr>
              <w:pStyle w:val="Tabelazwyky"/>
            </w:pPr>
            <w:r w:rsidRPr="007B6B11">
              <w:t>Dotyczy pola &lt; totalDueAmountOfDailyPaym &gt;.</w:t>
            </w:r>
          </w:p>
          <w:p w14:paraId="139A305A" w14:textId="77777777" w:rsidR="002F3F0A" w:rsidRPr="007B6B11" w:rsidRDefault="002F3F0A" w:rsidP="004E02BE">
            <w:pPr>
              <w:pStyle w:val="Tabelazwyky"/>
            </w:pPr>
            <w:r w:rsidRPr="007B6B11">
              <w:t>Pole nie jest wymagalne w przypadku, gdy nie wypełniono żadnej pozycji w części „Informacja o kwotach wpłat dziennych” deklaracji.</w:t>
            </w:r>
          </w:p>
          <w:p w14:paraId="1D3DA02C" w14:textId="247A5381" w:rsidR="002F3F0A" w:rsidRPr="007B6B11" w:rsidRDefault="002F3F0A" w:rsidP="004E02BE">
            <w:pPr>
              <w:pStyle w:val="Tabelazwyky"/>
            </w:pPr>
            <w:r w:rsidRPr="007B6B11">
              <w:t>Walidacja 1: Część „Informacja o kwotach wpłat dziennych” powinna mieć co najmniej jedną pozycję jeżeli jest wypełnione przynajmniej jedno z 3-ch pól załącznika AKC-4/</w:t>
            </w:r>
            <w:r w:rsidR="00ED30D3" w:rsidRPr="007B6B11">
              <w:t>K</w:t>
            </w:r>
            <w:r w:rsidRPr="007B6B11">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03689A8" w14:textId="77777777" w:rsidR="002F3F0A" w:rsidRPr="007B6B11" w:rsidRDefault="002F3F0A" w:rsidP="004E02BE">
            <w:pPr>
              <w:pStyle w:val="Tabelazwyky"/>
            </w:pPr>
            <w:r w:rsidRPr="007B6B11">
              <w:t xml:space="preserve">Walidacja 2: Czy wprowadzona wartość równa się sumie wartości z pól „Kwota podatku akcyzowego z dnia powstania obowiązku podatkowego” dla  kolejnych dat. </w:t>
            </w:r>
          </w:p>
        </w:tc>
      </w:tr>
      <w:tr w:rsidR="002F3F0A" w:rsidRPr="007B6B11" w14:paraId="543DA018" w14:textId="77777777" w:rsidTr="00F102D0">
        <w:trPr>
          <w:trHeight w:val="213"/>
        </w:trPr>
        <w:tc>
          <w:tcPr>
            <w:tcW w:w="945" w:type="dxa"/>
          </w:tcPr>
          <w:p w14:paraId="21C7BC76" w14:textId="77777777" w:rsidR="002F3F0A" w:rsidRPr="007B6B11" w:rsidRDefault="002F3F0A" w:rsidP="004E02BE">
            <w:pPr>
              <w:pStyle w:val="Tabelazwyky"/>
            </w:pPr>
            <w:r w:rsidRPr="007B6B11">
              <w:t>R20</w:t>
            </w:r>
          </w:p>
        </w:tc>
        <w:tc>
          <w:tcPr>
            <w:tcW w:w="8109" w:type="dxa"/>
          </w:tcPr>
          <w:p w14:paraId="0695C6A0" w14:textId="77777777" w:rsidR="002F3F0A" w:rsidRPr="007B6B11" w:rsidRDefault="002F3F0A" w:rsidP="004E02BE">
            <w:pPr>
              <w:pStyle w:val="Tabelazwyky"/>
            </w:pPr>
            <w:r w:rsidRPr="007B6B11">
              <w:t>Dotyczy pola &lt; totalAmountOfExcessDailyPaymPrevDecl &gt;.</w:t>
            </w:r>
          </w:p>
          <w:p w14:paraId="3AF18DBD" w14:textId="77777777" w:rsidR="002F3F0A" w:rsidRPr="007B6B11" w:rsidRDefault="002F3F0A" w:rsidP="004E02BE">
            <w:pPr>
              <w:pStyle w:val="Tabelazwyky"/>
            </w:pPr>
            <w:r w:rsidRPr="007B6B11">
              <w:t>Pole nie jest wymagalne w przypadku, gdy nie wypełniono żadnej pozycji w części „Informacja o kwotach wpłat dziennych” deklaracji.</w:t>
            </w:r>
          </w:p>
          <w:p w14:paraId="5FD76C8A" w14:textId="1618547E" w:rsidR="002F3F0A" w:rsidRPr="007B6B11" w:rsidRDefault="002F3F0A" w:rsidP="004E02BE">
            <w:pPr>
              <w:pStyle w:val="Tabelazwyky"/>
            </w:pPr>
            <w:r w:rsidRPr="007B6B11">
              <w:t>Walidacja 1: Część „Informacja o kwotach wpłat dziennych” powinna mieć co najmniej jedną pozycję jeżeli jest wypełnione przynajmniej jedno z 3-ch pól załącznika AKC-4/</w:t>
            </w:r>
            <w:r w:rsidR="00ED30D3" w:rsidRPr="007B6B11">
              <w:t>K</w:t>
            </w:r>
            <w:r w:rsidRPr="007B6B11">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6BE503" w14:textId="77777777" w:rsidR="002F3F0A" w:rsidRPr="007B6B11" w:rsidRDefault="002F3F0A" w:rsidP="004E02BE">
            <w:pPr>
              <w:pStyle w:val="Tabelazwyky"/>
            </w:pPr>
            <w:r w:rsidRPr="007B6B11">
              <w:t>Walidacja 2: Czy wprowadzona wartość równa się sumie wartości z pól „Kwota nadwyżki wpłat z poprzedniej deklaracji zaliczona na poczet wpłat dziennych” dla  kolejnych dat. Jeśli nie to Błąd typu 3.</w:t>
            </w:r>
          </w:p>
        </w:tc>
      </w:tr>
      <w:tr w:rsidR="002F3F0A" w:rsidRPr="007B6B11" w14:paraId="2DC1FB12" w14:textId="77777777" w:rsidTr="00F102D0">
        <w:trPr>
          <w:trHeight w:val="213"/>
        </w:trPr>
        <w:tc>
          <w:tcPr>
            <w:tcW w:w="945" w:type="dxa"/>
          </w:tcPr>
          <w:p w14:paraId="5B33AA29" w14:textId="77777777" w:rsidR="002F3F0A" w:rsidRPr="007B6B11" w:rsidRDefault="002F3F0A" w:rsidP="004E02BE">
            <w:pPr>
              <w:pStyle w:val="Tabelazwyky"/>
            </w:pPr>
            <w:r w:rsidRPr="007B6B11">
              <w:t>R21</w:t>
            </w:r>
          </w:p>
        </w:tc>
        <w:tc>
          <w:tcPr>
            <w:tcW w:w="8109" w:type="dxa"/>
          </w:tcPr>
          <w:p w14:paraId="6813C0E2" w14:textId="77777777" w:rsidR="002F3F0A" w:rsidRPr="007B6B11" w:rsidRDefault="002F3F0A" w:rsidP="004E02BE">
            <w:pPr>
              <w:pStyle w:val="Tabelazwyky"/>
            </w:pPr>
            <w:r w:rsidRPr="007B6B11">
              <w:t>Dotyczy pola &lt; totalAmountOfDailyPaym &gt;.</w:t>
            </w:r>
          </w:p>
          <w:p w14:paraId="58DB7DB5" w14:textId="77777777" w:rsidR="002F3F0A" w:rsidRPr="007B6B11" w:rsidRDefault="002F3F0A" w:rsidP="004E02BE">
            <w:pPr>
              <w:pStyle w:val="Tabelazwyky"/>
            </w:pPr>
            <w:r w:rsidRPr="007B6B11">
              <w:t>Pole nie jest wymagalne w przypadku, gdy nie wypełniono żadnej pozycji w części „Informacja o kwotach wpłat dziennych” deklaracji.</w:t>
            </w:r>
          </w:p>
          <w:p w14:paraId="77728043" w14:textId="1B947C5C" w:rsidR="002F3F0A" w:rsidRPr="007B6B11" w:rsidRDefault="002F3F0A" w:rsidP="004E02BE">
            <w:pPr>
              <w:pStyle w:val="Tabelazwyky"/>
            </w:pPr>
            <w:r w:rsidRPr="007B6B11">
              <w:t>Walidacja 1: Część „Informacja o kwotach wpłat dziennych” powinna mieć co najmniej jedną pozycję jeżeli jest wypełnione przynajmniej jedno z 3-ch pól załącznika AKC-4/</w:t>
            </w:r>
            <w:r w:rsidR="00ED30D3" w:rsidRPr="007B6B11">
              <w:t>K</w:t>
            </w:r>
            <w:r w:rsidRPr="007B6B11">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EAF7FAD" w14:textId="77777777" w:rsidR="002F3F0A" w:rsidRPr="007B6B11" w:rsidRDefault="002F3F0A" w:rsidP="004E02BE">
            <w:pPr>
              <w:pStyle w:val="Tabelazwyky"/>
            </w:pPr>
            <w:r w:rsidRPr="007B6B11">
              <w:lastRenderedPageBreak/>
              <w:t xml:space="preserve">Walidacja 2: Czy wprowadzona wartość równa się sumie wartości z pól „Kwota dokonanej wpłaty dziennej” dla  kolejnych dat. </w:t>
            </w:r>
          </w:p>
        </w:tc>
      </w:tr>
    </w:tbl>
    <w:p w14:paraId="05F8CC26" w14:textId="38EE63C9" w:rsidR="003F2657" w:rsidRPr="007B6B11" w:rsidRDefault="0026332E" w:rsidP="004E02BE">
      <w:pPr>
        <w:pStyle w:val="Nagwek2"/>
        <w:spacing w:line="276" w:lineRule="auto"/>
        <w:rPr>
          <w:bCs/>
          <w:lang w:val="pl-PL"/>
        </w:rPr>
      </w:pPr>
      <w:bookmarkStart w:id="527" w:name="_Toc115186930"/>
      <w:bookmarkStart w:id="528" w:name="_Toc183171925"/>
      <w:r w:rsidRPr="007B6B11">
        <w:rPr>
          <w:lang w:val="pl-PL"/>
        </w:rPr>
        <w:lastRenderedPageBreak/>
        <w:t>Załącznik AKC-4/L</w:t>
      </w:r>
      <w:r w:rsidR="003F2657" w:rsidRPr="007B6B11">
        <w:rPr>
          <w:lang w:val="pl-PL"/>
        </w:rPr>
        <w:t xml:space="preserve"> do deklaracji AKC4</w:t>
      </w:r>
      <w:bookmarkEnd w:id="527"/>
      <w:bookmarkEnd w:id="528"/>
    </w:p>
    <w:p w14:paraId="34BC7CA3" w14:textId="27F72D3D" w:rsidR="003F2657" w:rsidRPr="007B6B11" w:rsidRDefault="003F2657" w:rsidP="004E02BE">
      <w:pPr>
        <w:pStyle w:val="Nagwek3"/>
        <w:spacing w:line="276" w:lineRule="auto"/>
        <w:rPr>
          <w:lang w:val="pl-PL"/>
        </w:rPr>
      </w:pPr>
      <w:bookmarkStart w:id="529" w:name="_Toc115186931"/>
      <w:bookmarkStart w:id="530" w:name="_Toc183171926"/>
      <w:r w:rsidRPr="007B6B11">
        <w:rPr>
          <w:lang w:val="pl-PL"/>
        </w:rPr>
        <w:t>Komunika</w:t>
      </w:r>
      <w:r w:rsidR="0026332E" w:rsidRPr="007B6B11">
        <w:rPr>
          <w:lang w:val="pl-PL"/>
        </w:rPr>
        <w:t>t AKC</w:t>
      </w:r>
      <w:r w:rsidR="00C515A0" w:rsidRPr="007B6B11">
        <w:rPr>
          <w:lang w:val="pl-PL"/>
        </w:rPr>
        <w:t>-</w:t>
      </w:r>
      <w:r w:rsidR="0026332E" w:rsidRPr="007B6B11">
        <w:rPr>
          <w:lang w:val="pl-PL"/>
        </w:rPr>
        <w:t>4L</w:t>
      </w:r>
      <w:bookmarkEnd w:id="529"/>
      <w:bookmarkEnd w:id="530"/>
    </w:p>
    <w:p w14:paraId="3E0640D9" w14:textId="77777777" w:rsidR="003F2657" w:rsidRPr="007B6B11" w:rsidRDefault="00D87DE3" w:rsidP="004E02BE">
      <w:r w:rsidRPr="007B6B11">
        <w:t>PODATEK AKCYZOWY OD WYROBÓW GAZOWYCH (z wyłączeniem gazu do napędu silników spalinowych)</w:t>
      </w:r>
    </w:p>
    <w:p w14:paraId="10F29130" w14:textId="508F3368" w:rsidR="003F2657" w:rsidRPr="007B6B11" w:rsidRDefault="00CC1B30" w:rsidP="004E02BE">
      <w:pPr>
        <w:pStyle w:val="Nagwek3"/>
        <w:spacing w:line="276" w:lineRule="auto"/>
        <w:rPr>
          <w:lang w:val="pl-PL"/>
        </w:rPr>
      </w:pPr>
      <w:bookmarkStart w:id="531" w:name="_Toc115186932"/>
      <w:bookmarkStart w:id="532" w:name="_Toc183171927"/>
      <w:r w:rsidRPr="007B6B11">
        <w:rPr>
          <w:lang w:val="pl-PL"/>
        </w:rPr>
        <w:t xml:space="preserve">Specyfikacja </w:t>
      </w:r>
      <w:r w:rsidR="003F2657" w:rsidRPr="007B6B11">
        <w:rPr>
          <w:lang w:val="pl-PL"/>
        </w:rPr>
        <w:t>AKC</w:t>
      </w:r>
      <w:r w:rsidR="00C515A0" w:rsidRPr="007B6B11">
        <w:rPr>
          <w:lang w:val="pl-PL"/>
        </w:rPr>
        <w:t>-</w:t>
      </w:r>
      <w:r w:rsidR="003F2657" w:rsidRPr="007B6B11">
        <w:rPr>
          <w:lang w:val="pl-PL"/>
        </w:rPr>
        <w:t>4L</w:t>
      </w:r>
      <w:bookmarkEnd w:id="531"/>
      <w:bookmarkEnd w:id="532"/>
    </w:p>
    <w:p w14:paraId="44B8956F" w14:textId="3210EC6B" w:rsidR="003F2657" w:rsidRPr="007B6B11" w:rsidRDefault="003F2657" w:rsidP="004E02BE">
      <w:r w:rsidRPr="007B6B11">
        <w:t xml:space="preserve">Struktury typu </w:t>
      </w:r>
      <w:r w:rsidR="00745C09" w:rsidRPr="007B6B11">
        <w:t xml:space="preserve">ZDailyAmount, ZCalculOfAmountOfExciseDuty </w:t>
      </w:r>
      <w:r w:rsidRPr="007B6B11">
        <w:t xml:space="preserve">zostały zdefiniowane w dokumencie </w:t>
      </w:r>
      <w:r w:rsidRPr="007B6B11">
        <w:fldChar w:fldCharType="begin"/>
      </w:r>
      <w:r w:rsidRPr="007B6B11">
        <w:instrText xml:space="preserve"> REF _Ref361653747 \r \h  \* MERGEFORMAT </w:instrText>
      </w:r>
      <w:r w:rsidRPr="007B6B11">
        <w:fldChar w:fldCharType="separate"/>
      </w:r>
      <w:r w:rsidR="006D48AD">
        <w:t>0</w:t>
      </w:r>
      <w:r w:rsidRPr="007B6B11">
        <w:fldChar w:fldCharType="end"/>
      </w:r>
      <w:r w:rsidRPr="007B6B11">
        <w:t xml:space="preserve"> i nie będą tutaj szczegółowo omawiane.</w:t>
      </w:r>
    </w:p>
    <w:p w14:paraId="4F67B9FC" w14:textId="2780D888" w:rsidR="002E6C2F" w:rsidRPr="007B6B11" w:rsidRDefault="002E6C2F" w:rsidP="004E02BE">
      <w:pPr>
        <w:pStyle w:val="Z2PodpisRysunkuTabeli"/>
      </w:pPr>
      <w:bookmarkStart w:id="533" w:name="_Toc183172080"/>
      <w:r w:rsidRPr="007B6B11">
        <w:t xml:space="preserve">Tabela </w:t>
      </w:r>
      <w:r w:rsidR="00E354C5">
        <w:fldChar w:fldCharType="begin"/>
      </w:r>
      <w:r w:rsidR="00E354C5">
        <w:instrText xml:space="preserve"> SEQ Tabela \* ARABIC </w:instrText>
      </w:r>
      <w:r w:rsidR="00E354C5">
        <w:fldChar w:fldCharType="separate"/>
      </w:r>
      <w:r w:rsidR="006D48AD">
        <w:rPr>
          <w:noProof/>
        </w:rPr>
        <w:t>112</w:t>
      </w:r>
      <w:r w:rsidR="00E354C5">
        <w:fldChar w:fldCharType="end"/>
      </w:r>
      <w:r w:rsidRPr="007B6B11">
        <w:t>. Dane ogólne w ramach struktury załącznika AKC-4L do deklaracji AKC-4/AKC-4zo</w:t>
      </w:r>
      <w:bookmarkEnd w:id="533"/>
    </w:p>
    <w:tbl>
      <w:tblPr>
        <w:tblStyle w:val="Tabela-Siatka"/>
        <w:tblW w:w="9322" w:type="dxa"/>
        <w:tblLook w:val="01E0" w:firstRow="1" w:lastRow="1" w:firstColumn="1" w:lastColumn="1" w:noHBand="0" w:noVBand="0"/>
      </w:tblPr>
      <w:tblGrid>
        <w:gridCol w:w="2900"/>
        <w:gridCol w:w="6422"/>
      </w:tblGrid>
      <w:tr w:rsidR="002E6C2F" w:rsidRPr="007B6B11" w14:paraId="73560922" w14:textId="77777777" w:rsidTr="00146E29">
        <w:trPr>
          <w:tblHeader/>
        </w:trPr>
        <w:tc>
          <w:tcPr>
            <w:tcW w:w="2900" w:type="dxa"/>
            <w:shd w:val="clear" w:color="auto" w:fill="D9D9D9" w:themeFill="background1" w:themeFillShade="D9"/>
          </w:tcPr>
          <w:p w14:paraId="5956D156" w14:textId="77777777" w:rsidR="002E6C2F" w:rsidRPr="007B6B11" w:rsidRDefault="002E6C2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Ogólne</w:t>
            </w:r>
          </w:p>
        </w:tc>
        <w:tc>
          <w:tcPr>
            <w:tcW w:w="6422" w:type="dxa"/>
            <w:shd w:val="clear" w:color="auto" w:fill="D9D9D9" w:themeFill="background1" w:themeFillShade="D9"/>
          </w:tcPr>
          <w:p w14:paraId="72A9B372" w14:textId="77777777" w:rsidR="002E6C2F" w:rsidRPr="007B6B11" w:rsidRDefault="002E6C2F" w:rsidP="004E02BE">
            <w:pPr>
              <w:pStyle w:val="naglowektabeli"/>
              <w:rPr>
                <w:rStyle w:val="polegwne"/>
                <w:rFonts w:ascii="Lato" w:hAnsi="Lato" w:cs="Times New Roman"/>
                <w:b/>
                <w:noProof w:val="0"/>
                <w:lang w:val="pl-PL"/>
              </w:rPr>
            </w:pPr>
          </w:p>
        </w:tc>
      </w:tr>
      <w:tr w:rsidR="002E6C2F" w:rsidRPr="007B6B11" w14:paraId="70390FBA" w14:textId="77777777" w:rsidTr="00F102D0">
        <w:tc>
          <w:tcPr>
            <w:tcW w:w="2900" w:type="dxa"/>
          </w:tcPr>
          <w:p w14:paraId="46A94CC5" w14:textId="77777777" w:rsidR="002E6C2F" w:rsidRPr="007B6B11" w:rsidRDefault="002E6C2F" w:rsidP="004E02BE">
            <w:pPr>
              <w:pStyle w:val="Tabelazwyky"/>
            </w:pPr>
            <w:r w:rsidRPr="007B6B11">
              <w:t>Opis</w:t>
            </w:r>
          </w:p>
        </w:tc>
        <w:tc>
          <w:tcPr>
            <w:tcW w:w="6422" w:type="dxa"/>
          </w:tcPr>
          <w:p w14:paraId="67F2FF4D" w14:textId="5A94418D" w:rsidR="002E6C2F" w:rsidRPr="007B6B11" w:rsidRDefault="002E6C2F" w:rsidP="004E02BE">
            <w:pPr>
              <w:pStyle w:val="Tabelazwyky"/>
            </w:pPr>
            <w:r w:rsidRPr="007B6B11">
              <w:t xml:space="preserve">Struktura załącznika L do deklaracji AKC-4 </w:t>
            </w:r>
          </w:p>
        </w:tc>
      </w:tr>
      <w:tr w:rsidR="002E6C2F" w:rsidRPr="007B6B11" w14:paraId="7A8905A9" w14:textId="77777777" w:rsidTr="00F102D0">
        <w:tc>
          <w:tcPr>
            <w:tcW w:w="2900" w:type="dxa"/>
          </w:tcPr>
          <w:p w14:paraId="581D3BD8" w14:textId="77777777" w:rsidR="002E6C2F" w:rsidRPr="007B6B11" w:rsidRDefault="002E6C2F" w:rsidP="004E02BE">
            <w:pPr>
              <w:pStyle w:val="Tabelazwyky"/>
            </w:pPr>
            <w:r w:rsidRPr="007B6B11">
              <w:t>Proces biznesowy</w:t>
            </w:r>
          </w:p>
        </w:tc>
        <w:tc>
          <w:tcPr>
            <w:tcW w:w="6422" w:type="dxa"/>
          </w:tcPr>
          <w:p w14:paraId="748DAF3F" w14:textId="77777777" w:rsidR="002E6C2F" w:rsidRPr="007B6B11" w:rsidRDefault="002E6C2F" w:rsidP="004E02BE">
            <w:pPr>
              <w:pStyle w:val="Tabelazwyky"/>
            </w:pPr>
          </w:p>
        </w:tc>
      </w:tr>
      <w:tr w:rsidR="002E6C2F" w:rsidRPr="007B6B11" w14:paraId="7E46BC40" w14:textId="77777777" w:rsidTr="00F102D0">
        <w:tc>
          <w:tcPr>
            <w:tcW w:w="2900" w:type="dxa"/>
          </w:tcPr>
          <w:p w14:paraId="75AB154F" w14:textId="77777777" w:rsidR="002E6C2F" w:rsidRPr="007B6B11" w:rsidRDefault="002E6C2F" w:rsidP="004E02BE">
            <w:pPr>
              <w:pStyle w:val="Tabelazwyky"/>
            </w:pPr>
            <w:r w:rsidRPr="007B6B11">
              <w:t>Wersja deklaracji</w:t>
            </w:r>
          </w:p>
        </w:tc>
        <w:tc>
          <w:tcPr>
            <w:tcW w:w="6422" w:type="dxa"/>
          </w:tcPr>
          <w:p w14:paraId="3F5D6DB6" w14:textId="77777777" w:rsidR="002E6C2F" w:rsidRPr="007B6B11" w:rsidRDefault="002E6C2F" w:rsidP="004E02BE">
            <w:pPr>
              <w:pStyle w:val="Tabelazwyky"/>
            </w:pPr>
            <w:r w:rsidRPr="007B6B11">
              <w:t>6_0</w:t>
            </w:r>
          </w:p>
        </w:tc>
      </w:tr>
      <w:tr w:rsidR="002E6C2F" w:rsidRPr="007B6B11" w14:paraId="0D20C920" w14:textId="77777777" w:rsidTr="00F102D0">
        <w:tc>
          <w:tcPr>
            <w:tcW w:w="2900" w:type="dxa"/>
          </w:tcPr>
          <w:p w14:paraId="7AB0DAFB" w14:textId="77777777" w:rsidR="002E6C2F" w:rsidRPr="007B6B11" w:rsidRDefault="002E6C2F" w:rsidP="004E02BE">
            <w:pPr>
              <w:pStyle w:val="Tabelazwyky"/>
            </w:pPr>
            <w:r w:rsidRPr="007B6B11">
              <w:t>Zależności od innych deklaracji</w:t>
            </w:r>
          </w:p>
        </w:tc>
        <w:tc>
          <w:tcPr>
            <w:tcW w:w="6422" w:type="dxa"/>
          </w:tcPr>
          <w:p w14:paraId="6DCDD993" w14:textId="77777777" w:rsidR="002E6C2F" w:rsidRPr="007B6B11" w:rsidRDefault="002E6C2F" w:rsidP="004E02BE">
            <w:pPr>
              <w:pStyle w:val="Tabelazwyky"/>
            </w:pPr>
          </w:p>
        </w:tc>
      </w:tr>
      <w:tr w:rsidR="002E6C2F" w:rsidRPr="007B6B11" w14:paraId="70B097CC" w14:textId="77777777" w:rsidTr="00F102D0">
        <w:tc>
          <w:tcPr>
            <w:tcW w:w="2900" w:type="dxa"/>
          </w:tcPr>
          <w:p w14:paraId="3DD099AE" w14:textId="77777777" w:rsidR="002E6C2F" w:rsidRPr="007B6B11" w:rsidRDefault="002E6C2F" w:rsidP="004E02BE">
            <w:pPr>
              <w:pStyle w:val="Tabelazwyky"/>
            </w:pPr>
            <w:r w:rsidRPr="007B6B11">
              <w:t xml:space="preserve">Technologia </w:t>
            </w:r>
          </w:p>
        </w:tc>
        <w:tc>
          <w:tcPr>
            <w:tcW w:w="6422" w:type="dxa"/>
          </w:tcPr>
          <w:p w14:paraId="06A485E0" w14:textId="77777777" w:rsidR="002E6C2F" w:rsidRPr="007B6B11" w:rsidRDefault="002E6C2F" w:rsidP="004E02BE">
            <w:pPr>
              <w:pStyle w:val="Tabelazwyky"/>
            </w:pPr>
            <w:r w:rsidRPr="007B6B11">
              <w:t>XML</w:t>
            </w:r>
          </w:p>
        </w:tc>
      </w:tr>
      <w:tr w:rsidR="002E6C2F" w:rsidRPr="007B6B11" w14:paraId="0F209E22" w14:textId="77777777" w:rsidTr="00F102D0">
        <w:tc>
          <w:tcPr>
            <w:tcW w:w="2900" w:type="dxa"/>
          </w:tcPr>
          <w:p w14:paraId="41BC5A81" w14:textId="77777777" w:rsidR="002E6C2F" w:rsidRPr="007B6B11" w:rsidRDefault="002E6C2F" w:rsidP="004E02BE">
            <w:pPr>
              <w:pStyle w:val="Tabelazwyky"/>
            </w:pPr>
            <w:r w:rsidRPr="007B6B11">
              <w:t>Reguły biznesowe</w:t>
            </w:r>
          </w:p>
        </w:tc>
        <w:tc>
          <w:tcPr>
            <w:tcW w:w="6422" w:type="dxa"/>
          </w:tcPr>
          <w:p w14:paraId="71E8E831" w14:textId="77777777" w:rsidR="002E6C2F" w:rsidRPr="007B6B11" w:rsidRDefault="002E6C2F" w:rsidP="004E02BE">
            <w:pPr>
              <w:pStyle w:val="Tabelazwyky"/>
            </w:pPr>
          </w:p>
        </w:tc>
      </w:tr>
      <w:tr w:rsidR="002E6C2F" w:rsidRPr="007B6B11" w14:paraId="15BD227C" w14:textId="77777777" w:rsidTr="00F102D0">
        <w:tc>
          <w:tcPr>
            <w:tcW w:w="2900" w:type="dxa"/>
          </w:tcPr>
          <w:p w14:paraId="715F3B6A" w14:textId="77777777" w:rsidR="002E6C2F" w:rsidRPr="007B6B11" w:rsidRDefault="002E6C2F" w:rsidP="004E02BE">
            <w:pPr>
              <w:pStyle w:val="Tabelazwyky"/>
            </w:pPr>
            <w:r w:rsidRPr="007B6B11">
              <w:t>Wykorzystane standardy</w:t>
            </w:r>
          </w:p>
        </w:tc>
        <w:tc>
          <w:tcPr>
            <w:tcW w:w="6422" w:type="dxa"/>
          </w:tcPr>
          <w:p w14:paraId="6D775322" w14:textId="77777777" w:rsidR="002E6C2F" w:rsidRPr="007B6B11" w:rsidRDefault="002E6C2F" w:rsidP="004E02BE">
            <w:pPr>
              <w:pStyle w:val="Tabelazwyky"/>
            </w:pPr>
            <w:r w:rsidRPr="007B6B11">
              <w:t>XML</w:t>
            </w:r>
          </w:p>
        </w:tc>
      </w:tr>
      <w:tr w:rsidR="002E6C2F" w:rsidRPr="007B6B11" w14:paraId="152D4498" w14:textId="77777777" w:rsidTr="00F102D0">
        <w:tc>
          <w:tcPr>
            <w:tcW w:w="2900" w:type="dxa"/>
          </w:tcPr>
          <w:p w14:paraId="13E0AE84" w14:textId="77777777" w:rsidR="002E6C2F" w:rsidRPr="007B6B11" w:rsidRDefault="002E6C2F" w:rsidP="004E02BE">
            <w:pPr>
              <w:pStyle w:val="Tabelazwyky"/>
            </w:pPr>
            <w:r w:rsidRPr="007B6B11">
              <w:t>Namespaces</w:t>
            </w:r>
          </w:p>
        </w:tc>
        <w:tc>
          <w:tcPr>
            <w:tcW w:w="6422" w:type="dxa"/>
          </w:tcPr>
          <w:p w14:paraId="2D93ABA9" w14:textId="77777777" w:rsidR="002E6C2F" w:rsidRPr="007B6B11" w:rsidRDefault="002E6C2F" w:rsidP="004E02BE">
            <w:pPr>
              <w:pStyle w:val="Tabelazwyky"/>
            </w:pPr>
            <w:r w:rsidRPr="007B6B11">
              <w:t>http://www.e-clo.pl/ZEFIR2/eZefir2/xsd/v9_0/Types.xsd</w:t>
            </w:r>
          </w:p>
        </w:tc>
      </w:tr>
      <w:tr w:rsidR="002E6C2F" w:rsidRPr="007B6B11" w14:paraId="78AAA416" w14:textId="77777777" w:rsidTr="00F102D0">
        <w:tc>
          <w:tcPr>
            <w:tcW w:w="2900" w:type="dxa"/>
          </w:tcPr>
          <w:p w14:paraId="04AD38AA" w14:textId="77777777" w:rsidR="002E6C2F" w:rsidRPr="007B6B11" w:rsidRDefault="002E6C2F" w:rsidP="004E02BE">
            <w:pPr>
              <w:pStyle w:val="Tabelazwyky"/>
            </w:pPr>
            <w:r w:rsidRPr="007B6B11">
              <w:t xml:space="preserve">Definicja struktur </w:t>
            </w:r>
          </w:p>
        </w:tc>
        <w:tc>
          <w:tcPr>
            <w:tcW w:w="6422" w:type="dxa"/>
          </w:tcPr>
          <w:p w14:paraId="04638324" w14:textId="15D92F49" w:rsidR="002E6C2F" w:rsidRPr="007B6B11" w:rsidRDefault="002E6C2F" w:rsidP="004E02BE">
            <w:pPr>
              <w:pStyle w:val="Tabelazwyky"/>
            </w:pPr>
            <w:r w:rsidRPr="007B6B11">
              <w:t>AKC_4L.xsd</w:t>
            </w:r>
          </w:p>
        </w:tc>
      </w:tr>
    </w:tbl>
    <w:p w14:paraId="3CCB4152" w14:textId="2E9E15AF" w:rsidR="002E6C2F" w:rsidRDefault="002E6C2F" w:rsidP="004E02BE">
      <w:pPr>
        <w:pStyle w:val="Nagwek3"/>
        <w:spacing w:line="276" w:lineRule="auto"/>
      </w:pPr>
      <w:bookmarkStart w:id="534" w:name="_Toc183171928"/>
      <w:r w:rsidRPr="007B6B11">
        <w:t>Dane ogólne w ramach struktury załącznika AKC-4L do deklaracji AKC-4/AKC-4zo</w:t>
      </w:r>
      <w:bookmarkEnd w:id="534"/>
    </w:p>
    <w:p w14:paraId="700A4EA3" w14:textId="54D496E1" w:rsidR="00A37AC9" w:rsidRPr="00A37AC9" w:rsidRDefault="00A37AC9" w:rsidP="004E02BE">
      <w:pPr>
        <w:pStyle w:val="kod"/>
      </w:pPr>
      <w:r w:rsidRPr="00A37AC9">
        <w:t>AKC4LType</w:t>
      </w:r>
    </w:p>
    <w:p w14:paraId="5677A5F8" w14:textId="308B0E4F" w:rsidR="00A37AC9" w:rsidRPr="00A37AC9" w:rsidRDefault="00A37AC9" w:rsidP="004E02BE">
      <w:pPr>
        <w:pStyle w:val="kod"/>
      </w:pPr>
      <w:r w:rsidRPr="00A37AC9">
        <w:t>HeaderType</w:t>
      </w:r>
    </w:p>
    <w:p w14:paraId="47270485" w14:textId="4FFAD676" w:rsidR="00A37AC9" w:rsidRPr="00A37AC9" w:rsidRDefault="00A37AC9" w:rsidP="004E02BE">
      <w:pPr>
        <w:pStyle w:val="kod"/>
      </w:pPr>
      <w:r w:rsidRPr="00A37AC9">
        <w:t>CalculOfAmountOfExciseDutyType</w:t>
      </w:r>
    </w:p>
    <w:p w14:paraId="3EE52B99" w14:textId="2678BBBC" w:rsidR="00A37AC9" w:rsidRPr="00A37AC9" w:rsidRDefault="00A37AC9" w:rsidP="004E02BE">
      <w:pPr>
        <w:pStyle w:val="kod"/>
      </w:pPr>
      <w:r w:rsidRPr="00A37AC9">
        <w:t>ItemsType</w:t>
      </w:r>
    </w:p>
    <w:p w14:paraId="78C658C8" w14:textId="060E58A1" w:rsidR="00A37AC9" w:rsidRPr="00A37AC9" w:rsidRDefault="00A37AC9" w:rsidP="004E02BE">
      <w:pPr>
        <w:pStyle w:val="kod"/>
      </w:pPr>
      <w:r w:rsidRPr="00A37AC9">
        <w:t>ItemType</w:t>
      </w:r>
    </w:p>
    <w:p w14:paraId="01B2977F" w14:textId="6F6AC73E" w:rsidR="00A37AC9" w:rsidRPr="00A37AC9" w:rsidRDefault="00A37AC9" w:rsidP="004E02BE">
      <w:pPr>
        <w:pStyle w:val="kod"/>
      </w:pPr>
      <w:r w:rsidRPr="00A37AC9">
        <w:t xml:space="preserve"> version</w:t>
      </w:r>
    </w:p>
    <w:p w14:paraId="7D020E84" w14:textId="22BA6454" w:rsidR="002E6C2F" w:rsidRPr="007B6B11" w:rsidRDefault="002E6C2F" w:rsidP="004E02BE">
      <w:pPr>
        <w:pStyle w:val="Z2PodpisRysunkuTabeli"/>
      </w:pPr>
      <w:bookmarkStart w:id="535" w:name="_Toc183172081"/>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113</w:t>
      </w:r>
      <w:r w:rsidR="00E354C5">
        <w:fldChar w:fldCharType="end"/>
      </w:r>
      <w:r w:rsidRPr="007B6B11">
        <w:t>. Struktura załącznika AKC-4</w:t>
      </w:r>
      <w:r w:rsidR="002559E0" w:rsidRPr="007B6B11">
        <w:t>L</w:t>
      </w:r>
      <w:r w:rsidRPr="007B6B11">
        <w:t xml:space="preserve"> do deklaracji AKC-4/AKC-4zo</w:t>
      </w:r>
      <w:bookmarkEnd w:id="535"/>
    </w:p>
    <w:tbl>
      <w:tblPr>
        <w:tblStyle w:val="Tabela-Siatka"/>
        <w:tblW w:w="0" w:type="auto"/>
        <w:tblLook w:val="01E0" w:firstRow="1" w:lastRow="1" w:firstColumn="1" w:lastColumn="1" w:noHBand="0" w:noVBand="0"/>
      </w:tblPr>
      <w:tblGrid>
        <w:gridCol w:w="1727"/>
        <w:gridCol w:w="3254"/>
        <w:gridCol w:w="828"/>
        <w:gridCol w:w="2049"/>
        <w:gridCol w:w="1196"/>
      </w:tblGrid>
      <w:tr w:rsidR="002E6C2F" w:rsidRPr="007B6B11" w14:paraId="0CFC366D" w14:textId="77777777" w:rsidTr="00146E29">
        <w:trPr>
          <w:trHeight w:val="213"/>
          <w:tblHeader/>
        </w:trPr>
        <w:tc>
          <w:tcPr>
            <w:tcW w:w="1727" w:type="dxa"/>
            <w:shd w:val="clear" w:color="auto" w:fill="D9D9D9" w:themeFill="background1" w:themeFillShade="D9"/>
          </w:tcPr>
          <w:p w14:paraId="2D83B722" w14:textId="77777777" w:rsidR="002E6C2F" w:rsidRPr="007B6B11" w:rsidRDefault="002E6C2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54" w:type="dxa"/>
            <w:shd w:val="clear" w:color="auto" w:fill="D9D9D9" w:themeFill="background1" w:themeFillShade="D9"/>
          </w:tcPr>
          <w:p w14:paraId="31156433" w14:textId="77777777" w:rsidR="002E6C2F" w:rsidRPr="007B6B11" w:rsidRDefault="002E6C2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28" w:type="dxa"/>
            <w:shd w:val="clear" w:color="auto" w:fill="D9D9D9" w:themeFill="background1" w:themeFillShade="D9"/>
          </w:tcPr>
          <w:p w14:paraId="1CB1D1FF" w14:textId="77777777" w:rsidR="002E6C2F" w:rsidRPr="007B6B11" w:rsidRDefault="002E6C2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49" w:type="dxa"/>
            <w:shd w:val="clear" w:color="auto" w:fill="D9D9D9" w:themeFill="background1" w:themeFillShade="D9"/>
          </w:tcPr>
          <w:p w14:paraId="6CD1D277" w14:textId="77777777" w:rsidR="002E6C2F" w:rsidRPr="007B6B11" w:rsidRDefault="002E6C2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w:t>
            </w:r>
          </w:p>
        </w:tc>
        <w:tc>
          <w:tcPr>
            <w:tcW w:w="1196" w:type="dxa"/>
            <w:shd w:val="clear" w:color="auto" w:fill="D9D9D9" w:themeFill="background1" w:themeFillShade="D9"/>
          </w:tcPr>
          <w:p w14:paraId="48840D3A" w14:textId="77777777" w:rsidR="002E6C2F" w:rsidRPr="007B6B11" w:rsidRDefault="002E6C2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2E6C2F" w:rsidRPr="007B6B11" w14:paraId="5118DE32" w14:textId="77777777" w:rsidTr="00F102D0">
        <w:trPr>
          <w:trHeight w:val="213"/>
        </w:trPr>
        <w:tc>
          <w:tcPr>
            <w:tcW w:w="1727" w:type="dxa"/>
          </w:tcPr>
          <w:p w14:paraId="42C0AA98" w14:textId="77777777" w:rsidR="002E6C2F" w:rsidRPr="007B6B11" w:rsidRDefault="002E6C2F" w:rsidP="004E02BE">
            <w:pPr>
              <w:pStyle w:val="Tabelazwyky"/>
            </w:pPr>
            <w:r w:rsidRPr="007B6B11">
              <w:t>Header</w:t>
            </w:r>
          </w:p>
        </w:tc>
        <w:tc>
          <w:tcPr>
            <w:tcW w:w="3254" w:type="dxa"/>
          </w:tcPr>
          <w:p w14:paraId="745D6F7E" w14:textId="77777777" w:rsidR="002E6C2F" w:rsidRPr="007B6B11" w:rsidRDefault="002E6C2F" w:rsidP="004E02BE">
            <w:pPr>
              <w:pStyle w:val="Tabelazwyky"/>
            </w:pPr>
            <w:r w:rsidRPr="007B6B11">
              <w:t>Nagłówek</w:t>
            </w:r>
          </w:p>
        </w:tc>
        <w:tc>
          <w:tcPr>
            <w:tcW w:w="828" w:type="dxa"/>
          </w:tcPr>
          <w:p w14:paraId="3F8B32A7" w14:textId="77777777" w:rsidR="002E6C2F" w:rsidRPr="007B6B11" w:rsidRDefault="002E6C2F" w:rsidP="004E02BE">
            <w:pPr>
              <w:pStyle w:val="Tabelazwyky"/>
            </w:pPr>
            <w:r w:rsidRPr="007B6B11">
              <w:t>-</w:t>
            </w:r>
          </w:p>
        </w:tc>
        <w:tc>
          <w:tcPr>
            <w:tcW w:w="2049" w:type="dxa"/>
          </w:tcPr>
          <w:p w14:paraId="5A231080" w14:textId="77777777" w:rsidR="002E6C2F" w:rsidRPr="007B6B11" w:rsidRDefault="002E6C2F" w:rsidP="004E02BE">
            <w:pPr>
              <w:pStyle w:val="Tabelazwyky"/>
            </w:pPr>
            <w:r w:rsidRPr="007B6B11">
              <w:t>HeaderType</w:t>
            </w:r>
          </w:p>
        </w:tc>
        <w:tc>
          <w:tcPr>
            <w:tcW w:w="1196" w:type="dxa"/>
          </w:tcPr>
          <w:p w14:paraId="0E3CE48E" w14:textId="77777777" w:rsidR="002E6C2F" w:rsidRPr="007B6B11" w:rsidRDefault="002E6C2F" w:rsidP="004E02BE">
            <w:pPr>
              <w:pStyle w:val="Tabelazwyky"/>
            </w:pPr>
            <w:r w:rsidRPr="007B6B11">
              <w:t>1..1</w:t>
            </w:r>
          </w:p>
        </w:tc>
      </w:tr>
      <w:tr w:rsidR="002E6C2F" w:rsidRPr="007B6B11" w14:paraId="7B3D8C2F" w14:textId="77777777" w:rsidTr="00F102D0">
        <w:trPr>
          <w:trHeight w:val="213"/>
        </w:trPr>
        <w:tc>
          <w:tcPr>
            <w:tcW w:w="1727" w:type="dxa"/>
          </w:tcPr>
          <w:p w14:paraId="4211105C" w14:textId="77777777" w:rsidR="002E6C2F" w:rsidRPr="007B6B11" w:rsidRDefault="002E6C2F" w:rsidP="004E02BE">
            <w:pPr>
              <w:pStyle w:val="Tabelazwyky"/>
            </w:pPr>
            <w:r w:rsidRPr="007B6B11">
              <w:t>version</w:t>
            </w:r>
          </w:p>
        </w:tc>
        <w:tc>
          <w:tcPr>
            <w:tcW w:w="3254" w:type="dxa"/>
          </w:tcPr>
          <w:p w14:paraId="23AD7E5A" w14:textId="77777777" w:rsidR="002E6C2F" w:rsidRPr="007B6B11" w:rsidRDefault="002E6C2F" w:rsidP="004E02BE">
            <w:pPr>
              <w:pStyle w:val="Tabelazwyky"/>
            </w:pPr>
            <w:r w:rsidRPr="007B6B11">
              <w:t xml:space="preserve">Wersja schematu, z którą zgodny jest komunikat. Oznaczenie wersji schematu, z którą zgodny jest komunikat. </w:t>
            </w:r>
          </w:p>
          <w:p w14:paraId="51D50FDF" w14:textId="77777777" w:rsidR="002E6C2F" w:rsidRPr="007B6B11" w:rsidRDefault="002E6C2F" w:rsidP="004E02BE">
            <w:pPr>
              <w:pStyle w:val="Tabelazwyky"/>
            </w:pPr>
            <w:r w:rsidRPr="007B6B11">
              <w:t>Format: V_R, gdzie V - co najmniej jedna cyfra oznaczająca główną wersję, R - co najmniej jedna cyfra oznaczającą wersję pośrednią.</w:t>
            </w:r>
          </w:p>
        </w:tc>
        <w:tc>
          <w:tcPr>
            <w:tcW w:w="828" w:type="dxa"/>
          </w:tcPr>
          <w:p w14:paraId="75CEBB4B" w14:textId="77777777" w:rsidR="002E6C2F" w:rsidRPr="007B6B11" w:rsidRDefault="002E6C2F" w:rsidP="004E02BE">
            <w:pPr>
              <w:pStyle w:val="Tabelazwyky"/>
            </w:pPr>
            <w:r w:rsidRPr="007B6B11">
              <w:t>-</w:t>
            </w:r>
          </w:p>
        </w:tc>
        <w:tc>
          <w:tcPr>
            <w:tcW w:w="2049" w:type="dxa"/>
          </w:tcPr>
          <w:p w14:paraId="16F431EC" w14:textId="77777777" w:rsidR="002E6C2F" w:rsidRPr="007B6B11" w:rsidRDefault="002E6C2F" w:rsidP="004E02BE">
            <w:pPr>
              <w:pStyle w:val="Tabelazwyky"/>
            </w:pPr>
            <w:r w:rsidRPr="007B6B11">
              <w:t>ZVersion</w:t>
            </w:r>
          </w:p>
        </w:tc>
        <w:tc>
          <w:tcPr>
            <w:tcW w:w="1196" w:type="dxa"/>
          </w:tcPr>
          <w:p w14:paraId="312BE002" w14:textId="77777777" w:rsidR="002E6C2F" w:rsidRPr="007B6B11" w:rsidRDefault="002E6C2F" w:rsidP="004E02BE">
            <w:pPr>
              <w:pStyle w:val="Tabelazwyky"/>
            </w:pPr>
            <w:r w:rsidRPr="007B6B11">
              <w:t>1..1</w:t>
            </w:r>
          </w:p>
        </w:tc>
      </w:tr>
    </w:tbl>
    <w:p w14:paraId="2BA10E2B" w14:textId="17E32BCB" w:rsidR="00F27167" w:rsidRPr="007B6B11" w:rsidRDefault="00F27167" w:rsidP="004E02BE">
      <w:pPr>
        <w:pStyle w:val="Z2PodpisRysunkuTabeli"/>
      </w:pPr>
      <w:bookmarkStart w:id="536" w:name="_Toc97503943"/>
      <w:bookmarkStart w:id="537" w:name="_Toc183172195"/>
      <w:r w:rsidRPr="007B6B11">
        <w:t xml:space="preserve">Rysunek </w:t>
      </w:r>
      <w:r w:rsidR="00E354C5">
        <w:fldChar w:fldCharType="begin"/>
      </w:r>
      <w:r w:rsidR="00E354C5">
        <w:instrText xml:space="preserve"> SEQ Rysunek \* ARABIC </w:instrText>
      </w:r>
      <w:r w:rsidR="00E354C5">
        <w:fldChar w:fldCharType="separate"/>
      </w:r>
      <w:r w:rsidR="006D48AD">
        <w:rPr>
          <w:noProof/>
        </w:rPr>
        <w:t>89</w:t>
      </w:r>
      <w:r w:rsidR="00E354C5">
        <w:fldChar w:fldCharType="end"/>
      </w:r>
      <w:r w:rsidRPr="007B6B11">
        <w:t>. Struktura załącznika AKC-4L.</w:t>
      </w:r>
      <w:bookmarkEnd w:id="536"/>
      <w:bookmarkEnd w:id="537"/>
    </w:p>
    <w:p w14:paraId="0F4C4799" w14:textId="7A127530" w:rsidR="002E6C2F" w:rsidRPr="007B6B11" w:rsidRDefault="003D0121" w:rsidP="004E02BE">
      <w:r w:rsidRPr="007B6B11">
        <w:rPr>
          <w:noProof/>
        </w:rPr>
        <w:drawing>
          <wp:inline distT="0" distB="0" distL="0" distR="0" wp14:anchorId="3DC98EA1" wp14:editId="7637F1C8">
            <wp:extent cx="5753100" cy="1304925"/>
            <wp:effectExtent l="19050" t="19050" r="19050" b="28575"/>
            <wp:docPr id="114" name="Obraz 114" descr="Rysunek przedstawia strukturę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Obraz 114" descr="Rysunek przedstawia strukturę  załącznika AKC-4L."/>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53100" cy="1304925"/>
                    </a:xfrm>
                    <a:prstGeom prst="rect">
                      <a:avLst/>
                    </a:prstGeom>
                    <a:noFill/>
                    <a:ln>
                      <a:solidFill>
                        <a:schemeClr val="tx1"/>
                      </a:solidFill>
                    </a:ln>
                  </pic:spPr>
                </pic:pic>
              </a:graphicData>
            </a:graphic>
          </wp:inline>
        </w:drawing>
      </w:r>
    </w:p>
    <w:p w14:paraId="286667E1" w14:textId="67B1278F" w:rsidR="002E6C2F" w:rsidRPr="007B6B11" w:rsidRDefault="002E6C2F" w:rsidP="004E02BE">
      <w:pPr>
        <w:pStyle w:val="Z2PodpisRysunkuTabeli"/>
      </w:pPr>
      <w:bookmarkStart w:id="538" w:name="_Toc183172082"/>
      <w:r w:rsidRPr="007B6B11">
        <w:t xml:space="preserve">Tabela </w:t>
      </w:r>
      <w:r w:rsidR="00E354C5">
        <w:fldChar w:fldCharType="begin"/>
      </w:r>
      <w:r w:rsidR="00E354C5">
        <w:instrText xml:space="preserve"> SEQ Tabela \* ARABIC </w:instrText>
      </w:r>
      <w:r w:rsidR="00E354C5">
        <w:fldChar w:fldCharType="separate"/>
      </w:r>
      <w:r w:rsidR="006D48AD">
        <w:rPr>
          <w:noProof/>
        </w:rPr>
        <w:t>114</w:t>
      </w:r>
      <w:r w:rsidR="00E354C5">
        <w:fldChar w:fldCharType="end"/>
      </w:r>
      <w:r w:rsidRPr="007B6B11">
        <w:t>. Struktura &lt;HeaderType&gt;, nagłówka załącznika AKC-4</w:t>
      </w:r>
      <w:r w:rsidR="00611629" w:rsidRPr="007B6B11">
        <w:t>L</w:t>
      </w:r>
      <w:bookmarkEnd w:id="538"/>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2E6C2F" w:rsidRPr="007B6B11" w14:paraId="24608861" w14:textId="77777777" w:rsidTr="00F27167">
        <w:trPr>
          <w:trHeight w:val="213"/>
          <w:tblHeader/>
        </w:trPr>
        <w:tc>
          <w:tcPr>
            <w:tcW w:w="1788" w:type="dxa"/>
            <w:shd w:val="clear" w:color="auto" w:fill="D9D9D9" w:themeFill="background1" w:themeFillShade="D9"/>
          </w:tcPr>
          <w:p w14:paraId="259CC5F4" w14:textId="77777777" w:rsidR="002E6C2F" w:rsidRPr="007B6B11" w:rsidRDefault="002E6C2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0A62F15E" w14:textId="77777777" w:rsidR="002E6C2F" w:rsidRPr="007B6B11" w:rsidRDefault="002E6C2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10D260D1" w14:textId="77777777" w:rsidR="002E6C2F" w:rsidRPr="007B6B11" w:rsidRDefault="002E6C2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87" w:type="dxa"/>
            <w:shd w:val="clear" w:color="auto" w:fill="D9D9D9" w:themeFill="background1" w:themeFillShade="D9"/>
          </w:tcPr>
          <w:p w14:paraId="71D8F835" w14:textId="77777777" w:rsidR="002E6C2F" w:rsidRPr="007B6B11" w:rsidRDefault="002E6C2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2BB6F1A1" w14:textId="77777777" w:rsidR="002E6C2F" w:rsidRPr="007B6B11" w:rsidRDefault="002E6C2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2E6C2F" w:rsidRPr="007B6B11" w14:paraId="20FB019D" w14:textId="77777777" w:rsidTr="008E7641">
        <w:trPr>
          <w:trHeight w:val="213"/>
        </w:trPr>
        <w:tc>
          <w:tcPr>
            <w:tcW w:w="1788" w:type="dxa"/>
          </w:tcPr>
          <w:p w14:paraId="265CB161" w14:textId="77777777" w:rsidR="002E6C2F" w:rsidRPr="007B6B11" w:rsidRDefault="002E6C2F" w:rsidP="004E02BE">
            <w:pPr>
              <w:pStyle w:val="Tabelazwyky"/>
            </w:pPr>
            <w:r w:rsidRPr="007B6B11">
              <w:t>identifier</w:t>
            </w:r>
          </w:p>
        </w:tc>
        <w:tc>
          <w:tcPr>
            <w:tcW w:w="3360" w:type="dxa"/>
          </w:tcPr>
          <w:p w14:paraId="4D0D9C4C" w14:textId="77777777" w:rsidR="002E6C2F" w:rsidRPr="007B6B11" w:rsidRDefault="002E6C2F" w:rsidP="004E02BE">
            <w:pPr>
              <w:rPr>
                <w:rFonts w:cs="Arial"/>
                <w:sz w:val="20"/>
                <w:szCs w:val="20"/>
                <w:lang w:eastAsia="pl-PL"/>
              </w:rPr>
            </w:pPr>
            <w:r w:rsidRPr="007B6B11">
              <w:rPr>
                <w:rFonts w:cs="Arial"/>
                <w:sz w:val="20"/>
                <w:szCs w:val="20"/>
                <w:lang w:eastAsia="pl-PL"/>
              </w:rPr>
              <w:t>Identyfikator podatkowy NIP/ numer PESEL Podatnika.</w:t>
            </w:r>
          </w:p>
        </w:tc>
        <w:tc>
          <w:tcPr>
            <w:tcW w:w="840" w:type="dxa"/>
          </w:tcPr>
          <w:p w14:paraId="1E31E315" w14:textId="77777777" w:rsidR="002E6C2F" w:rsidRPr="007B6B11" w:rsidRDefault="002E6C2F" w:rsidP="004E02BE">
            <w:pPr>
              <w:rPr>
                <w:rFonts w:cs="Arial"/>
                <w:sz w:val="20"/>
                <w:szCs w:val="20"/>
                <w:lang w:eastAsia="pl-PL"/>
              </w:rPr>
            </w:pPr>
            <w:r w:rsidRPr="007B6B11">
              <w:rPr>
                <w:rFonts w:cs="Arial"/>
                <w:sz w:val="20"/>
                <w:szCs w:val="20"/>
                <w:lang w:eastAsia="pl-PL"/>
              </w:rPr>
              <w:t>1</w:t>
            </w:r>
          </w:p>
        </w:tc>
        <w:tc>
          <w:tcPr>
            <w:tcW w:w="2087" w:type="dxa"/>
          </w:tcPr>
          <w:p w14:paraId="7AE15D70" w14:textId="77777777" w:rsidR="002E6C2F" w:rsidRPr="007B6B11" w:rsidRDefault="002E6C2F" w:rsidP="004E02BE">
            <w:pPr>
              <w:rPr>
                <w:rFonts w:cs="Arial"/>
                <w:sz w:val="20"/>
                <w:szCs w:val="20"/>
                <w:lang w:eastAsia="pl-PL"/>
              </w:rPr>
            </w:pPr>
            <w:r w:rsidRPr="007B6B11">
              <w:rPr>
                <w:rFonts w:cs="Arial"/>
                <w:sz w:val="20"/>
                <w:szCs w:val="20"/>
                <w:lang w:eastAsia="pl-PL"/>
              </w:rPr>
              <w:t>ZIdentification</w:t>
            </w:r>
          </w:p>
        </w:tc>
        <w:tc>
          <w:tcPr>
            <w:tcW w:w="1276" w:type="dxa"/>
          </w:tcPr>
          <w:p w14:paraId="32CA9676" w14:textId="77777777" w:rsidR="002E6C2F" w:rsidRPr="007B6B11" w:rsidRDefault="002E6C2F" w:rsidP="004E02BE">
            <w:pPr>
              <w:rPr>
                <w:rFonts w:cs="Arial"/>
                <w:sz w:val="20"/>
                <w:szCs w:val="20"/>
                <w:lang w:eastAsia="pl-PL"/>
              </w:rPr>
            </w:pPr>
            <w:r w:rsidRPr="007B6B11">
              <w:rPr>
                <w:rFonts w:cs="Arial"/>
                <w:sz w:val="20"/>
                <w:szCs w:val="20"/>
                <w:lang w:eastAsia="pl-PL"/>
              </w:rPr>
              <w:t>1..1</w:t>
            </w:r>
          </w:p>
        </w:tc>
      </w:tr>
      <w:tr w:rsidR="002E6C2F" w:rsidRPr="007B6B11" w14:paraId="6CF56639" w14:textId="77777777" w:rsidTr="008E7641">
        <w:trPr>
          <w:trHeight w:val="213"/>
        </w:trPr>
        <w:tc>
          <w:tcPr>
            <w:tcW w:w="1788" w:type="dxa"/>
          </w:tcPr>
          <w:p w14:paraId="5879A838" w14:textId="77777777" w:rsidR="002E6C2F" w:rsidRPr="007B6B11" w:rsidRDefault="002E6C2F" w:rsidP="004E02BE">
            <w:pPr>
              <w:pStyle w:val="Tabelazwyky"/>
            </w:pPr>
            <w:r w:rsidRPr="007B6B11">
              <w:t>period</w:t>
            </w:r>
          </w:p>
        </w:tc>
        <w:tc>
          <w:tcPr>
            <w:tcW w:w="3360" w:type="dxa"/>
          </w:tcPr>
          <w:p w14:paraId="4E37516C" w14:textId="77777777" w:rsidR="002E6C2F" w:rsidRPr="007B6B11" w:rsidRDefault="002E6C2F" w:rsidP="004E02BE">
            <w:pPr>
              <w:pStyle w:val="Tabelazwyky"/>
            </w:pPr>
            <w:r w:rsidRPr="007B6B11">
              <w:t>Data w formacie miesiąc/ rok za jaki została złożona deklaracja.</w:t>
            </w:r>
          </w:p>
        </w:tc>
        <w:tc>
          <w:tcPr>
            <w:tcW w:w="840" w:type="dxa"/>
          </w:tcPr>
          <w:p w14:paraId="3B3B7759" w14:textId="77777777" w:rsidR="002E6C2F" w:rsidRPr="007B6B11" w:rsidRDefault="002E6C2F" w:rsidP="004E02BE">
            <w:pPr>
              <w:pStyle w:val="Tabelazwyky"/>
            </w:pPr>
            <w:r w:rsidRPr="007B6B11">
              <w:t>2, 3</w:t>
            </w:r>
          </w:p>
        </w:tc>
        <w:tc>
          <w:tcPr>
            <w:tcW w:w="2087" w:type="dxa"/>
          </w:tcPr>
          <w:p w14:paraId="735E665F" w14:textId="77777777" w:rsidR="002E6C2F" w:rsidRPr="007B6B11" w:rsidRDefault="002E6C2F" w:rsidP="004E02BE">
            <w:pPr>
              <w:pStyle w:val="Tabelazwyky"/>
            </w:pPr>
            <w:r w:rsidRPr="007B6B11">
              <w:t>ZPeriod</w:t>
            </w:r>
          </w:p>
          <w:p w14:paraId="078A50F0" w14:textId="77777777" w:rsidR="002E6C2F" w:rsidRPr="007B6B11" w:rsidRDefault="002E6C2F" w:rsidP="004E02BE">
            <w:pPr>
              <w:pStyle w:val="Tabelazwyky"/>
            </w:pPr>
            <w:r w:rsidRPr="007B6B11">
              <w:t>Patrz reguła R1; R2</w:t>
            </w:r>
          </w:p>
        </w:tc>
        <w:tc>
          <w:tcPr>
            <w:tcW w:w="1276" w:type="dxa"/>
          </w:tcPr>
          <w:p w14:paraId="604FB591" w14:textId="77777777" w:rsidR="002E6C2F" w:rsidRPr="007B6B11" w:rsidRDefault="002E6C2F" w:rsidP="004E02BE">
            <w:pPr>
              <w:pStyle w:val="Tabelazwyky"/>
            </w:pPr>
            <w:r w:rsidRPr="007B6B11">
              <w:t>1..1</w:t>
            </w:r>
          </w:p>
        </w:tc>
      </w:tr>
      <w:tr w:rsidR="002E6C2F" w:rsidRPr="007B6B11" w14:paraId="3ED326C4" w14:textId="77777777" w:rsidTr="008E7641">
        <w:trPr>
          <w:trHeight w:val="213"/>
        </w:trPr>
        <w:tc>
          <w:tcPr>
            <w:tcW w:w="1788" w:type="dxa"/>
          </w:tcPr>
          <w:p w14:paraId="54210ED0" w14:textId="490689E4" w:rsidR="002E6C2F" w:rsidRPr="007B6B11" w:rsidRDefault="002E6C2F" w:rsidP="004E02BE">
            <w:pPr>
              <w:pStyle w:val="Tabelazwyky"/>
            </w:pPr>
            <w:r w:rsidRPr="007B6B11">
              <w:t>Calcul</w:t>
            </w:r>
            <w:r w:rsidR="009B66E8" w:rsidRPr="007B6B11">
              <w:t>OfAmount</w:t>
            </w:r>
            <w:r w:rsidRPr="007B6B11">
              <w:t>ExciseDuty</w:t>
            </w:r>
          </w:p>
        </w:tc>
        <w:tc>
          <w:tcPr>
            <w:tcW w:w="3360" w:type="dxa"/>
          </w:tcPr>
          <w:p w14:paraId="1342188F" w14:textId="77777777" w:rsidR="002E6C2F" w:rsidRPr="007B6B11" w:rsidRDefault="002E6C2F" w:rsidP="004E02BE">
            <w:pPr>
              <w:pStyle w:val="Tabelazwyky"/>
            </w:pPr>
            <w:r w:rsidRPr="007B6B11">
              <w:t>Obliczenie wysokości podatku akcyzowego</w:t>
            </w:r>
          </w:p>
        </w:tc>
        <w:tc>
          <w:tcPr>
            <w:tcW w:w="840" w:type="dxa"/>
          </w:tcPr>
          <w:p w14:paraId="69B4D501" w14:textId="440FAC20" w:rsidR="002E6C2F" w:rsidRPr="007B6B11" w:rsidRDefault="00F14329" w:rsidP="004E02BE">
            <w:pPr>
              <w:pStyle w:val="Tabelazwyky"/>
            </w:pPr>
            <w:r w:rsidRPr="007B6B11">
              <w:t>B</w:t>
            </w:r>
          </w:p>
        </w:tc>
        <w:tc>
          <w:tcPr>
            <w:tcW w:w="2087" w:type="dxa"/>
          </w:tcPr>
          <w:p w14:paraId="595C63E6" w14:textId="1AE4BB05" w:rsidR="002E6C2F" w:rsidRPr="007B6B11" w:rsidRDefault="002E6C2F" w:rsidP="004E02BE">
            <w:pPr>
              <w:pStyle w:val="Tabelazwyky"/>
            </w:pPr>
            <w:r w:rsidRPr="007B6B11">
              <w:t>Calcul</w:t>
            </w:r>
            <w:r w:rsidR="009B66E8" w:rsidRPr="007B6B11">
              <w:t>OfAmount</w:t>
            </w:r>
            <w:r w:rsidRPr="007B6B11">
              <w:t>ExciseDutyType</w:t>
            </w:r>
          </w:p>
        </w:tc>
        <w:tc>
          <w:tcPr>
            <w:tcW w:w="1276" w:type="dxa"/>
          </w:tcPr>
          <w:p w14:paraId="487154E8" w14:textId="77777777" w:rsidR="002E6C2F" w:rsidRPr="007B6B11" w:rsidRDefault="002E6C2F" w:rsidP="004E02BE">
            <w:pPr>
              <w:pStyle w:val="Tabelazwyky"/>
            </w:pPr>
            <w:r w:rsidRPr="007B6B11">
              <w:t>1..1</w:t>
            </w:r>
          </w:p>
        </w:tc>
      </w:tr>
      <w:tr w:rsidR="002E6C2F" w:rsidRPr="007B6B11" w14:paraId="6DC92A05" w14:textId="77777777" w:rsidTr="008E7641">
        <w:trPr>
          <w:trHeight w:val="213"/>
        </w:trPr>
        <w:tc>
          <w:tcPr>
            <w:tcW w:w="1788" w:type="dxa"/>
          </w:tcPr>
          <w:p w14:paraId="5D156C2E" w14:textId="77777777" w:rsidR="002E6C2F" w:rsidRPr="007B6B11" w:rsidRDefault="002E6C2F" w:rsidP="004E02BE">
            <w:pPr>
              <w:pStyle w:val="Tabelazwyky"/>
            </w:pPr>
            <w:r w:rsidRPr="007B6B11">
              <w:t>Items</w:t>
            </w:r>
          </w:p>
        </w:tc>
        <w:tc>
          <w:tcPr>
            <w:tcW w:w="3360" w:type="dxa"/>
          </w:tcPr>
          <w:p w14:paraId="19E40963" w14:textId="760CA642" w:rsidR="002E6C2F" w:rsidRPr="007B6B11" w:rsidRDefault="002E6C2F" w:rsidP="004E02BE">
            <w:pPr>
              <w:pStyle w:val="Tabelazwyky"/>
            </w:pPr>
            <w:r w:rsidRPr="007B6B11">
              <w:t xml:space="preserve">Obliczenie wysokości podatku akcyzowego </w:t>
            </w:r>
            <w:r w:rsidR="00F14329" w:rsidRPr="007B6B11">
              <w:t>od poszczególnych wyrobów</w:t>
            </w:r>
          </w:p>
        </w:tc>
        <w:tc>
          <w:tcPr>
            <w:tcW w:w="840" w:type="dxa"/>
          </w:tcPr>
          <w:p w14:paraId="5C48EB49" w14:textId="38D2BF38" w:rsidR="002E6C2F" w:rsidRPr="007B6B11" w:rsidRDefault="00F14329" w:rsidP="004E02BE">
            <w:pPr>
              <w:pStyle w:val="Tabelazwyky"/>
            </w:pPr>
            <w:r w:rsidRPr="007B6B11">
              <w:t>C</w:t>
            </w:r>
          </w:p>
        </w:tc>
        <w:tc>
          <w:tcPr>
            <w:tcW w:w="2087" w:type="dxa"/>
          </w:tcPr>
          <w:p w14:paraId="747744EE" w14:textId="77777777" w:rsidR="002E6C2F" w:rsidRPr="007B6B11" w:rsidRDefault="002E6C2F" w:rsidP="004E02BE">
            <w:pPr>
              <w:pStyle w:val="Tabelazwyky"/>
            </w:pPr>
            <w:r w:rsidRPr="007B6B11">
              <w:t>ItemsType</w:t>
            </w:r>
          </w:p>
        </w:tc>
        <w:tc>
          <w:tcPr>
            <w:tcW w:w="1276" w:type="dxa"/>
          </w:tcPr>
          <w:p w14:paraId="1E9C5081" w14:textId="77777777" w:rsidR="002E6C2F" w:rsidRPr="007B6B11" w:rsidRDefault="002E6C2F" w:rsidP="004E02BE">
            <w:pPr>
              <w:pStyle w:val="Tabelazwyky"/>
            </w:pPr>
            <w:r w:rsidRPr="007B6B11">
              <w:t>1..1</w:t>
            </w:r>
          </w:p>
        </w:tc>
      </w:tr>
    </w:tbl>
    <w:p w14:paraId="503C0C9C" w14:textId="77777777" w:rsidR="006D48AD" w:rsidRDefault="006D48AD">
      <w:pPr>
        <w:spacing w:before="0" w:after="0" w:line="240" w:lineRule="auto"/>
        <w:rPr>
          <w:bCs/>
          <w:sz w:val="22"/>
          <w:szCs w:val="20"/>
        </w:rPr>
      </w:pPr>
      <w:bookmarkStart w:id="539" w:name="_Toc97503944"/>
      <w:r>
        <w:br w:type="page"/>
      </w:r>
    </w:p>
    <w:p w14:paraId="67E71801" w14:textId="5611CC12" w:rsidR="00F27167" w:rsidRPr="007B6B11" w:rsidRDefault="00F27167" w:rsidP="004E02BE">
      <w:pPr>
        <w:pStyle w:val="Z2PodpisRysunkuTabeli"/>
      </w:pPr>
      <w:bookmarkStart w:id="540" w:name="_Toc183172196"/>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90</w:t>
      </w:r>
      <w:r w:rsidR="00E354C5">
        <w:fldChar w:fldCharType="end"/>
      </w:r>
      <w:r w:rsidRPr="007B6B11">
        <w:t>. Struktura &lt;HeaderType&gt;, nagłówka załącznika AKC-4L.</w:t>
      </w:r>
      <w:bookmarkEnd w:id="539"/>
      <w:bookmarkEnd w:id="540"/>
    </w:p>
    <w:p w14:paraId="1FB6C77C" w14:textId="42BFBF3C" w:rsidR="002E6C2F" w:rsidRPr="007B6B11" w:rsidRDefault="003D0121" w:rsidP="004E02BE">
      <w:r w:rsidRPr="007B6B11">
        <w:rPr>
          <w:noProof/>
        </w:rPr>
        <w:drawing>
          <wp:inline distT="0" distB="0" distL="0" distR="0" wp14:anchorId="7BDD2739" wp14:editId="16FD2227">
            <wp:extent cx="5753100" cy="2819400"/>
            <wp:effectExtent l="19050" t="19050" r="19050" b="19050"/>
            <wp:docPr id="115" name="Obraz 115" descr="Rysunek przedstawia strukturę &lt;HeaderType&gt;, nagłówka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Obraz 115" descr="Rysunek przedstawia strukturę &lt;HeaderType&gt;, nagłówka załącznika AKC-4L."/>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53100" cy="2819400"/>
                    </a:xfrm>
                    <a:prstGeom prst="rect">
                      <a:avLst/>
                    </a:prstGeom>
                    <a:noFill/>
                    <a:ln>
                      <a:solidFill>
                        <a:schemeClr val="tx1"/>
                      </a:solidFill>
                    </a:ln>
                  </pic:spPr>
                </pic:pic>
              </a:graphicData>
            </a:graphic>
          </wp:inline>
        </w:drawing>
      </w:r>
    </w:p>
    <w:p w14:paraId="22E53AA1" w14:textId="7B24D9AD" w:rsidR="00C20A1F" w:rsidRDefault="00C20A1F" w:rsidP="004E02BE">
      <w:pPr>
        <w:pStyle w:val="Z2PodpisRysunkuTabeli"/>
      </w:pPr>
      <w:bookmarkStart w:id="541" w:name="_Toc183172083"/>
      <w:r>
        <w:t xml:space="preserve">Tabela </w:t>
      </w:r>
      <w:r>
        <w:fldChar w:fldCharType="begin"/>
      </w:r>
      <w:r>
        <w:instrText xml:space="preserve"> SEQ Tabela \* ARABIC </w:instrText>
      </w:r>
      <w:r>
        <w:fldChar w:fldCharType="separate"/>
      </w:r>
      <w:r w:rsidR="006D48AD">
        <w:rPr>
          <w:noProof/>
        </w:rPr>
        <w:t>115</w:t>
      </w:r>
      <w:r>
        <w:fldChar w:fldCharType="end"/>
      </w:r>
      <w:r>
        <w:t xml:space="preserve">. </w:t>
      </w:r>
      <w:r w:rsidRPr="004E2418">
        <w:t>Struktura elementu &lt; CalculOfAmountOfExciseDutyType &gt; Obliczenie wysokości podatku akcyzowego załącznika AKC-4L.</w:t>
      </w:r>
      <w:bookmarkEnd w:id="541"/>
    </w:p>
    <w:tbl>
      <w:tblPr>
        <w:tblStyle w:val="Tabela-Siatka"/>
        <w:tblW w:w="9493" w:type="dxa"/>
        <w:tblLayout w:type="fixed"/>
        <w:tblLook w:val="01E0" w:firstRow="1" w:lastRow="1" w:firstColumn="1" w:lastColumn="1" w:noHBand="0" w:noVBand="0"/>
      </w:tblPr>
      <w:tblGrid>
        <w:gridCol w:w="1838"/>
        <w:gridCol w:w="3260"/>
        <w:gridCol w:w="851"/>
        <w:gridCol w:w="2268"/>
        <w:gridCol w:w="1276"/>
      </w:tblGrid>
      <w:tr w:rsidR="007920FC" w:rsidRPr="007B6B11" w14:paraId="783F236E" w14:textId="77777777" w:rsidTr="00F27167">
        <w:trPr>
          <w:trHeight w:val="213"/>
          <w:tblHeader/>
        </w:trPr>
        <w:tc>
          <w:tcPr>
            <w:tcW w:w="1838" w:type="dxa"/>
            <w:shd w:val="clear" w:color="auto" w:fill="D9D9D9" w:themeFill="background1" w:themeFillShade="D9"/>
          </w:tcPr>
          <w:p w14:paraId="7FF83383" w14:textId="77777777" w:rsidR="007920FC" w:rsidRPr="007B6B11" w:rsidRDefault="007920FC"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60" w:type="dxa"/>
            <w:shd w:val="clear" w:color="auto" w:fill="D9D9D9" w:themeFill="background1" w:themeFillShade="D9"/>
          </w:tcPr>
          <w:p w14:paraId="6FDD1D67" w14:textId="77777777" w:rsidR="007920FC" w:rsidRPr="007B6B11" w:rsidRDefault="007920FC"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51" w:type="dxa"/>
            <w:shd w:val="clear" w:color="auto" w:fill="D9D9D9" w:themeFill="background1" w:themeFillShade="D9"/>
          </w:tcPr>
          <w:p w14:paraId="10BDD927" w14:textId="77777777" w:rsidR="007920FC" w:rsidRPr="007B6B11" w:rsidRDefault="007920FC"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268" w:type="dxa"/>
            <w:shd w:val="clear" w:color="auto" w:fill="D9D9D9" w:themeFill="background1" w:themeFillShade="D9"/>
          </w:tcPr>
          <w:p w14:paraId="5E4073D3" w14:textId="77777777" w:rsidR="007920FC" w:rsidRPr="007B6B11" w:rsidRDefault="007920FC"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69A84A81" w14:textId="77777777" w:rsidR="007920FC" w:rsidRPr="007B6B11" w:rsidRDefault="007920FC"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7920FC" w:rsidRPr="007B6B11" w14:paraId="2F315718" w14:textId="77777777" w:rsidTr="008E7641">
        <w:trPr>
          <w:trHeight w:val="213"/>
        </w:trPr>
        <w:tc>
          <w:tcPr>
            <w:tcW w:w="1838" w:type="dxa"/>
          </w:tcPr>
          <w:p w14:paraId="293F3ABC" w14:textId="77777777" w:rsidR="007920FC" w:rsidRPr="007B6B11" w:rsidRDefault="007920FC" w:rsidP="004E02BE">
            <w:pPr>
              <w:pStyle w:val="Tabelazwyky"/>
            </w:pPr>
            <w:r w:rsidRPr="007B6B11">
              <w:t>totalAmountOfTax</w:t>
            </w:r>
          </w:p>
        </w:tc>
        <w:tc>
          <w:tcPr>
            <w:tcW w:w="3260" w:type="dxa"/>
          </w:tcPr>
          <w:p w14:paraId="79BCF6DD" w14:textId="2C82137B" w:rsidR="007920FC" w:rsidRPr="007B6B11" w:rsidRDefault="007920FC" w:rsidP="004E02BE">
            <w:pPr>
              <w:pStyle w:val="Tabelazwyky"/>
            </w:pPr>
            <w:r w:rsidRPr="007B6B11">
              <w:t>Razem obliczony podatek. Kwota z poz.1</w:t>
            </w:r>
            <w:r w:rsidR="007158D2" w:rsidRPr="007B6B11">
              <w:t>24</w:t>
            </w:r>
            <w:r w:rsidRPr="007B6B11">
              <w:t xml:space="preserve"> formularza AKC-4/L</w:t>
            </w:r>
          </w:p>
        </w:tc>
        <w:tc>
          <w:tcPr>
            <w:tcW w:w="851" w:type="dxa"/>
          </w:tcPr>
          <w:p w14:paraId="615781CE" w14:textId="3F6D4F56" w:rsidR="007920FC" w:rsidRPr="007B6B11" w:rsidRDefault="007158D2" w:rsidP="004E02BE">
            <w:pPr>
              <w:pStyle w:val="Tabelazwyky"/>
            </w:pPr>
            <w:r w:rsidRPr="007B6B11">
              <w:t>6</w:t>
            </w:r>
          </w:p>
        </w:tc>
        <w:tc>
          <w:tcPr>
            <w:tcW w:w="2268" w:type="dxa"/>
          </w:tcPr>
          <w:p w14:paraId="423DB1FF" w14:textId="2D0245F1" w:rsidR="007920FC" w:rsidRPr="007B6B11" w:rsidRDefault="007920FC" w:rsidP="004E02BE">
            <w:pPr>
              <w:pStyle w:val="Tabelazwyky"/>
            </w:pPr>
            <w:r w:rsidRPr="007B6B11">
              <w:t>ZAmount</w:t>
            </w:r>
            <w:r w:rsidR="007158D2" w:rsidRPr="007B6B11">
              <w:t>P</w:t>
            </w:r>
          </w:p>
        </w:tc>
        <w:tc>
          <w:tcPr>
            <w:tcW w:w="1276" w:type="dxa"/>
          </w:tcPr>
          <w:p w14:paraId="53E2645E" w14:textId="58EB2527" w:rsidR="007920FC" w:rsidRPr="007B6B11" w:rsidRDefault="00FA6E60" w:rsidP="004E02BE">
            <w:pPr>
              <w:pStyle w:val="Tabelazwyky"/>
            </w:pPr>
            <w:r w:rsidRPr="007B6B11">
              <w:t>1</w:t>
            </w:r>
            <w:r w:rsidR="007920FC" w:rsidRPr="007B6B11">
              <w:t>..1</w:t>
            </w:r>
          </w:p>
        </w:tc>
      </w:tr>
      <w:tr w:rsidR="007158D2" w:rsidRPr="007B6B11" w14:paraId="4F51B18E" w14:textId="77777777" w:rsidTr="008E7641">
        <w:trPr>
          <w:trHeight w:val="213"/>
        </w:trPr>
        <w:tc>
          <w:tcPr>
            <w:tcW w:w="1838" w:type="dxa"/>
          </w:tcPr>
          <w:p w14:paraId="4CD92E88" w14:textId="77777777" w:rsidR="007158D2" w:rsidRPr="007B6B11" w:rsidRDefault="007158D2" w:rsidP="004E02BE">
            <w:pPr>
              <w:pStyle w:val="Tabelazwyky"/>
            </w:pPr>
            <w:r w:rsidRPr="007B6B11">
              <w:t>exemption</w:t>
            </w:r>
          </w:p>
        </w:tc>
        <w:tc>
          <w:tcPr>
            <w:tcW w:w="3260" w:type="dxa"/>
          </w:tcPr>
          <w:p w14:paraId="666C6340" w14:textId="77777777" w:rsidR="007158D2" w:rsidRPr="007B6B11" w:rsidRDefault="007158D2" w:rsidP="004E02BE">
            <w:pPr>
              <w:pStyle w:val="Tabelazwyky"/>
            </w:pPr>
            <w:r w:rsidRPr="007B6B11">
              <w:t>Zwolnienia</w:t>
            </w:r>
            <w:r w:rsidR="002C2A21" w:rsidRPr="007B6B11">
              <w:t>.</w:t>
            </w:r>
          </w:p>
          <w:p w14:paraId="42DB0673" w14:textId="696A0F40" w:rsidR="002C2A21" w:rsidRPr="007B6B11" w:rsidRDefault="002C2A21" w:rsidP="004E02BE">
            <w:pPr>
              <w:pStyle w:val="Tabelazwyky"/>
            </w:pPr>
            <w:r w:rsidRPr="007B6B11">
              <w:t>Suma kwot z poz. od 8 do 11 w zł.</w:t>
            </w:r>
          </w:p>
        </w:tc>
        <w:tc>
          <w:tcPr>
            <w:tcW w:w="851" w:type="dxa"/>
          </w:tcPr>
          <w:p w14:paraId="67934AF5" w14:textId="30E3331C" w:rsidR="007158D2" w:rsidRPr="007B6B11" w:rsidRDefault="007158D2" w:rsidP="004E02BE">
            <w:pPr>
              <w:pStyle w:val="Tabelazwyky"/>
            </w:pPr>
            <w:r w:rsidRPr="007B6B11">
              <w:t>7</w:t>
            </w:r>
          </w:p>
        </w:tc>
        <w:tc>
          <w:tcPr>
            <w:tcW w:w="2268" w:type="dxa"/>
          </w:tcPr>
          <w:p w14:paraId="1855F340" w14:textId="77777777" w:rsidR="007158D2" w:rsidRPr="007B6B11" w:rsidRDefault="007158D2" w:rsidP="004E02BE">
            <w:pPr>
              <w:pStyle w:val="Tabelazwyky"/>
            </w:pPr>
            <w:r w:rsidRPr="007B6B11">
              <w:t>ZAmountP</w:t>
            </w:r>
          </w:p>
          <w:p w14:paraId="18AF8966" w14:textId="34619B8B" w:rsidR="002F3F0A" w:rsidRPr="007B6B11" w:rsidRDefault="002F3F0A" w:rsidP="004E02BE">
            <w:pPr>
              <w:pStyle w:val="Tabelazwyky"/>
            </w:pPr>
            <w:r w:rsidRPr="007B6B11">
              <w:t>Patrz reguła R3</w:t>
            </w:r>
          </w:p>
        </w:tc>
        <w:tc>
          <w:tcPr>
            <w:tcW w:w="1276" w:type="dxa"/>
          </w:tcPr>
          <w:p w14:paraId="2136D337" w14:textId="77777777" w:rsidR="007158D2" w:rsidRPr="007B6B11" w:rsidRDefault="007158D2" w:rsidP="004E02BE">
            <w:pPr>
              <w:pStyle w:val="Tabelazwyky"/>
            </w:pPr>
            <w:r w:rsidRPr="007B6B11">
              <w:t>0..1</w:t>
            </w:r>
          </w:p>
        </w:tc>
      </w:tr>
      <w:tr w:rsidR="007920FC" w:rsidRPr="007B6B11" w14:paraId="695E5AED" w14:textId="77777777" w:rsidTr="008E7641">
        <w:trPr>
          <w:trHeight w:val="213"/>
        </w:trPr>
        <w:tc>
          <w:tcPr>
            <w:tcW w:w="1838" w:type="dxa"/>
          </w:tcPr>
          <w:p w14:paraId="3E7A8564" w14:textId="58CBEFDB" w:rsidR="007920FC" w:rsidRPr="007B6B11" w:rsidRDefault="007920FC" w:rsidP="004E02BE">
            <w:pPr>
              <w:pStyle w:val="Tabelazwyky"/>
            </w:pPr>
            <w:bookmarkStart w:id="542" w:name="_Hlk97458317"/>
            <w:r w:rsidRPr="007B6B11">
              <w:t>exemptionFromExciseDutyOnGas</w:t>
            </w:r>
            <w:r w:rsidR="00D54BA8" w:rsidRPr="007B6B11">
              <w:t>3</w:t>
            </w:r>
          </w:p>
        </w:tc>
        <w:tc>
          <w:tcPr>
            <w:tcW w:w="3260" w:type="dxa"/>
          </w:tcPr>
          <w:p w14:paraId="7D5C1B2D" w14:textId="124CAD6D" w:rsidR="007B6F5F" w:rsidRPr="007B6B11" w:rsidRDefault="007920FC" w:rsidP="004E02BE">
            <w:pPr>
              <w:pStyle w:val="Tabelazwyky"/>
            </w:pPr>
            <w:r w:rsidRPr="007B6B11">
              <w:t>Zwolnienie od podatku akcyzowego wyrobów gazowych na podstawie art. 31b ust. 1 pkt 3 ustawy</w:t>
            </w:r>
            <w:r w:rsidR="002C2A21" w:rsidRPr="007B6B11">
              <w:t xml:space="preserve"> w zł</w:t>
            </w:r>
            <w:r w:rsidR="007B6F5F" w:rsidRPr="007B6B11">
              <w:t>.</w:t>
            </w:r>
          </w:p>
        </w:tc>
        <w:tc>
          <w:tcPr>
            <w:tcW w:w="851" w:type="dxa"/>
          </w:tcPr>
          <w:p w14:paraId="518B82FC" w14:textId="39958837" w:rsidR="007920FC" w:rsidRPr="007B6B11" w:rsidRDefault="002C2A21" w:rsidP="004E02BE">
            <w:pPr>
              <w:pStyle w:val="Tabelazwyky"/>
            </w:pPr>
            <w:r w:rsidRPr="007B6B11">
              <w:t>8</w:t>
            </w:r>
          </w:p>
        </w:tc>
        <w:tc>
          <w:tcPr>
            <w:tcW w:w="2268" w:type="dxa"/>
          </w:tcPr>
          <w:p w14:paraId="702CDE47" w14:textId="43F20072" w:rsidR="007920FC" w:rsidRPr="007B6B11" w:rsidRDefault="007920FC" w:rsidP="004E02BE">
            <w:pPr>
              <w:pStyle w:val="Tabelazwyky"/>
            </w:pPr>
            <w:r w:rsidRPr="007B6B11">
              <w:t>ZAmount</w:t>
            </w:r>
            <w:r w:rsidR="007158D2" w:rsidRPr="007B6B11">
              <w:t>P</w:t>
            </w:r>
          </w:p>
          <w:p w14:paraId="045836BE" w14:textId="77777777" w:rsidR="007920FC" w:rsidRPr="007B6B11" w:rsidRDefault="007920FC" w:rsidP="004E02BE">
            <w:pPr>
              <w:pStyle w:val="Tabelazwyky"/>
            </w:pPr>
          </w:p>
        </w:tc>
        <w:tc>
          <w:tcPr>
            <w:tcW w:w="1276" w:type="dxa"/>
          </w:tcPr>
          <w:p w14:paraId="4738CEB2" w14:textId="77777777" w:rsidR="007920FC" w:rsidRPr="007B6B11" w:rsidRDefault="007920FC" w:rsidP="004E02BE">
            <w:pPr>
              <w:pStyle w:val="Tabelazwyky"/>
            </w:pPr>
            <w:r w:rsidRPr="007B6B11">
              <w:t>0..1</w:t>
            </w:r>
          </w:p>
        </w:tc>
      </w:tr>
      <w:tr w:rsidR="007920FC" w:rsidRPr="007B6B11" w14:paraId="5E734379" w14:textId="77777777" w:rsidTr="008E7641">
        <w:trPr>
          <w:trHeight w:val="213"/>
        </w:trPr>
        <w:tc>
          <w:tcPr>
            <w:tcW w:w="1838" w:type="dxa"/>
          </w:tcPr>
          <w:p w14:paraId="63D33540" w14:textId="1FCE3D0A" w:rsidR="007920FC" w:rsidRPr="007B6B11" w:rsidRDefault="007920FC" w:rsidP="004E02BE">
            <w:pPr>
              <w:pStyle w:val="Tabelazwyky"/>
            </w:pPr>
            <w:r w:rsidRPr="007B6B11">
              <w:t>exemptionFromExciseDutyOnGas</w:t>
            </w:r>
            <w:r w:rsidR="00D54BA8" w:rsidRPr="007B6B11">
              <w:t>3a</w:t>
            </w:r>
          </w:p>
        </w:tc>
        <w:tc>
          <w:tcPr>
            <w:tcW w:w="3260" w:type="dxa"/>
          </w:tcPr>
          <w:p w14:paraId="38AEBB75" w14:textId="12A7FE5C" w:rsidR="007920FC" w:rsidRPr="007B6B11" w:rsidRDefault="007920FC" w:rsidP="004E02BE">
            <w:pPr>
              <w:pStyle w:val="Tabelazwyky"/>
            </w:pPr>
            <w:r w:rsidRPr="007B6B11">
              <w:t xml:space="preserve">Zwolnienie od podatku akcyzowego wyrobów gazowych na podstawie art. 31b ust. 1 pkt 3a ustawy </w:t>
            </w:r>
            <w:r w:rsidR="002C2A21" w:rsidRPr="007B6B11">
              <w:t>w zł.</w:t>
            </w:r>
          </w:p>
        </w:tc>
        <w:tc>
          <w:tcPr>
            <w:tcW w:w="851" w:type="dxa"/>
          </w:tcPr>
          <w:p w14:paraId="225A3DDD" w14:textId="0917598F" w:rsidR="007920FC" w:rsidRPr="007B6B11" w:rsidRDefault="0052266D" w:rsidP="004E02BE">
            <w:pPr>
              <w:pStyle w:val="Tabelazwyky"/>
            </w:pPr>
            <w:r w:rsidRPr="007B6B11">
              <w:t>9</w:t>
            </w:r>
          </w:p>
        </w:tc>
        <w:tc>
          <w:tcPr>
            <w:tcW w:w="2268" w:type="dxa"/>
          </w:tcPr>
          <w:p w14:paraId="7B041043" w14:textId="66AC623A" w:rsidR="007920FC" w:rsidRPr="007B6B11" w:rsidRDefault="007920FC" w:rsidP="004E02BE">
            <w:pPr>
              <w:pStyle w:val="Tabelazwyky"/>
            </w:pPr>
            <w:r w:rsidRPr="007B6B11">
              <w:t>ZAmount</w:t>
            </w:r>
            <w:r w:rsidR="007158D2" w:rsidRPr="007B6B11">
              <w:t>P</w:t>
            </w:r>
          </w:p>
          <w:p w14:paraId="65F0D765" w14:textId="77777777" w:rsidR="007920FC" w:rsidRPr="007B6B11" w:rsidRDefault="007920FC" w:rsidP="004E02BE">
            <w:pPr>
              <w:pStyle w:val="Tabelazwyky"/>
            </w:pPr>
          </w:p>
        </w:tc>
        <w:tc>
          <w:tcPr>
            <w:tcW w:w="1276" w:type="dxa"/>
          </w:tcPr>
          <w:p w14:paraId="63841DAC" w14:textId="77777777" w:rsidR="007920FC" w:rsidRPr="007B6B11" w:rsidRDefault="007920FC" w:rsidP="004E02BE">
            <w:pPr>
              <w:pStyle w:val="Tabelazwyky"/>
            </w:pPr>
            <w:r w:rsidRPr="007B6B11">
              <w:t>0..1</w:t>
            </w:r>
          </w:p>
        </w:tc>
      </w:tr>
      <w:tr w:rsidR="007920FC" w:rsidRPr="007B6B11" w14:paraId="6C01EC60" w14:textId="77777777" w:rsidTr="008E7641">
        <w:trPr>
          <w:trHeight w:val="213"/>
        </w:trPr>
        <w:tc>
          <w:tcPr>
            <w:tcW w:w="1838" w:type="dxa"/>
          </w:tcPr>
          <w:p w14:paraId="06F059B1" w14:textId="77777777" w:rsidR="007920FC" w:rsidRPr="007B6B11" w:rsidRDefault="007920FC" w:rsidP="004E02BE">
            <w:pPr>
              <w:pStyle w:val="Tabelazwyky"/>
            </w:pPr>
            <w:r w:rsidRPr="007B6B11">
              <w:t>exemptionFromExciseDutyOnGas3b</w:t>
            </w:r>
          </w:p>
        </w:tc>
        <w:tc>
          <w:tcPr>
            <w:tcW w:w="3260" w:type="dxa"/>
          </w:tcPr>
          <w:p w14:paraId="4DADA1E2" w14:textId="5460D9D3" w:rsidR="007920FC" w:rsidRPr="007B6B11" w:rsidRDefault="007920FC" w:rsidP="004E02BE">
            <w:pPr>
              <w:pStyle w:val="Tabelazwyky"/>
            </w:pPr>
            <w:r w:rsidRPr="007B6B11">
              <w:t>Zwolnienie od podatku akcyzowego wyrobów gazowych na podstawie art. 31b ust. 1 pkt 3b ustawy</w:t>
            </w:r>
            <w:r w:rsidR="002C2A21" w:rsidRPr="007B6B11">
              <w:t xml:space="preserve"> w zł.</w:t>
            </w:r>
          </w:p>
        </w:tc>
        <w:tc>
          <w:tcPr>
            <w:tcW w:w="851" w:type="dxa"/>
          </w:tcPr>
          <w:p w14:paraId="192838FD" w14:textId="5010F2A5" w:rsidR="007920FC" w:rsidRPr="007B6B11" w:rsidRDefault="007158D2" w:rsidP="004E02BE">
            <w:pPr>
              <w:pStyle w:val="Tabelazwyky"/>
            </w:pPr>
            <w:r w:rsidRPr="007B6B11">
              <w:t>1</w:t>
            </w:r>
            <w:r w:rsidR="0052266D" w:rsidRPr="007B6B11">
              <w:t>0</w:t>
            </w:r>
          </w:p>
        </w:tc>
        <w:tc>
          <w:tcPr>
            <w:tcW w:w="2268" w:type="dxa"/>
          </w:tcPr>
          <w:p w14:paraId="371F0C3D" w14:textId="27314DCA" w:rsidR="007920FC" w:rsidRPr="007B6B11" w:rsidRDefault="007920FC" w:rsidP="004E02BE">
            <w:pPr>
              <w:pStyle w:val="Tabelazwyky"/>
            </w:pPr>
            <w:r w:rsidRPr="007B6B11">
              <w:t>ZAmount</w:t>
            </w:r>
            <w:r w:rsidR="007158D2" w:rsidRPr="007B6B11">
              <w:t>P</w:t>
            </w:r>
          </w:p>
          <w:p w14:paraId="3D256131" w14:textId="77777777" w:rsidR="007920FC" w:rsidRPr="007B6B11" w:rsidRDefault="007920FC" w:rsidP="004E02BE">
            <w:pPr>
              <w:pStyle w:val="Tabelazwyky"/>
            </w:pPr>
          </w:p>
        </w:tc>
        <w:tc>
          <w:tcPr>
            <w:tcW w:w="1276" w:type="dxa"/>
          </w:tcPr>
          <w:p w14:paraId="5E0E7741" w14:textId="77777777" w:rsidR="007920FC" w:rsidRPr="007B6B11" w:rsidRDefault="007920FC" w:rsidP="004E02BE">
            <w:pPr>
              <w:pStyle w:val="Tabelazwyky"/>
            </w:pPr>
            <w:r w:rsidRPr="007B6B11">
              <w:t>0..1</w:t>
            </w:r>
          </w:p>
        </w:tc>
      </w:tr>
      <w:bookmarkEnd w:id="542"/>
      <w:tr w:rsidR="0052266D" w:rsidRPr="007B6B11" w14:paraId="0C7CF75B" w14:textId="77777777" w:rsidTr="008E7641">
        <w:trPr>
          <w:trHeight w:val="213"/>
        </w:trPr>
        <w:tc>
          <w:tcPr>
            <w:tcW w:w="1838" w:type="dxa"/>
          </w:tcPr>
          <w:p w14:paraId="35EFC019" w14:textId="614F805A" w:rsidR="0052266D" w:rsidRPr="007B6B11" w:rsidRDefault="0052266D" w:rsidP="004E02BE">
            <w:pPr>
              <w:pStyle w:val="Tabelazwyky"/>
            </w:pPr>
            <w:r w:rsidRPr="007B6B11">
              <w:t>exemptionOther</w:t>
            </w:r>
          </w:p>
        </w:tc>
        <w:tc>
          <w:tcPr>
            <w:tcW w:w="3260" w:type="dxa"/>
          </w:tcPr>
          <w:p w14:paraId="49A9419E" w14:textId="165BE5F6" w:rsidR="0052266D" w:rsidRPr="007B6B11" w:rsidRDefault="0052266D" w:rsidP="004E02BE">
            <w:pPr>
              <w:pStyle w:val="Tabelazwyky"/>
            </w:pPr>
            <w:r w:rsidRPr="007B6B11">
              <w:t>Pozostałe zwolnienia od podatku akcyzowego wyrobów gazowych w zł.</w:t>
            </w:r>
          </w:p>
        </w:tc>
        <w:tc>
          <w:tcPr>
            <w:tcW w:w="851" w:type="dxa"/>
          </w:tcPr>
          <w:p w14:paraId="7D472FA0" w14:textId="7C97D0ED" w:rsidR="0052266D" w:rsidRPr="007B6B11" w:rsidRDefault="0052266D" w:rsidP="004E02BE">
            <w:pPr>
              <w:pStyle w:val="Tabelazwyky"/>
            </w:pPr>
            <w:r w:rsidRPr="007B6B11">
              <w:t>11</w:t>
            </w:r>
          </w:p>
        </w:tc>
        <w:tc>
          <w:tcPr>
            <w:tcW w:w="2268" w:type="dxa"/>
          </w:tcPr>
          <w:p w14:paraId="2EFAF62D" w14:textId="7767B9CA" w:rsidR="0052266D" w:rsidRPr="007B6B11" w:rsidRDefault="0052266D" w:rsidP="004E02BE">
            <w:pPr>
              <w:pStyle w:val="Tabelazwyky"/>
            </w:pPr>
            <w:r w:rsidRPr="007B6B11">
              <w:t>ZAmountP</w:t>
            </w:r>
          </w:p>
        </w:tc>
        <w:tc>
          <w:tcPr>
            <w:tcW w:w="1276" w:type="dxa"/>
          </w:tcPr>
          <w:p w14:paraId="6CC2E94C" w14:textId="6BA216AD" w:rsidR="0052266D" w:rsidRPr="007B6B11" w:rsidRDefault="0052266D" w:rsidP="004E02BE">
            <w:pPr>
              <w:pStyle w:val="Tabelazwyky"/>
            </w:pPr>
            <w:r w:rsidRPr="007B6B11">
              <w:t>0..1</w:t>
            </w:r>
          </w:p>
        </w:tc>
      </w:tr>
      <w:tr w:rsidR="0052266D" w:rsidRPr="007B6B11" w14:paraId="6B461458" w14:textId="77777777" w:rsidTr="008E7641">
        <w:trPr>
          <w:trHeight w:val="213"/>
        </w:trPr>
        <w:tc>
          <w:tcPr>
            <w:tcW w:w="1838" w:type="dxa"/>
          </w:tcPr>
          <w:p w14:paraId="16ADC15A" w14:textId="77777777" w:rsidR="0052266D" w:rsidRPr="007B6B11" w:rsidRDefault="0052266D" w:rsidP="004E02BE">
            <w:pPr>
              <w:pStyle w:val="Tabelazwyky"/>
            </w:pPr>
            <w:r w:rsidRPr="007B6B11">
              <w:t>reductions</w:t>
            </w:r>
          </w:p>
        </w:tc>
        <w:tc>
          <w:tcPr>
            <w:tcW w:w="3260" w:type="dxa"/>
          </w:tcPr>
          <w:p w14:paraId="22DF4EF9" w14:textId="202F7539" w:rsidR="0052266D" w:rsidRPr="007B6B11" w:rsidRDefault="0052266D" w:rsidP="004E02BE">
            <w:pPr>
              <w:pStyle w:val="Tabelazwyky"/>
            </w:pPr>
            <w:r w:rsidRPr="007B6B11">
              <w:t>Obniżenia w zł.</w:t>
            </w:r>
          </w:p>
        </w:tc>
        <w:tc>
          <w:tcPr>
            <w:tcW w:w="851" w:type="dxa"/>
          </w:tcPr>
          <w:p w14:paraId="6BE55F8D" w14:textId="7E3580A4" w:rsidR="0052266D" w:rsidRPr="007B6B11" w:rsidRDefault="0052266D" w:rsidP="004E02BE">
            <w:pPr>
              <w:pStyle w:val="Tabelazwyky"/>
            </w:pPr>
            <w:r w:rsidRPr="007B6B11">
              <w:t>12</w:t>
            </w:r>
          </w:p>
        </w:tc>
        <w:tc>
          <w:tcPr>
            <w:tcW w:w="2268" w:type="dxa"/>
          </w:tcPr>
          <w:p w14:paraId="598F8DCC" w14:textId="77777777" w:rsidR="0052266D" w:rsidRPr="007B6B11" w:rsidRDefault="0052266D" w:rsidP="004E02BE">
            <w:pPr>
              <w:pStyle w:val="Tabelazwyky"/>
            </w:pPr>
            <w:r w:rsidRPr="007B6B11">
              <w:t>ZAmountP</w:t>
            </w:r>
          </w:p>
        </w:tc>
        <w:tc>
          <w:tcPr>
            <w:tcW w:w="1276" w:type="dxa"/>
          </w:tcPr>
          <w:p w14:paraId="733FA266" w14:textId="77777777" w:rsidR="0052266D" w:rsidRPr="007B6B11" w:rsidRDefault="0052266D" w:rsidP="004E02BE">
            <w:pPr>
              <w:pStyle w:val="Tabelazwyky"/>
            </w:pPr>
            <w:r w:rsidRPr="007B6B11">
              <w:t>0..1</w:t>
            </w:r>
          </w:p>
        </w:tc>
      </w:tr>
      <w:tr w:rsidR="0052266D" w:rsidRPr="007B6B11" w14:paraId="14636C1E" w14:textId="77777777" w:rsidTr="008E7641">
        <w:trPr>
          <w:trHeight w:val="213"/>
        </w:trPr>
        <w:tc>
          <w:tcPr>
            <w:tcW w:w="1838" w:type="dxa"/>
          </w:tcPr>
          <w:p w14:paraId="7A876662" w14:textId="77777777" w:rsidR="0052266D" w:rsidRPr="007B6B11" w:rsidRDefault="0052266D" w:rsidP="004E02BE">
            <w:pPr>
              <w:pStyle w:val="Tabelazwyky"/>
            </w:pPr>
            <w:r w:rsidRPr="007B6B11">
              <w:t>totalExemptionOfReductions</w:t>
            </w:r>
          </w:p>
        </w:tc>
        <w:tc>
          <w:tcPr>
            <w:tcW w:w="3260" w:type="dxa"/>
          </w:tcPr>
          <w:p w14:paraId="376FA587" w14:textId="77777777" w:rsidR="0052266D" w:rsidRPr="007B6B11" w:rsidRDefault="0052266D" w:rsidP="004E02BE">
            <w:pPr>
              <w:pStyle w:val="Tabelazwyky"/>
            </w:pPr>
            <w:r w:rsidRPr="007B6B11">
              <w:t>Razem Zwolnienia i obniżenia.</w:t>
            </w:r>
          </w:p>
          <w:p w14:paraId="512E037C" w14:textId="725A85A7" w:rsidR="0052266D" w:rsidRPr="007B6B11" w:rsidRDefault="0052266D" w:rsidP="004E02BE">
            <w:pPr>
              <w:pStyle w:val="Tabelazwyky"/>
            </w:pPr>
            <w:r w:rsidRPr="007B6B11">
              <w:lastRenderedPageBreak/>
              <w:t xml:space="preserve"> Suma kwot z poz. 7 i 12 nie może przekroczyć kwoty z poz. 6 w zł..</w:t>
            </w:r>
          </w:p>
        </w:tc>
        <w:tc>
          <w:tcPr>
            <w:tcW w:w="851" w:type="dxa"/>
          </w:tcPr>
          <w:p w14:paraId="6D4884E9" w14:textId="2432E540" w:rsidR="0052266D" w:rsidRPr="007B6B11" w:rsidRDefault="0052266D" w:rsidP="004E02BE">
            <w:pPr>
              <w:pStyle w:val="Tabelazwyky"/>
            </w:pPr>
            <w:r w:rsidRPr="007B6B11">
              <w:lastRenderedPageBreak/>
              <w:t>13</w:t>
            </w:r>
          </w:p>
        </w:tc>
        <w:tc>
          <w:tcPr>
            <w:tcW w:w="2268" w:type="dxa"/>
          </w:tcPr>
          <w:p w14:paraId="121FC8D2" w14:textId="77777777" w:rsidR="0052266D" w:rsidRPr="007B6B11" w:rsidRDefault="0052266D" w:rsidP="004E02BE">
            <w:pPr>
              <w:pStyle w:val="Tabelazwyky"/>
            </w:pPr>
            <w:r w:rsidRPr="007B6B11">
              <w:t>ZAmountP</w:t>
            </w:r>
          </w:p>
          <w:p w14:paraId="6867E299" w14:textId="48D47997" w:rsidR="0052266D" w:rsidRPr="007B6B11" w:rsidRDefault="003140DB" w:rsidP="004E02BE">
            <w:pPr>
              <w:pStyle w:val="Tabelazwyky"/>
            </w:pPr>
            <w:r w:rsidRPr="007B6B11">
              <w:t>Patrz reguła R</w:t>
            </w:r>
            <w:r w:rsidR="002F3F0A" w:rsidRPr="007B6B11">
              <w:t>4</w:t>
            </w:r>
          </w:p>
        </w:tc>
        <w:tc>
          <w:tcPr>
            <w:tcW w:w="1276" w:type="dxa"/>
          </w:tcPr>
          <w:p w14:paraId="746CFE44" w14:textId="77777777" w:rsidR="0052266D" w:rsidRPr="007B6B11" w:rsidRDefault="0052266D" w:rsidP="004E02BE">
            <w:pPr>
              <w:pStyle w:val="Tabelazwyky"/>
            </w:pPr>
            <w:r w:rsidRPr="007B6B11">
              <w:t>0..1</w:t>
            </w:r>
          </w:p>
        </w:tc>
      </w:tr>
      <w:tr w:rsidR="0052266D" w:rsidRPr="007B6B11" w14:paraId="0737F452" w14:textId="77777777" w:rsidTr="008E7641">
        <w:trPr>
          <w:trHeight w:val="213"/>
        </w:trPr>
        <w:tc>
          <w:tcPr>
            <w:tcW w:w="1838" w:type="dxa"/>
          </w:tcPr>
          <w:p w14:paraId="20D61111" w14:textId="77777777" w:rsidR="0052266D" w:rsidRPr="007B6B11" w:rsidRDefault="0052266D" w:rsidP="004E02BE">
            <w:pPr>
              <w:pStyle w:val="Tabelazwyky"/>
            </w:pPr>
            <w:r w:rsidRPr="007B6B11">
              <w:t>totalOfTax</w:t>
            </w:r>
          </w:p>
        </w:tc>
        <w:tc>
          <w:tcPr>
            <w:tcW w:w="3260" w:type="dxa"/>
          </w:tcPr>
          <w:p w14:paraId="4F598C1F" w14:textId="438E4116" w:rsidR="0052266D" w:rsidRPr="007B6B11" w:rsidRDefault="0052266D" w:rsidP="004E02BE">
            <w:pPr>
              <w:pStyle w:val="Tabelazwyky"/>
            </w:pPr>
            <w:r w:rsidRPr="007B6B11">
              <w:t>Ogółem podatek. Od kwoty z poz. 6 należy odjąć kwotę z poz. 13 w zł.</w:t>
            </w:r>
          </w:p>
        </w:tc>
        <w:tc>
          <w:tcPr>
            <w:tcW w:w="851" w:type="dxa"/>
          </w:tcPr>
          <w:p w14:paraId="39615E06" w14:textId="54BF6D48" w:rsidR="0052266D" w:rsidRPr="007B6B11" w:rsidRDefault="0052266D" w:rsidP="004E02BE">
            <w:pPr>
              <w:pStyle w:val="Tabelazwyky"/>
            </w:pPr>
            <w:r w:rsidRPr="007B6B11">
              <w:t>14</w:t>
            </w:r>
          </w:p>
        </w:tc>
        <w:tc>
          <w:tcPr>
            <w:tcW w:w="2268" w:type="dxa"/>
          </w:tcPr>
          <w:p w14:paraId="6760E112" w14:textId="7AEE8228" w:rsidR="0052266D" w:rsidRPr="007B6B11" w:rsidRDefault="0052266D" w:rsidP="004E02BE">
            <w:pPr>
              <w:pStyle w:val="Tabelazwyky"/>
            </w:pPr>
            <w:r w:rsidRPr="007B6B11">
              <w:t>ZAmountP</w:t>
            </w:r>
          </w:p>
          <w:p w14:paraId="0AA76807" w14:textId="0E2C52E4" w:rsidR="0052266D" w:rsidRPr="007B6B11" w:rsidRDefault="003140DB" w:rsidP="004E02BE">
            <w:pPr>
              <w:pStyle w:val="Tabelazwyky"/>
            </w:pPr>
            <w:r w:rsidRPr="007B6B11">
              <w:t>Patrz reguła R</w:t>
            </w:r>
            <w:r w:rsidR="002F3F0A" w:rsidRPr="007B6B11">
              <w:t>5</w:t>
            </w:r>
          </w:p>
        </w:tc>
        <w:tc>
          <w:tcPr>
            <w:tcW w:w="1276" w:type="dxa"/>
          </w:tcPr>
          <w:p w14:paraId="534E8B04" w14:textId="77777777" w:rsidR="0052266D" w:rsidRPr="007B6B11" w:rsidRDefault="0052266D" w:rsidP="004E02BE">
            <w:pPr>
              <w:pStyle w:val="Tabelazwyky"/>
            </w:pPr>
            <w:r w:rsidRPr="007B6B11">
              <w:t>1..1</w:t>
            </w:r>
          </w:p>
        </w:tc>
      </w:tr>
    </w:tbl>
    <w:p w14:paraId="18FE991C" w14:textId="4769A475" w:rsidR="00F27167" w:rsidRPr="007B6B11" w:rsidRDefault="00F27167" w:rsidP="004E02BE">
      <w:pPr>
        <w:pStyle w:val="Z2PodpisRysunkuTabeli"/>
      </w:pPr>
      <w:bookmarkStart w:id="543" w:name="_Toc97503946"/>
      <w:bookmarkStart w:id="544" w:name="_Toc183172197"/>
      <w:r w:rsidRPr="007B6B11">
        <w:t xml:space="preserve">Rysunek </w:t>
      </w:r>
      <w:r w:rsidR="00E354C5">
        <w:fldChar w:fldCharType="begin"/>
      </w:r>
      <w:r w:rsidR="00E354C5">
        <w:instrText xml:space="preserve"> SEQ Rysunek \* ARABIC </w:instrText>
      </w:r>
      <w:r w:rsidR="00E354C5">
        <w:fldChar w:fldCharType="separate"/>
      </w:r>
      <w:r w:rsidR="006D48AD">
        <w:rPr>
          <w:noProof/>
        </w:rPr>
        <w:t>91</w:t>
      </w:r>
      <w:r w:rsidR="00E354C5">
        <w:fldChar w:fldCharType="end"/>
      </w:r>
      <w:r w:rsidRPr="007B6B11">
        <w:t>. Struktura elementu &lt;</w:t>
      </w:r>
      <w:r w:rsidRPr="007B6B11">
        <w:rPr>
          <w:b/>
        </w:rPr>
        <w:t xml:space="preserve"> Calcul</w:t>
      </w:r>
      <w:r w:rsidRPr="007B6B11">
        <w:t>OfAmountOf</w:t>
      </w:r>
      <w:r w:rsidRPr="007B6B11">
        <w:rPr>
          <w:b/>
        </w:rPr>
        <w:t>ExciseDutyType</w:t>
      </w:r>
      <w:r w:rsidRPr="007B6B11">
        <w:t xml:space="preserve"> &gt; Obliczenie wysokości podatku akcyzowego załącznika AKC-4L.</w:t>
      </w:r>
      <w:bookmarkEnd w:id="543"/>
      <w:bookmarkEnd w:id="544"/>
    </w:p>
    <w:p w14:paraId="315401E4" w14:textId="4404F296" w:rsidR="00736FB6" w:rsidRPr="007B6B11" w:rsidRDefault="003D0121" w:rsidP="004E02BE">
      <w:r w:rsidRPr="007B6B11">
        <w:rPr>
          <w:noProof/>
        </w:rPr>
        <w:drawing>
          <wp:inline distT="0" distB="0" distL="0" distR="0" wp14:anchorId="1299FA93" wp14:editId="001588D5">
            <wp:extent cx="4514850" cy="2181225"/>
            <wp:effectExtent l="19050" t="19050" r="19050" b="28575"/>
            <wp:docPr id="118" name="Obraz 118" descr="Rysunek przedstawia strukturę  elementu &lt; CalculOfAmountOfExciseDutyType &gt; Obliczenie wysokości podatku akcyzowego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Obraz 118" descr="Rysunek przedstawia strukturę  elementu &lt; CalculOfAmountOfExciseDutyType &gt; Obliczenie wysokości podatku akcyzowego załącznika AKC-4L."/>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514850" cy="2181225"/>
                    </a:xfrm>
                    <a:prstGeom prst="rect">
                      <a:avLst/>
                    </a:prstGeom>
                    <a:noFill/>
                    <a:ln>
                      <a:solidFill>
                        <a:schemeClr val="tx1"/>
                      </a:solidFill>
                    </a:ln>
                  </pic:spPr>
                </pic:pic>
              </a:graphicData>
            </a:graphic>
          </wp:inline>
        </w:drawing>
      </w:r>
    </w:p>
    <w:p w14:paraId="1C8FA7DD" w14:textId="143BB3C8" w:rsidR="008638A1" w:rsidRPr="007B6B11" w:rsidRDefault="008638A1" w:rsidP="004E02BE">
      <w:pPr>
        <w:pStyle w:val="Z2PodpisRysunkuTabeli"/>
      </w:pPr>
      <w:bookmarkStart w:id="545" w:name="_Toc183172084"/>
      <w:r w:rsidRPr="007B6B11">
        <w:t xml:space="preserve">Tabela </w:t>
      </w:r>
      <w:r w:rsidR="00E354C5">
        <w:fldChar w:fldCharType="begin"/>
      </w:r>
      <w:r w:rsidR="00E354C5">
        <w:instrText xml:space="preserve"> SEQ Tabela \* ARABIC </w:instrText>
      </w:r>
      <w:r w:rsidR="00E354C5">
        <w:fldChar w:fldCharType="separate"/>
      </w:r>
      <w:r w:rsidR="006D48AD">
        <w:rPr>
          <w:noProof/>
        </w:rPr>
        <w:t>116</w:t>
      </w:r>
      <w:r w:rsidR="00E354C5">
        <w:fldChar w:fldCharType="end"/>
      </w:r>
      <w:r w:rsidRPr="007B6B11">
        <w:t>. Struktura &lt;ItemsType&gt;, Obliczenie wysokości podatku akcyzowego od poszczególnych wyrobów (podsumowanie pozycji) załącznika AKC-4L.</w:t>
      </w:r>
      <w:bookmarkEnd w:id="545"/>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967E6D" w:rsidRPr="007B6B11" w14:paraId="7F08369A" w14:textId="77777777" w:rsidTr="00146E29">
        <w:trPr>
          <w:trHeight w:val="213"/>
          <w:tblHeader/>
        </w:trPr>
        <w:tc>
          <w:tcPr>
            <w:tcW w:w="1788" w:type="dxa"/>
            <w:shd w:val="clear" w:color="auto" w:fill="D9D9D9" w:themeFill="background1" w:themeFillShade="D9"/>
          </w:tcPr>
          <w:p w14:paraId="08F69C02" w14:textId="77777777" w:rsidR="00967E6D" w:rsidRPr="007B6B11" w:rsidRDefault="00967E6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8" w:type="dxa"/>
            <w:shd w:val="clear" w:color="auto" w:fill="D9D9D9" w:themeFill="background1" w:themeFillShade="D9"/>
          </w:tcPr>
          <w:p w14:paraId="77CBA9A7" w14:textId="77777777" w:rsidR="00967E6D" w:rsidRPr="007B6B11" w:rsidRDefault="00967E6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32" w:type="dxa"/>
            <w:shd w:val="clear" w:color="auto" w:fill="D9D9D9" w:themeFill="background1" w:themeFillShade="D9"/>
          </w:tcPr>
          <w:p w14:paraId="5B385CF5" w14:textId="77777777" w:rsidR="00967E6D" w:rsidRPr="007B6B11" w:rsidRDefault="002C3B08"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1C53156C" w14:textId="77777777" w:rsidR="00967E6D" w:rsidRPr="007B6B11" w:rsidRDefault="00967E6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3A6991B9" w14:textId="77777777" w:rsidR="00967E6D" w:rsidRPr="007B6B11" w:rsidRDefault="00967E6D"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967E6D" w:rsidRPr="007B6B11" w14:paraId="34D7B13B" w14:textId="77777777" w:rsidTr="008638A1">
        <w:trPr>
          <w:trHeight w:val="213"/>
        </w:trPr>
        <w:tc>
          <w:tcPr>
            <w:tcW w:w="1788" w:type="dxa"/>
          </w:tcPr>
          <w:p w14:paraId="7923AE53" w14:textId="77777777" w:rsidR="00967E6D" w:rsidRPr="007B6B11" w:rsidRDefault="00967E6D" w:rsidP="004E02BE">
            <w:pPr>
              <w:pStyle w:val="Tabelazwyky"/>
            </w:pPr>
            <w:r w:rsidRPr="007B6B11">
              <w:t>totalNumberOfGoods</w:t>
            </w:r>
          </w:p>
        </w:tc>
        <w:tc>
          <w:tcPr>
            <w:tcW w:w="3368" w:type="dxa"/>
          </w:tcPr>
          <w:p w14:paraId="68E39412" w14:textId="77777777" w:rsidR="00967E6D" w:rsidRPr="007B6B11" w:rsidRDefault="00657F11" w:rsidP="004E02BE">
            <w:pPr>
              <w:pStyle w:val="Tabelazwyky"/>
            </w:pPr>
            <w:r w:rsidRPr="007B6B11">
              <w:t>Razem: „</w:t>
            </w:r>
            <w:r w:rsidR="007A5830" w:rsidRPr="007B6B11">
              <w:t>Ilość wyrobów w GJ, wynikająca z wartości opałowej (z dokładnością do trzech miejsc po przecinku)</w:t>
            </w:r>
            <w:r w:rsidRPr="007B6B11">
              <w:t>”.</w:t>
            </w:r>
          </w:p>
        </w:tc>
        <w:tc>
          <w:tcPr>
            <w:tcW w:w="832" w:type="dxa"/>
          </w:tcPr>
          <w:p w14:paraId="7DB4625C" w14:textId="2786D311" w:rsidR="00967E6D" w:rsidRPr="007B6B11" w:rsidRDefault="00093538" w:rsidP="004E02BE">
            <w:pPr>
              <w:pStyle w:val="Tabelazwyky"/>
            </w:pPr>
            <w:r w:rsidRPr="007B6B11">
              <w:t>1</w:t>
            </w:r>
            <w:r w:rsidR="003D0121" w:rsidRPr="007B6B11">
              <w:t>23</w:t>
            </w:r>
          </w:p>
        </w:tc>
        <w:tc>
          <w:tcPr>
            <w:tcW w:w="2095" w:type="dxa"/>
          </w:tcPr>
          <w:p w14:paraId="0C2E4BE0" w14:textId="77777777" w:rsidR="00967E6D" w:rsidRPr="007B6B11" w:rsidRDefault="00FF1E17" w:rsidP="004E02BE">
            <w:pPr>
              <w:pStyle w:val="Tabelazwyky"/>
            </w:pPr>
            <w:r w:rsidRPr="007B6B11">
              <w:t>ZAmountE</w:t>
            </w:r>
          </w:p>
          <w:p w14:paraId="67218BF1" w14:textId="51EF0497" w:rsidR="00967E6D" w:rsidRPr="007B6B11" w:rsidRDefault="002F3F0A" w:rsidP="004E02BE">
            <w:pPr>
              <w:pStyle w:val="Tabelazwyky"/>
            </w:pPr>
            <w:r w:rsidRPr="007B6B11">
              <w:t>Patrz reguła R6</w:t>
            </w:r>
          </w:p>
        </w:tc>
        <w:tc>
          <w:tcPr>
            <w:tcW w:w="1197" w:type="dxa"/>
          </w:tcPr>
          <w:p w14:paraId="0D0285E7" w14:textId="236A369E" w:rsidR="00967E6D" w:rsidRPr="007B6B11" w:rsidRDefault="003D0121" w:rsidP="004E02BE">
            <w:pPr>
              <w:pStyle w:val="Tabelazwyky"/>
            </w:pPr>
            <w:r w:rsidRPr="007B6B11">
              <w:t>1</w:t>
            </w:r>
            <w:r w:rsidR="00967E6D" w:rsidRPr="007B6B11">
              <w:t>..1</w:t>
            </w:r>
          </w:p>
        </w:tc>
      </w:tr>
      <w:tr w:rsidR="00967E6D" w:rsidRPr="007B6B11" w14:paraId="1D3C73C4" w14:textId="77777777" w:rsidTr="008638A1">
        <w:trPr>
          <w:trHeight w:val="213"/>
        </w:trPr>
        <w:tc>
          <w:tcPr>
            <w:tcW w:w="1788" w:type="dxa"/>
          </w:tcPr>
          <w:p w14:paraId="51B6F4C2" w14:textId="77777777" w:rsidR="00967E6D" w:rsidRPr="007B6B11" w:rsidRDefault="00967E6D" w:rsidP="004E02BE">
            <w:pPr>
              <w:pStyle w:val="Tabelazwyky"/>
            </w:pPr>
            <w:r w:rsidRPr="007B6B11">
              <w:t>totalAmountOfTax</w:t>
            </w:r>
          </w:p>
        </w:tc>
        <w:tc>
          <w:tcPr>
            <w:tcW w:w="3368" w:type="dxa"/>
          </w:tcPr>
          <w:p w14:paraId="72D88586" w14:textId="77777777" w:rsidR="00967E6D" w:rsidRPr="007B6B11" w:rsidRDefault="00657F11" w:rsidP="004E02BE">
            <w:pPr>
              <w:pStyle w:val="Tabelazwyky"/>
            </w:pPr>
            <w:r w:rsidRPr="007B6B11">
              <w:t>Razem: „</w:t>
            </w:r>
            <w:r w:rsidR="007A5830" w:rsidRPr="007B6B11">
              <w:t>Podatek akcyzowy w zł</w:t>
            </w:r>
            <w:r w:rsidRPr="007B6B11">
              <w:t>”.</w:t>
            </w:r>
          </w:p>
        </w:tc>
        <w:tc>
          <w:tcPr>
            <w:tcW w:w="832" w:type="dxa"/>
          </w:tcPr>
          <w:p w14:paraId="778757B8" w14:textId="64C7487F" w:rsidR="00967E6D" w:rsidRPr="007B6B11" w:rsidRDefault="00093538" w:rsidP="004E02BE">
            <w:pPr>
              <w:pStyle w:val="Tabelazwyky"/>
            </w:pPr>
            <w:r w:rsidRPr="007B6B11">
              <w:t>1</w:t>
            </w:r>
            <w:r w:rsidR="008638A1" w:rsidRPr="007B6B11">
              <w:t>24</w:t>
            </w:r>
          </w:p>
        </w:tc>
        <w:tc>
          <w:tcPr>
            <w:tcW w:w="2095" w:type="dxa"/>
          </w:tcPr>
          <w:p w14:paraId="1E3D195E" w14:textId="77777777" w:rsidR="00967E6D" w:rsidRPr="007B6B11" w:rsidRDefault="00FF1E17" w:rsidP="004E02BE">
            <w:pPr>
              <w:pStyle w:val="Tabelazwyky"/>
            </w:pPr>
            <w:r w:rsidRPr="007B6B11">
              <w:t>ZAmountT</w:t>
            </w:r>
          </w:p>
          <w:p w14:paraId="2902F7CD" w14:textId="6FF893D1" w:rsidR="00967E6D" w:rsidRPr="007B6B11" w:rsidRDefault="002F3F0A" w:rsidP="004E02BE">
            <w:pPr>
              <w:pStyle w:val="Tabelazwyky"/>
            </w:pPr>
            <w:r w:rsidRPr="007B6B11">
              <w:t>Patrz reguła R7</w:t>
            </w:r>
          </w:p>
        </w:tc>
        <w:tc>
          <w:tcPr>
            <w:tcW w:w="1197" w:type="dxa"/>
          </w:tcPr>
          <w:p w14:paraId="71E94657" w14:textId="616E9775" w:rsidR="00967E6D" w:rsidRPr="007B6B11" w:rsidRDefault="003D0121" w:rsidP="004E02BE">
            <w:pPr>
              <w:pStyle w:val="Tabelazwyky"/>
            </w:pPr>
            <w:r w:rsidRPr="007B6B11">
              <w:t>1</w:t>
            </w:r>
            <w:r w:rsidR="00967E6D" w:rsidRPr="007B6B11">
              <w:t>..1</w:t>
            </w:r>
          </w:p>
        </w:tc>
      </w:tr>
      <w:tr w:rsidR="008638A1" w:rsidRPr="007B6B11" w14:paraId="2CA3A607" w14:textId="77777777" w:rsidTr="008638A1">
        <w:trPr>
          <w:trHeight w:val="213"/>
        </w:trPr>
        <w:tc>
          <w:tcPr>
            <w:tcW w:w="1788" w:type="dxa"/>
          </w:tcPr>
          <w:p w14:paraId="3331D8EE" w14:textId="77777777" w:rsidR="008638A1" w:rsidRPr="007B6B11" w:rsidRDefault="008638A1" w:rsidP="004E02BE">
            <w:pPr>
              <w:pStyle w:val="Tabelazwyky"/>
            </w:pPr>
            <w:r w:rsidRPr="007B6B11">
              <w:t>Item</w:t>
            </w:r>
          </w:p>
        </w:tc>
        <w:tc>
          <w:tcPr>
            <w:tcW w:w="3368" w:type="dxa"/>
          </w:tcPr>
          <w:p w14:paraId="1A5BFB2E" w14:textId="77777777" w:rsidR="008638A1" w:rsidRPr="007B6B11" w:rsidRDefault="008638A1" w:rsidP="004E02BE">
            <w:pPr>
              <w:pStyle w:val="Tabelazwyky"/>
            </w:pPr>
            <w:r w:rsidRPr="007B6B11">
              <w:t>Obliczenie wysokości podatku akcyzowego od poszczególnych wyrobów</w:t>
            </w:r>
          </w:p>
        </w:tc>
        <w:tc>
          <w:tcPr>
            <w:tcW w:w="832" w:type="dxa"/>
          </w:tcPr>
          <w:p w14:paraId="55BFC995" w14:textId="77777777" w:rsidR="008638A1" w:rsidRPr="007B6B11" w:rsidRDefault="008638A1" w:rsidP="004E02BE">
            <w:pPr>
              <w:pStyle w:val="Tabelazwyky"/>
            </w:pPr>
            <w:r w:rsidRPr="007B6B11">
              <w:t>C</w:t>
            </w:r>
          </w:p>
        </w:tc>
        <w:tc>
          <w:tcPr>
            <w:tcW w:w="2095" w:type="dxa"/>
          </w:tcPr>
          <w:p w14:paraId="39A549F9" w14:textId="4B01C8C2" w:rsidR="008638A1" w:rsidRPr="007B6B11" w:rsidRDefault="008638A1" w:rsidP="004E02BE">
            <w:pPr>
              <w:pStyle w:val="Tabelazwyky"/>
            </w:pPr>
            <w:r w:rsidRPr="007B6B11">
              <w:t>ItemType</w:t>
            </w:r>
          </w:p>
        </w:tc>
        <w:tc>
          <w:tcPr>
            <w:tcW w:w="1197" w:type="dxa"/>
          </w:tcPr>
          <w:p w14:paraId="15139E11" w14:textId="7A6FEDC1" w:rsidR="008638A1" w:rsidRPr="007B6B11" w:rsidRDefault="008638A1" w:rsidP="004E02BE">
            <w:pPr>
              <w:pStyle w:val="Tabelazwyky"/>
            </w:pPr>
            <w:r w:rsidRPr="007B6B11">
              <w:t>0..99</w:t>
            </w:r>
          </w:p>
        </w:tc>
      </w:tr>
    </w:tbl>
    <w:p w14:paraId="0FA627CA" w14:textId="77777777" w:rsidR="00F27167" w:rsidRPr="007B6B11" w:rsidRDefault="00F27167" w:rsidP="004E02BE">
      <w:pPr>
        <w:rPr>
          <w:bCs/>
          <w:sz w:val="22"/>
          <w:szCs w:val="20"/>
        </w:rPr>
      </w:pPr>
      <w:bookmarkStart w:id="546" w:name="_Toc97503947"/>
      <w:r w:rsidRPr="007B6B11">
        <w:br w:type="page"/>
      </w:r>
    </w:p>
    <w:p w14:paraId="548049F3" w14:textId="1AA6D29F" w:rsidR="00F27167" w:rsidRPr="007B6B11" w:rsidRDefault="00F27167" w:rsidP="004E02BE">
      <w:pPr>
        <w:pStyle w:val="Z2PodpisRysunkuTabeli"/>
      </w:pPr>
      <w:bookmarkStart w:id="547" w:name="_Toc183172198"/>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92</w:t>
      </w:r>
      <w:r w:rsidR="00E354C5">
        <w:fldChar w:fldCharType="end"/>
      </w:r>
      <w:r w:rsidRPr="007B6B11">
        <w:t>. Struktura &lt;ItemsType&gt;, Obliczenie wysokości podatku akcyzowego od poszczególnych wyrobów (podsumowanie pozycji) załącznika AKC-4L.</w:t>
      </w:r>
      <w:bookmarkEnd w:id="546"/>
      <w:bookmarkEnd w:id="547"/>
    </w:p>
    <w:p w14:paraId="7BEC80DF" w14:textId="78B31FF7" w:rsidR="00736FB6" w:rsidRPr="007B6B11" w:rsidRDefault="00F67CFA" w:rsidP="004E02BE">
      <w:r w:rsidRPr="007B6B11">
        <w:rPr>
          <w:noProof/>
        </w:rPr>
        <w:drawing>
          <wp:inline distT="0" distB="0" distL="0" distR="0" wp14:anchorId="73FB40FE" wp14:editId="05948EDA">
            <wp:extent cx="5753100" cy="2533650"/>
            <wp:effectExtent l="19050" t="19050" r="19050" b="19050"/>
            <wp:docPr id="119" name="Obraz 119" descr="Rysunek przedstawia strukturę  &lt;ItemsType&gt;, Obliczenie wysokości podatku akcyzowego od poszczególnych wyrobów (podsumowani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Obraz 119" descr="Rysunek przedstawia strukturę  &lt;ItemsType&gt;, Obliczenie wysokości podatku akcyzowego od poszczególnych wyrobów (podsumowanie pozycji) załącznika AKC-4L."/>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53100" cy="2533650"/>
                    </a:xfrm>
                    <a:prstGeom prst="rect">
                      <a:avLst/>
                    </a:prstGeom>
                    <a:noFill/>
                    <a:ln>
                      <a:solidFill>
                        <a:schemeClr val="tx1"/>
                      </a:solidFill>
                    </a:ln>
                  </pic:spPr>
                </pic:pic>
              </a:graphicData>
            </a:graphic>
          </wp:inline>
        </w:drawing>
      </w:r>
    </w:p>
    <w:p w14:paraId="634D6F4B" w14:textId="25261568" w:rsidR="008638A1" w:rsidRPr="007B6B11" w:rsidRDefault="008638A1" w:rsidP="004E02BE">
      <w:pPr>
        <w:pStyle w:val="Z2PodpisRysunkuTabeli"/>
      </w:pPr>
      <w:bookmarkStart w:id="548" w:name="_Toc183172085"/>
      <w:r w:rsidRPr="007B6B11">
        <w:t xml:space="preserve">Tabela </w:t>
      </w:r>
      <w:r w:rsidR="00E354C5">
        <w:fldChar w:fldCharType="begin"/>
      </w:r>
      <w:r w:rsidR="00E354C5">
        <w:instrText xml:space="preserve"> SEQ Tabela \* ARABIC </w:instrText>
      </w:r>
      <w:r w:rsidR="00E354C5">
        <w:fldChar w:fldCharType="separate"/>
      </w:r>
      <w:r w:rsidR="006D48AD">
        <w:rPr>
          <w:noProof/>
        </w:rPr>
        <w:t>117</w:t>
      </w:r>
      <w:r w:rsidR="00E354C5">
        <w:fldChar w:fldCharType="end"/>
      </w:r>
      <w:r w:rsidRPr="007B6B11">
        <w:t>. Struktura &lt;ItemType&gt;, Obliczenie wysokości podatku akcyzowego od poszczególnych wyrobów (składowe pozycji) załącznika AKC-4L.</w:t>
      </w:r>
      <w:bookmarkEnd w:id="548"/>
    </w:p>
    <w:tbl>
      <w:tblPr>
        <w:tblStyle w:val="Tabela-Siatka"/>
        <w:tblW w:w="9351" w:type="dxa"/>
        <w:tblLayout w:type="fixed"/>
        <w:tblLook w:val="01E0" w:firstRow="1" w:lastRow="1" w:firstColumn="1" w:lastColumn="1" w:noHBand="0" w:noVBand="0"/>
      </w:tblPr>
      <w:tblGrid>
        <w:gridCol w:w="1838"/>
        <w:gridCol w:w="3260"/>
        <w:gridCol w:w="890"/>
        <w:gridCol w:w="2087"/>
        <w:gridCol w:w="1276"/>
      </w:tblGrid>
      <w:tr w:rsidR="008638A1" w:rsidRPr="007B6B11" w14:paraId="169390A8" w14:textId="77777777" w:rsidTr="00146E29">
        <w:trPr>
          <w:trHeight w:val="213"/>
          <w:tblHeader/>
        </w:trPr>
        <w:tc>
          <w:tcPr>
            <w:tcW w:w="1838" w:type="dxa"/>
            <w:shd w:val="clear" w:color="auto" w:fill="D9D9D9" w:themeFill="background1" w:themeFillShade="D9"/>
          </w:tcPr>
          <w:p w14:paraId="1790D461" w14:textId="77777777" w:rsidR="008638A1" w:rsidRPr="007B6B11" w:rsidRDefault="008638A1"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60" w:type="dxa"/>
            <w:shd w:val="clear" w:color="auto" w:fill="D9D9D9" w:themeFill="background1" w:themeFillShade="D9"/>
          </w:tcPr>
          <w:p w14:paraId="2A304510" w14:textId="77777777" w:rsidR="008638A1" w:rsidRPr="007B6B11" w:rsidRDefault="008638A1"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90" w:type="dxa"/>
            <w:shd w:val="clear" w:color="auto" w:fill="D9D9D9" w:themeFill="background1" w:themeFillShade="D9"/>
          </w:tcPr>
          <w:p w14:paraId="18D636A7" w14:textId="77777777" w:rsidR="008638A1" w:rsidRPr="007B6B11" w:rsidRDefault="008638A1"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87" w:type="dxa"/>
            <w:shd w:val="clear" w:color="auto" w:fill="D9D9D9" w:themeFill="background1" w:themeFillShade="D9"/>
          </w:tcPr>
          <w:p w14:paraId="6CFB7537" w14:textId="77777777" w:rsidR="008638A1" w:rsidRPr="007B6B11" w:rsidRDefault="008638A1"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05CCA2F0" w14:textId="77777777" w:rsidR="008638A1" w:rsidRPr="007B6B11" w:rsidRDefault="008638A1"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967E6D" w:rsidRPr="007B6B11" w14:paraId="3B47EA41" w14:textId="77777777" w:rsidTr="008E7641">
        <w:trPr>
          <w:trHeight w:val="213"/>
        </w:trPr>
        <w:tc>
          <w:tcPr>
            <w:tcW w:w="1838" w:type="dxa"/>
          </w:tcPr>
          <w:p w14:paraId="5F15633D" w14:textId="77777777" w:rsidR="00967E6D" w:rsidRPr="007B6B11" w:rsidRDefault="00967E6D" w:rsidP="004E02BE">
            <w:pPr>
              <w:pStyle w:val="Tabelazwyky"/>
            </w:pPr>
            <w:r w:rsidRPr="007B6B11">
              <w:t>id</w:t>
            </w:r>
          </w:p>
        </w:tc>
        <w:tc>
          <w:tcPr>
            <w:tcW w:w="3260" w:type="dxa"/>
          </w:tcPr>
          <w:p w14:paraId="528CF8F8" w14:textId="77777777" w:rsidR="00967E6D" w:rsidRPr="007B6B11" w:rsidRDefault="00967E6D" w:rsidP="004E02BE">
            <w:pPr>
              <w:pStyle w:val="Tabelazwyky"/>
            </w:pPr>
            <w:r w:rsidRPr="007B6B11">
              <w:t>Liczba porządkowa.</w:t>
            </w:r>
          </w:p>
        </w:tc>
        <w:tc>
          <w:tcPr>
            <w:tcW w:w="890" w:type="dxa"/>
          </w:tcPr>
          <w:p w14:paraId="05382BD2" w14:textId="77777777" w:rsidR="00967E6D" w:rsidRPr="007B6B11" w:rsidRDefault="00B879FE" w:rsidP="004E02BE">
            <w:pPr>
              <w:pStyle w:val="Tabelazwyky"/>
            </w:pPr>
            <w:r w:rsidRPr="007B6B11">
              <w:t>C</w:t>
            </w:r>
            <w:r w:rsidR="00967E6D" w:rsidRPr="007B6B11">
              <w:t>.a</w:t>
            </w:r>
          </w:p>
        </w:tc>
        <w:tc>
          <w:tcPr>
            <w:tcW w:w="2087" w:type="dxa"/>
          </w:tcPr>
          <w:p w14:paraId="56F5D614" w14:textId="77777777" w:rsidR="00967E6D" w:rsidRPr="007B6B11" w:rsidRDefault="00B879FE" w:rsidP="004E02BE">
            <w:pPr>
              <w:pStyle w:val="Tabelazwyky"/>
            </w:pPr>
            <w:r w:rsidRPr="007B6B11">
              <w:t>ZNumeric</w:t>
            </w:r>
          </w:p>
        </w:tc>
        <w:tc>
          <w:tcPr>
            <w:tcW w:w="1276" w:type="dxa"/>
          </w:tcPr>
          <w:p w14:paraId="30229F59" w14:textId="77777777" w:rsidR="00967E6D" w:rsidRPr="007B6B11" w:rsidRDefault="003F2C55" w:rsidP="004E02BE">
            <w:pPr>
              <w:pStyle w:val="Tabelazwyky"/>
            </w:pPr>
            <w:r w:rsidRPr="007B6B11">
              <w:t>1</w:t>
            </w:r>
            <w:r w:rsidR="00967E6D" w:rsidRPr="007B6B11">
              <w:t>..1</w:t>
            </w:r>
          </w:p>
        </w:tc>
      </w:tr>
      <w:tr w:rsidR="00967E6D" w:rsidRPr="007B6B11" w14:paraId="1AA4353D" w14:textId="77777777" w:rsidTr="008E7641">
        <w:trPr>
          <w:trHeight w:val="213"/>
        </w:trPr>
        <w:tc>
          <w:tcPr>
            <w:tcW w:w="1838" w:type="dxa"/>
          </w:tcPr>
          <w:p w14:paraId="50F2A00C" w14:textId="77777777" w:rsidR="00967E6D" w:rsidRPr="007B6B11" w:rsidRDefault="00967E6D" w:rsidP="004E02BE">
            <w:pPr>
              <w:pStyle w:val="Tabelazwyky"/>
            </w:pPr>
            <w:r w:rsidRPr="007B6B11">
              <w:t>groupOfGoodsName</w:t>
            </w:r>
          </w:p>
        </w:tc>
        <w:tc>
          <w:tcPr>
            <w:tcW w:w="3260" w:type="dxa"/>
          </w:tcPr>
          <w:p w14:paraId="06F2BD70" w14:textId="77777777" w:rsidR="00967E6D" w:rsidRPr="007B6B11" w:rsidRDefault="00967E6D" w:rsidP="004E02BE">
            <w:pPr>
              <w:pStyle w:val="Tabelazwyky"/>
            </w:pPr>
            <w:r w:rsidRPr="007B6B11">
              <w:t>Nazwa grupy wyrobów, dla których ustalono odrębne stawki podatkowe</w:t>
            </w:r>
          </w:p>
        </w:tc>
        <w:tc>
          <w:tcPr>
            <w:tcW w:w="890" w:type="dxa"/>
          </w:tcPr>
          <w:p w14:paraId="295A1355" w14:textId="77777777" w:rsidR="00967E6D" w:rsidRPr="007B6B11" w:rsidRDefault="00B634D6" w:rsidP="004E02BE">
            <w:pPr>
              <w:pStyle w:val="Tabelazwyky"/>
            </w:pPr>
            <w:r w:rsidRPr="007B6B11">
              <w:t>C</w:t>
            </w:r>
            <w:r w:rsidR="00967E6D" w:rsidRPr="007B6B11">
              <w:t>.b</w:t>
            </w:r>
          </w:p>
        </w:tc>
        <w:tc>
          <w:tcPr>
            <w:tcW w:w="2087" w:type="dxa"/>
          </w:tcPr>
          <w:p w14:paraId="2AC4E755" w14:textId="77777777" w:rsidR="00967E6D" w:rsidRPr="007B6B11" w:rsidRDefault="007A7C17" w:rsidP="004E02BE">
            <w:pPr>
              <w:pStyle w:val="Tabelazwyky"/>
            </w:pPr>
            <w:r w:rsidRPr="007B6B11">
              <w:t>ZCharacter</w:t>
            </w:r>
          </w:p>
          <w:p w14:paraId="7FA46CB5" w14:textId="56E9E713" w:rsidR="002F3F0A" w:rsidRPr="007B6B11" w:rsidRDefault="002F3F0A" w:rsidP="004E02BE">
            <w:pPr>
              <w:pStyle w:val="Tabelazwyky"/>
            </w:pPr>
            <w:r w:rsidRPr="007B6B11">
              <w:t>Patrz reguła R8</w:t>
            </w:r>
          </w:p>
        </w:tc>
        <w:tc>
          <w:tcPr>
            <w:tcW w:w="1276" w:type="dxa"/>
          </w:tcPr>
          <w:p w14:paraId="61EB4ADF" w14:textId="77777777" w:rsidR="00967E6D" w:rsidRPr="007B6B11" w:rsidRDefault="003F2C55" w:rsidP="004E02BE">
            <w:pPr>
              <w:pStyle w:val="Tabelazwyky"/>
            </w:pPr>
            <w:r w:rsidRPr="007B6B11">
              <w:t>1</w:t>
            </w:r>
            <w:r w:rsidR="00967E6D" w:rsidRPr="007B6B11">
              <w:t>..1</w:t>
            </w:r>
          </w:p>
        </w:tc>
      </w:tr>
      <w:tr w:rsidR="00967E6D" w:rsidRPr="007B6B11" w14:paraId="5C3E1130" w14:textId="77777777" w:rsidTr="008E7641">
        <w:trPr>
          <w:trHeight w:val="213"/>
        </w:trPr>
        <w:tc>
          <w:tcPr>
            <w:tcW w:w="1838" w:type="dxa"/>
          </w:tcPr>
          <w:p w14:paraId="289B320A" w14:textId="77777777" w:rsidR="00967E6D" w:rsidRPr="007B6B11" w:rsidRDefault="00967E6D" w:rsidP="004E02BE">
            <w:pPr>
              <w:pStyle w:val="Tabelazwyky"/>
            </w:pPr>
            <w:r w:rsidRPr="007B6B11">
              <w:t>codeCN</w:t>
            </w:r>
          </w:p>
        </w:tc>
        <w:tc>
          <w:tcPr>
            <w:tcW w:w="3260" w:type="dxa"/>
          </w:tcPr>
          <w:p w14:paraId="64DB6B0B" w14:textId="77777777" w:rsidR="00967E6D" w:rsidRPr="007B6B11" w:rsidRDefault="00985C96" w:rsidP="004E02BE">
            <w:pPr>
              <w:pStyle w:val="Tabelazwyky"/>
            </w:pPr>
            <w:r w:rsidRPr="007B6B11">
              <w:t>Ośmiocyfrowy</w:t>
            </w:r>
            <w:r w:rsidR="00CC1B30" w:rsidRPr="007B6B11">
              <w:t xml:space="preserve"> kod CN </w:t>
            </w:r>
            <w:r w:rsidR="001F6F9A" w:rsidRPr="007B6B11">
              <w:t>towaru</w:t>
            </w:r>
          </w:p>
        </w:tc>
        <w:tc>
          <w:tcPr>
            <w:tcW w:w="890" w:type="dxa"/>
          </w:tcPr>
          <w:p w14:paraId="50A674CA" w14:textId="77777777" w:rsidR="00967E6D" w:rsidRPr="007B6B11" w:rsidRDefault="00F21D6A" w:rsidP="004E02BE">
            <w:pPr>
              <w:pStyle w:val="Tabelazwyky"/>
            </w:pPr>
            <w:r w:rsidRPr="007B6B11">
              <w:t>C</w:t>
            </w:r>
            <w:r w:rsidR="00967E6D" w:rsidRPr="007B6B11">
              <w:t>.c</w:t>
            </w:r>
          </w:p>
        </w:tc>
        <w:tc>
          <w:tcPr>
            <w:tcW w:w="2087" w:type="dxa"/>
          </w:tcPr>
          <w:p w14:paraId="1CDB4386" w14:textId="77777777" w:rsidR="00967E6D" w:rsidRPr="007B6B11" w:rsidRDefault="004C0A94" w:rsidP="004E02BE">
            <w:pPr>
              <w:pStyle w:val="Tabelazwyky"/>
            </w:pPr>
            <w:r w:rsidRPr="007B6B11">
              <w:t>ZCodeCN</w:t>
            </w:r>
          </w:p>
        </w:tc>
        <w:tc>
          <w:tcPr>
            <w:tcW w:w="1276" w:type="dxa"/>
          </w:tcPr>
          <w:p w14:paraId="22BA32DD" w14:textId="77777777" w:rsidR="00967E6D" w:rsidRPr="007B6B11" w:rsidRDefault="003F2C55" w:rsidP="004E02BE">
            <w:pPr>
              <w:pStyle w:val="Tabelazwyky"/>
            </w:pPr>
            <w:r w:rsidRPr="007B6B11">
              <w:t>1</w:t>
            </w:r>
            <w:r w:rsidR="00967E6D" w:rsidRPr="007B6B11">
              <w:t>..1</w:t>
            </w:r>
          </w:p>
        </w:tc>
      </w:tr>
      <w:tr w:rsidR="00967E6D" w:rsidRPr="007B6B11" w14:paraId="3BECBA77" w14:textId="77777777" w:rsidTr="008E7641">
        <w:trPr>
          <w:trHeight w:val="213"/>
        </w:trPr>
        <w:tc>
          <w:tcPr>
            <w:tcW w:w="1838" w:type="dxa"/>
          </w:tcPr>
          <w:p w14:paraId="54265486" w14:textId="77777777" w:rsidR="00967E6D" w:rsidRPr="007B6B11" w:rsidRDefault="00967E6D" w:rsidP="004E02BE">
            <w:pPr>
              <w:pStyle w:val="Tabelazwyky"/>
            </w:pPr>
            <w:r w:rsidRPr="007B6B11">
              <w:t>numberOfGoods</w:t>
            </w:r>
          </w:p>
        </w:tc>
        <w:tc>
          <w:tcPr>
            <w:tcW w:w="3260" w:type="dxa"/>
          </w:tcPr>
          <w:p w14:paraId="5D857CB5" w14:textId="1048B3F4" w:rsidR="00967E6D" w:rsidRPr="007B6B11" w:rsidRDefault="00EC6B24" w:rsidP="004E02BE">
            <w:pPr>
              <w:pStyle w:val="Tabelazwyky"/>
            </w:pPr>
            <w:r w:rsidRPr="007B6B11">
              <w:t>Ilość wyrobów w GJ wynikająca z wartości opalowej (z dokładnością do trzech miejsc po przecinku)</w:t>
            </w:r>
          </w:p>
        </w:tc>
        <w:tc>
          <w:tcPr>
            <w:tcW w:w="890" w:type="dxa"/>
          </w:tcPr>
          <w:p w14:paraId="650E1866" w14:textId="77777777" w:rsidR="00967E6D" w:rsidRPr="007B6B11" w:rsidRDefault="00F21D6A" w:rsidP="004E02BE">
            <w:pPr>
              <w:pStyle w:val="Tabelazwyky"/>
            </w:pPr>
            <w:r w:rsidRPr="007B6B11">
              <w:t>C</w:t>
            </w:r>
            <w:r w:rsidR="00967E6D" w:rsidRPr="007B6B11">
              <w:t>.d</w:t>
            </w:r>
          </w:p>
        </w:tc>
        <w:tc>
          <w:tcPr>
            <w:tcW w:w="2087" w:type="dxa"/>
          </w:tcPr>
          <w:p w14:paraId="68CAE96D" w14:textId="77777777" w:rsidR="00967E6D" w:rsidRPr="007B6B11" w:rsidRDefault="00643B6B" w:rsidP="004E02BE">
            <w:pPr>
              <w:pStyle w:val="Tabelazwyky"/>
            </w:pPr>
            <w:r w:rsidRPr="007B6B11">
              <w:t>ZAmountE</w:t>
            </w:r>
          </w:p>
        </w:tc>
        <w:tc>
          <w:tcPr>
            <w:tcW w:w="1276" w:type="dxa"/>
          </w:tcPr>
          <w:p w14:paraId="4B69FBC6" w14:textId="77777777" w:rsidR="00967E6D" w:rsidRPr="007B6B11" w:rsidRDefault="003F2C55" w:rsidP="004E02BE">
            <w:pPr>
              <w:pStyle w:val="Tabelazwyky"/>
            </w:pPr>
            <w:r w:rsidRPr="007B6B11">
              <w:t>1</w:t>
            </w:r>
            <w:r w:rsidR="00967E6D" w:rsidRPr="007B6B11">
              <w:t>..1</w:t>
            </w:r>
          </w:p>
        </w:tc>
      </w:tr>
      <w:tr w:rsidR="00967E6D" w:rsidRPr="007B6B11" w14:paraId="084B22BA" w14:textId="77777777" w:rsidTr="008E7641">
        <w:trPr>
          <w:trHeight w:val="213"/>
        </w:trPr>
        <w:tc>
          <w:tcPr>
            <w:tcW w:w="1838" w:type="dxa"/>
          </w:tcPr>
          <w:p w14:paraId="03BA316A" w14:textId="77777777" w:rsidR="00967E6D" w:rsidRPr="007B6B11" w:rsidRDefault="00967E6D" w:rsidP="004E02BE">
            <w:pPr>
              <w:pStyle w:val="Tabelazwyky"/>
            </w:pPr>
            <w:r w:rsidRPr="007B6B11">
              <w:t>taxRate</w:t>
            </w:r>
          </w:p>
        </w:tc>
        <w:tc>
          <w:tcPr>
            <w:tcW w:w="3260" w:type="dxa"/>
          </w:tcPr>
          <w:p w14:paraId="19065C3E" w14:textId="77777777" w:rsidR="00967E6D" w:rsidRPr="007B6B11" w:rsidRDefault="00657F11" w:rsidP="004E02BE">
            <w:pPr>
              <w:pStyle w:val="Tabelazwyky"/>
            </w:pPr>
            <w:r w:rsidRPr="007B6B11">
              <w:t>Stawka podatku.</w:t>
            </w:r>
          </w:p>
        </w:tc>
        <w:tc>
          <w:tcPr>
            <w:tcW w:w="890" w:type="dxa"/>
          </w:tcPr>
          <w:p w14:paraId="240D7ADC" w14:textId="77777777" w:rsidR="00967E6D" w:rsidRPr="007B6B11" w:rsidRDefault="00F21D6A" w:rsidP="004E02BE">
            <w:pPr>
              <w:pStyle w:val="Tabelazwyky"/>
            </w:pPr>
            <w:r w:rsidRPr="007B6B11">
              <w:t>C</w:t>
            </w:r>
            <w:r w:rsidR="00967E6D" w:rsidRPr="007B6B11">
              <w:t>.e</w:t>
            </w:r>
          </w:p>
        </w:tc>
        <w:tc>
          <w:tcPr>
            <w:tcW w:w="2087" w:type="dxa"/>
          </w:tcPr>
          <w:p w14:paraId="342F1693" w14:textId="77777777" w:rsidR="00967E6D" w:rsidRPr="007B6B11" w:rsidRDefault="00967E6D" w:rsidP="004E02BE">
            <w:pPr>
              <w:pStyle w:val="Tabelazwyky"/>
            </w:pPr>
            <w:r w:rsidRPr="007B6B11">
              <w:t>ZAmountC</w:t>
            </w:r>
          </w:p>
          <w:p w14:paraId="0D81D847" w14:textId="77777777" w:rsidR="00967E6D" w:rsidRPr="007B6B11" w:rsidRDefault="00967E6D" w:rsidP="004E02BE">
            <w:pPr>
              <w:pStyle w:val="Tabelazwyky"/>
            </w:pPr>
          </w:p>
        </w:tc>
        <w:tc>
          <w:tcPr>
            <w:tcW w:w="1276" w:type="dxa"/>
          </w:tcPr>
          <w:p w14:paraId="4952CB39" w14:textId="77777777" w:rsidR="00967E6D" w:rsidRPr="007B6B11" w:rsidRDefault="003F2C55" w:rsidP="004E02BE">
            <w:pPr>
              <w:pStyle w:val="Tabelazwyky"/>
            </w:pPr>
            <w:r w:rsidRPr="007B6B11">
              <w:t>1</w:t>
            </w:r>
            <w:r w:rsidR="00967E6D" w:rsidRPr="007B6B11">
              <w:t>..1</w:t>
            </w:r>
          </w:p>
        </w:tc>
      </w:tr>
      <w:tr w:rsidR="002D3727" w:rsidRPr="007B6B11" w14:paraId="45E2FF38" w14:textId="77777777" w:rsidTr="008E7641">
        <w:trPr>
          <w:trHeight w:val="213"/>
        </w:trPr>
        <w:tc>
          <w:tcPr>
            <w:tcW w:w="1838" w:type="dxa"/>
          </w:tcPr>
          <w:p w14:paraId="457FE4F4" w14:textId="77777777" w:rsidR="002D3727" w:rsidRPr="007B6B11" w:rsidRDefault="002D3727" w:rsidP="004E02BE">
            <w:pPr>
              <w:pStyle w:val="Tabelazwyky"/>
            </w:pPr>
            <w:r w:rsidRPr="007B6B11">
              <w:t>fromIsztar</w:t>
            </w:r>
          </w:p>
        </w:tc>
        <w:tc>
          <w:tcPr>
            <w:tcW w:w="3260" w:type="dxa"/>
          </w:tcPr>
          <w:p w14:paraId="567F44FF" w14:textId="77777777" w:rsidR="002D3727" w:rsidRPr="007B6B11" w:rsidRDefault="002D3727" w:rsidP="004E02BE">
            <w:pPr>
              <w:pStyle w:val="Tabelazwyky"/>
            </w:pPr>
            <w:r w:rsidRPr="007B6B11">
              <w:t>Czy stawka podatku akcyzowego jest pobrana z Systemu ISZTAR.</w:t>
            </w:r>
          </w:p>
        </w:tc>
        <w:tc>
          <w:tcPr>
            <w:tcW w:w="890" w:type="dxa"/>
          </w:tcPr>
          <w:p w14:paraId="6B86DB1A" w14:textId="77777777" w:rsidR="002D3727" w:rsidRPr="007B6B11" w:rsidRDefault="002D3727" w:rsidP="004E02BE">
            <w:pPr>
              <w:pStyle w:val="Tabelazwyky"/>
            </w:pPr>
            <w:r w:rsidRPr="007B6B11">
              <w:t>-</w:t>
            </w:r>
          </w:p>
        </w:tc>
        <w:tc>
          <w:tcPr>
            <w:tcW w:w="2087" w:type="dxa"/>
          </w:tcPr>
          <w:p w14:paraId="2F9066F0" w14:textId="77777777" w:rsidR="002D3727" w:rsidRPr="007B6B11" w:rsidRDefault="002D3727" w:rsidP="004E02BE">
            <w:pPr>
              <w:pStyle w:val="Tabelazwyky"/>
            </w:pPr>
            <w:r w:rsidRPr="007B6B11">
              <w:t>boolean</w:t>
            </w:r>
          </w:p>
        </w:tc>
        <w:tc>
          <w:tcPr>
            <w:tcW w:w="1276" w:type="dxa"/>
          </w:tcPr>
          <w:p w14:paraId="51C9CDA4" w14:textId="77777777" w:rsidR="002D3727" w:rsidRPr="007B6B11" w:rsidRDefault="002D3727" w:rsidP="004E02BE">
            <w:pPr>
              <w:pStyle w:val="Tabelazwyky"/>
            </w:pPr>
            <w:r w:rsidRPr="007B6B11">
              <w:t>0..1</w:t>
            </w:r>
          </w:p>
        </w:tc>
      </w:tr>
      <w:tr w:rsidR="002D3727" w:rsidRPr="007B6B11" w14:paraId="006CAEBC" w14:textId="77777777" w:rsidTr="008E7641">
        <w:trPr>
          <w:trHeight w:val="213"/>
        </w:trPr>
        <w:tc>
          <w:tcPr>
            <w:tcW w:w="1838" w:type="dxa"/>
          </w:tcPr>
          <w:p w14:paraId="3065DDBD" w14:textId="77777777" w:rsidR="002D3727" w:rsidRPr="007B6B11" w:rsidRDefault="002D3727" w:rsidP="004E02BE">
            <w:pPr>
              <w:pStyle w:val="Tabelazwyky"/>
            </w:pPr>
            <w:r w:rsidRPr="007B6B11">
              <w:t>amountOfTax</w:t>
            </w:r>
          </w:p>
        </w:tc>
        <w:tc>
          <w:tcPr>
            <w:tcW w:w="3260" w:type="dxa"/>
          </w:tcPr>
          <w:p w14:paraId="4EF85FB2" w14:textId="77777777" w:rsidR="002D3727" w:rsidRPr="007B6B11" w:rsidRDefault="00657F11" w:rsidP="004E02BE">
            <w:pPr>
              <w:pStyle w:val="Tabelazwyky"/>
            </w:pPr>
            <w:r w:rsidRPr="007B6B11">
              <w:t>Kwota podatku w zł.</w:t>
            </w:r>
          </w:p>
        </w:tc>
        <w:tc>
          <w:tcPr>
            <w:tcW w:w="890" w:type="dxa"/>
          </w:tcPr>
          <w:p w14:paraId="297C06CF" w14:textId="77777777" w:rsidR="002D3727" w:rsidRPr="007B6B11" w:rsidRDefault="002D3727" w:rsidP="004E02BE">
            <w:pPr>
              <w:pStyle w:val="Tabelazwyky"/>
            </w:pPr>
            <w:r w:rsidRPr="007B6B11">
              <w:t>C.f</w:t>
            </w:r>
          </w:p>
        </w:tc>
        <w:tc>
          <w:tcPr>
            <w:tcW w:w="2087" w:type="dxa"/>
          </w:tcPr>
          <w:p w14:paraId="0D1535B2" w14:textId="77777777" w:rsidR="002D3727" w:rsidRPr="007B6B11" w:rsidRDefault="002D3727" w:rsidP="004E02BE">
            <w:pPr>
              <w:pStyle w:val="Tabelazwyky"/>
            </w:pPr>
            <w:r w:rsidRPr="007B6B11">
              <w:t>ZAmount</w:t>
            </w:r>
            <w:r w:rsidR="00EC6B24" w:rsidRPr="007B6B11">
              <w:t>P</w:t>
            </w:r>
          </w:p>
          <w:p w14:paraId="15945C19" w14:textId="4FC1B66C" w:rsidR="002F3F0A" w:rsidRPr="007B6B11" w:rsidRDefault="002F3F0A" w:rsidP="004E02BE">
            <w:pPr>
              <w:pStyle w:val="Tabelazwyky"/>
            </w:pPr>
            <w:r w:rsidRPr="007B6B11">
              <w:t>Patrz reguła R9</w:t>
            </w:r>
          </w:p>
        </w:tc>
        <w:tc>
          <w:tcPr>
            <w:tcW w:w="1276" w:type="dxa"/>
          </w:tcPr>
          <w:p w14:paraId="779DEBD1" w14:textId="77777777" w:rsidR="002D3727" w:rsidRPr="007B6B11" w:rsidRDefault="003F2C55" w:rsidP="004E02BE">
            <w:pPr>
              <w:pStyle w:val="Tabelazwyky"/>
            </w:pPr>
            <w:r w:rsidRPr="007B6B11">
              <w:t>1</w:t>
            </w:r>
            <w:r w:rsidR="002D3727" w:rsidRPr="007B6B11">
              <w:t>..1</w:t>
            </w:r>
          </w:p>
        </w:tc>
      </w:tr>
      <w:tr w:rsidR="008638A1" w:rsidRPr="007B6B11" w14:paraId="4D97A6B6" w14:textId="77777777" w:rsidTr="008E7641">
        <w:tblPrEx>
          <w:tblLook w:val="04A0" w:firstRow="1" w:lastRow="0" w:firstColumn="1" w:lastColumn="0" w:noHBand="0" w:noVBand="1"/>
        </w:tblPrEx>
        <w:trPr>
          <w:trHeight w:val="570"/>
        </w:trPr>
        <w:tc>
          <w:tcPr>
            <w:tcW w:w="1838" w:type="dxa"/>
          </w:tcPr>
          <w:p w14:paraId="32C6990C" w14:textId="77777777" w:rsidR="008638A1" w:rsidRPr="007B6B11" w:rsidRDefault="008638A1" w:rsidP="004E02BE">
            <w:pPr>
              <w:pStyle w:val="Tabelazwyky"/>
            </w:pPr>
            <w:r w:rsidRPr="007B6B11">
              <w:t>exemptionFromExciseDuty</w:t>
            </w:r>
          </w:p>
        </w:tc>
        <w:tc>
          <w:tcPr>
            <w:tcW w:w="3260" w:type="dxa"/>
          </w:tcPr>
          <w:p w14:paraId="07EA42FF" w14:textId="77777777" w:rsidR="008638A1" w:rsidRPr="007B6B11" w:rsidRDefault="008638A1" w:rsidP="004E02BE">
            <w:pPr>
              <w:pStyle w:val="Tabelazwyky"/>
            </w:pPr>
            <w:r w:rsidRPr="007B6B11">
              <w:t>Zwolnienie od podatku akcyzowego.</w:t>
            </w:r>
          </w:p>
        </w:tc>
        <w:tc>
          <w:tcPr>
            <w:tcW w:w="890" w:type="dxa"/>
          </w:tcPr>
          <w:p w14:paraId="4118D7C0" w14:textId="4E3772E8" w:rsidR="008638A1" w:rsidRPr="007B6B11" w:rsidRDefault="00EC6B24" w:rsidP="004E02BE">
            <w:pPr>
              <w:pStyle w:val="Tabelazwyky"/>
            </w:pPr>
            <w:r w:rsidRPr="007B6B11">
              <w:t>C</w:t>
            </w:r>
            <w:r w:rsidR="008638A1" w:rsidRPr="007B6B11">
              <w:t>.</w:t>
            </w:r>
            <w:r w:rsidRPr="007B6B11">
              <w:t>g</w:t>
            </w:r>
          </w:p>
        </w:tc>
        <w:tc>
          <w:tcPr>
            <w:tcW w:w="2087" w:type="dxa"/>
          </w:tcPr>
          <w:p w14:paraId="7119B38B" w14:textId="77777777" w:rsidR="008638A1" w:rsidRPr="007B6B11" w:rsidRDefault="008638A1" w:rsidP="004E02BE">
            <w:pPr>
              <w:pStyle w:val="Tabelazwyky"/>
            </w:pPr>
            <w:r w:rsidRPr="007B6B11">
              <w:t>boolean</w:t>
            </w:r>
          </w:p>
        </w:tc>
        <w:tc>
          <w:tcPr>
            <w:tcW w:w="1276" w:type="dxa"/>
          </w:tcPr>
          <w:p w14:paraId="0209D0B0" w14:textId="77777777" w:rsidR="008638A1" w:rsidRPr="007B6B11" w:rsidRDefault="008638A1" w:rsidP="004E02BE">
            <w:pPr>
              <w:pStyle w:val="Tabelazwyky"/>
            </w:pPr>
            <w:r w:rsidRPr="007B6B11">
              <w:t>1..1</w:t>
            </w:r>
          </w:p>
        </w:tc>
      </w:tr>
    </w:tbl>
    <w:p w14:paraId="1DD57EA9" w14:textId="77777777" w:rsidR="00F27167" w:rsidRPr="007B6B11" w:rsidRDefault="00F27167" w:rsidP="004E02BE">
      <w:pPr>
        <w:rPr>
          <w:bCs/>
          <w:sz w:val="22"/>
          <w:szCs w:val="20"/>
        </w:rPr>
      </w:pPr>
      <w:bookmarkStart w:id="549" w:name="_Toc97503948"/>
      <w:r w:rsidRPr="007B6B11">
        <w:br w:type="page"/>
      </w:r>
    </w:p>
    <w:p w14:paraId="795FD97C" w14:textId="7745C1CD" w:rsidR="00F27167" w:rsidRPr="007B6B11" w:rsidRDefault="00F27167" w:rsidP="004E02BE">
      <w:pPr>
        <w:pStyle w:val="Z2PodpisRysunkuTabeli"/>
      </w:pPr>
      <w:bookmarkStart w:id="550" w:name="_Toc183172199"/>
      <w:r w:rsidRPr="007B6B11">
        <w:lastRenderedPageBreak/>
        <w:t xml:space="preserve">Rysunek </w:t>
      </w:r>
      <w:r w:rsidR="00E354C5">
        <w:fldChar w:fldCharType="begin"/>
      </w:r>
      <w:r w:rsidR="00E354C5">
        <w:instrText xml:space="preserve"> SEQ Rysunek \* ARABIC </w:instrText>
      </w:r>
      <w:r w:rsidR="00E354C5">
        <w:fldChar w:fldCharType="separate"/>
      </w:r>
      <w:r w:rsidR="006D48AD">
        <w:rPr>
          <w:noProof/>
        </w:rPr>
        <w:t>93</w:t>
      </w:r>
      <w:r w:rsidR="00E354C5">
        <w:fldChar w:fldCharType="end"/>
      </w:r>
      <w:r w:rsidRPr="007B6B11">
        <w:t>. Struktura &lt;ItemType&gt;, Obliczenie wysokości podatku akcyzowego od poszczególnych wyrobów (składowe pozycji) załącznika AKC-4L.</w:t>
      </w:r>
      <w:bookmarkEnd w:id="549"/>
      <w:bookmarkEnd w:id="550"/>
    </w:p>
    <w:p w14:paraId="6DC5A027" w14:textId="0AF7F918" w:rsidR="00736FB6" w:rsidRPr="007B6B11" w:rsidRDefault="00F67CFA" w:rsidP="004E02BE">
      <w:r w:rsidRPr="007B6B11">
        <w:rPr>
          <w:noProof/>
        </w:rPr>
        <w:drawing>
          <wp:inline distT="0" distB="0" distL="0" distR="0" wp14:anchorId="1EF0397F" wp14:editId="36BBDFE8">
            <wp:extent cx="4019550" cy="2066925"/>
            <wp:effectExtent l="19050" t="19050" r="19050" b="28575"/>
            <wp:docPr id="129" name="Obraz 129" descr="Rysunek przedstawia strukturę &lt;ItemType&gt;, Obliczenie wysokości podatku akcyzowego od poszczególnych wyrobów (składow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Obraz 129" descr="Rysunek przedstawia strukturę &lt;ItemType&gt;, Obliczenie wysokości podatku akcyzowego od poszczególnych wyrobów (składowe pozycji) załącznika AKC-4L."/>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019550" cy="2066925"/>
                    </a:xfrm>
                    <a:prstGeom prst="rect">
                      <a:avLst/>
                    </a:prstGeom>
                    <a:noFill/>
                    <a:ln>
                      <a:solidFill>
                        <a:schemeClr val="tx1"/>
                      </a:solidFill>
                    </a:ln>
                  </pic:spPr>
                </pic:pic>
              </a:graphicData>
            </a:graphic>
          </wp:inline>
        </w:drawing>
      </w:r>
    </w:p>
    <w:p w14:paraId="3B71AFEF" w14:textId="40DA9078" w:rsidR="00D53588" w:rsidRPr="007B6B11" w:rsidRDefault="00D53588" w:rsidP="004E02BE">
      <w:pPr>
        <w:pStyle w:val="Nagwek3"/>
        <w:numPr>
          <w:ilvl w:val="2"/>
          <w:numId w:val="7"/>
        </w:numPr>
        <w:spacing w:line="276" w:lineRule="auto"/>
        <w:rPr>
          <w:lang w:val="pl-PL"/>
        </w:rPr>
      </w:pPr>
      <w:bookmarkStart w:id="551" w:name="_Toc115186933"/>
      <w:bookmarkStart w:id="552" w:name="_Toc183171929"/>
      <w:r w:rsidRPr="007B6B11">
        <w:rPr>
          <w:lang w:val="pl-PL"/>
        </w:rPr>
        <w:t>Reguły AKC</w:t>
      </w:r>
      <w:r w:rsidR="00C515A0" w:rsidRPr="007B6B11">
        <w:rPr>
          <w:lang w:val="pl-PL"/>
        </w:rPr>
        <w:t>-</w:t>
      </w:r>
      <w:r w:rsidRPr="007B6B11">
        <w:rPr>
          <w:lang w:val="pl-PL"/>
        </w:rPr>
        <w:t>4L</w:t>
      </w:r>
      <w:bookmarkEnd w:id="551"/>
      <w:bookmarkEnd w:id="552"/>
    </w:p>
    <w:p w14:paraId="2058262A" w14:textId="7D041555" w:rsidR="002068AA" w:rsidRPr="007B6B11" w:rsidRDefault="002068AA" w:rsidP="004E02BE">
      <w:pPr>
        <w:pStyle w:val="Z2PodpisRysunkuTabeli"/>
      </w:pPr>
      <w:bookmarkStart w:id="553" w:name="_Toc183172086"/>
      <w:r w:rsidRPr="007B6B11">
        <w:t xml:space="preserve">Tabela </w:t>
      </w:r>
      <w:r w:rsidR="00E354C5">
        <w:fldChar w:fldCharType="begin"/>
      </w:r>
      <w:r w:rsidR="00E354C5">
        <w:instrText xml:space="preserve"> SEQ Tabela \* ARABIC </w:instrText>
      </w:r>
      <w:r w:rsidR="00E354C5">
        <w:fldChar w:fldCharType="separate"/>
      </w:r>
      <w:r w:rsidR="006D48AD">
        <w:rPr>
          <w:noProof/>
        </w:rPr>
        <w:t>118</w:t>
      </w:r>
      <w:r w:rsidR="00E354C5">
        <w:fldChar w:fldCharType="end"/>
      </w:r>
      <w:r w:rsidRPr="007B6B11">
        <w:t>. Reguły dla załącznika AKC-4</w:t>
      </w:r>
      <w:r w:rsidR="00C515A0" w:rsidRPr="007B6B11">
        <w:t>L</w:t>
      </w:r>
      <w:bookmarkEnd w:id="553"/>
    </w:p>
    <w:tbl>
      <w:tblPr>
        <w:tblStyle w:val="Tabela-Siatka"/>
        <w:tblW w:w="0" w:type="auto"/>
        <w:tblLook w:val="01E0" w:firstRow="1" w:lastRow="1" w:firstColumn="1" w:lastColumn="1" w:noHBand="0" w:noVBand="0"/>
      </w:tblPr>
      <w:tblGrid>
        <w:gridCol w:w="945"/>
        <w:gridCol w:w="8109"/>
      </w:tblGrid>
      <w:tr w:rsidR="00A849B6" w:rsidRPr="007B6B11" w14:paraId="0D25A0FF" w14:textId="77777777" w:rsidTr="00F27167">
        <w:trPr>
          <w:trHeight w:val="213"/>
          <w:tblHeader/>
        </w:trPr>
        <w:tc>
          <w:tcPr>
            <w:tcW w:w="945" w:type="dxa"/>
            <w:shd w:val="clear" w:color="auto" w:fill="D9D9D9" w:themeFill="background1" w:themeFillShade="D9"/>
          </w:tcPr>
          <w:p w14:paraId="1377253D" w14:textId="77777777" w:rsidR="00A849B6" w:rsidRPr="007B6B11" w:rsidRDefault="00A849B6"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8109" w:type="dxa"/>
            <w:shd w:val="clear" w:color="auto" w:fill="D9D9D9" w:themeFill="background1" w:themeFillShade="D9"/>
          </w:tcPr>
          <w:p w14:paraId="5CDC5E97" w14:textId="77777777" w:rsidR="00A849B6" w:rsidRPr="007B6B11" w:rsidRDefault="00A849B6"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r>
      <w:tr w:rsidR="007D3612" w:rsidRPr="007B6B11" w14:paraId="57337563" w14:textId="77777777" w:rsidTr="00F102D0">
        <w:trPr>
          <w:trHeight w:val="213"/>
        </w:trPr>
        <w:tc>
          <w:tcPr>
            <w:tcW w:w="945" w:type="dxa"/>
          </w:tcPr>
          <w:p w14:paraId="26F2D97A" w14:textId="77777777" w:rsidR="007D3612" w:rsidRPr="007B6B11" w:rsidRDefault="007D3612" w:rsidP="004E02BE">
            <w:pPr>
              <w:pStyle w:val="Tabelazwyky"/>
            </w:pPr>
            <w:r w:rsidRPr="007B6B11">
              <w:t>R1</w:t>
            </w:r>
          </w:p>
        </w:tc>
        <w:tc>
          <w:tcPr>
            <w:tcW w:w="8109" w:type="dxa"/>
          </w:tcPr>
          <w:p w14:paraId="4D8DE267" w14:textId="77777777" w:rsidR="007D3612" w:rsidRPr="007B6B11" w:rsidRDefault="007D3612" w:rsidP="004E02BE">
            <w:pPr>
              <w:pStyle w:val="Tabelazwyky"/>
            </w:pPr>
            <w:r w:rsidRPr="007B6B11">
              <w:t>Pole &lt;period&gt; wypełniane przez system zgodnie z wartością w analogicznym polu deklaracji AKC-4/AKC-4zo</w:t>
            </w:r>
          </w:p>
        </w:tc>
      </w:tr>
      <w:tr w:rsidR="007D3612" w:rsidRPr="007B6B11" w14:paraId="35438D09" w14:textId="77777777" w:rsidTr="00F102D0">
        <w:trPr>
          <w:trHeight w:val="213"/>
        </w:trPr>
        <w:tc>
          <w:tcPr>
            <w:tcW w:w="945" w:type="dxa"/>
          </w:tcPr>
          <w:p w14:paraId="6C2B4D59" w14:textId="77777777" w:rsidR="007D3612" w:rsidRPr="007B6B11" w:rsidRDefault="007D3612" w:rsidP="004E02BE">
            <w:pPr>
              <w:pStyle w:val="Tabelazwyky"/>
            </w:pPr>
            <w:r w:rsidRPr="007B6B11">
              <w:t>R2</w:t>
            </w:r>
          </w:p>
        </w:tc>
        <w:tc>
          <w:tcPr>
            <w:tcW w:w="8109" w:type="dxa"/>
          </w:tcPr>
          <w:p w14:paraId="54434F3C" w14:textId="1A07CB20" w:rsidR="007D3612" w:rsidRPr="007B6B11" w:rsidRDefault="00D461BE" w:rsidP="004E02BE">
            <w:pPr>
              <w:pStyle w:val="Tabelazwyky"/>
            </w:pPr>
            <w:r w:rsidRPr="007B6B11">
              <w:t>Pole &lt;</w:t>
            </w:r>
            <w:r w:rsidRPr="007B6B11">
              <w:rPr>
                <w:rStyle w:val="pole"/>
                <w:rFonts w:ascii="Lato" w:hAnsi="Lato" w:cs="Arial"/>
                <w:noProof w:val="0"/>
                <w:sz w:val="20"/>
                <w:szCs w:val="20"/>
                <w:lang w:val="pl-PL"/>
              </w:rPr>
              <w:t xml:space="preserve"> period</w:t>
            </w:r>
            <w:r w:rsidRPr="007B6B11">
              <w:t xml:space="preserve"> &gt;. Dopuszczalnym okresem (period) za który będzie mogła być złożona deklaracja: nie może być wcześniejszy niż kwiecień 2022 roku nie późniejszy niż grudzień 2022 roku.</w:t>
            </w:r>
          </w:p>
        </w:tc>
      </w:tr>
      <w:tr w:rsidR="002F3F0A" w:rsidRPr="007B6B11" w14:paraId="611084BE" w14:textId="77777777" w:rsidTr="00F102D0">
        <w:trPr>
          <w:trHeight w:val="213"/>
        </w:trPr>
        <w:tc>
          <w:tcPr>
            <w:tcW w:w="945" w:type="dxa"/>
          </w:tcPr>
          <w:p w14:paraId="396EAF9E" w14:textId="0365C8CF" w:rsidR="002F3F0A" w:rsidRPr="007B6B11" w:rsidRDefault="002F3F0A" w:rsidP="004E02BE">
            <w:pPr>
              <w:pStyle w:val="Tabelazwyky"/>
            </w:pPr>
            <w:bookmarkStart w:id="554" w:name="RL6"/>
            <w:r w:rsidRPr="007B6B11">
              <w:t>R</w:t>
            </w:r>
            <w:bookmarkEnd w:id="554"/>
            <w:r w:rsidRPr="007B6B11">
              <w:t>3</w:t>
            </w:r>
          </w:p>
        </w:tc>
        <w:tc>
          <w:tcPr>
            <w:tcW w:w="8109" w:type="dxa"/>
          </w:tcPr>
          <w:p w14:paraId="66541391" w14:textId="77777777" w:rsidR="002F3F0A" w:rsidRPr="007B6B11" w:rsidRDefault="002F3F0A" w:rsidP="004E02BE">
            <w:pPr>
              <w:pStyle w:val="Tabelazwyky"/>
            </w:pPr>
            <w:r w:rsidRPr="007B6B11">
              <w:t>Dotyczy pola &lt;</w:t>
            </w:r>
            <w:r w:rsidRPr="007B6B11">
              <w:rPr>
                <w:rStyle w:val="pole"/>
                <w:rFonts w:ascii="Lato" w:hAnsi="Lato" w:cs="Arial"/>
                <w:noProof w:val="0"/>
                <w:sz w:val="20"/>
                <w:szCs w:val="20"/>
                <w:lang w:val="pl-PL"/>
              </w:rPr>
              <w:t xml:space="preserve"> </w:t>
            </w:r>
            <w:r w:rsidRPr="007B6B11">
              <w:rPr>
                <w:highlight w:val="white"/>
              </w:rPr>
              <w:t>exemption</w:t>
            </w:r>
            <w:r w:rsidRPr="007B6B11">
              <w:t xml:space="preserve"> &gt;.</w:t>
            </w:r>
          </w:p>
          <w:p w14:paraId="427F9358" w14:textId="77777777" w:rsidR="002F3F0A" w:rsidRPr="007B6B11" w:rsidRDefault="002F3F0A" w:rsidP="004E02BE">
            <w:pPr>
              <w:pStyle w:val="Tabelazwyky"/>
            </w:pPr>
            <w:r w:rsidRPr="007B6B11">
              <w:t>Walidacja 1: Wartość nie może być wyższa niż wartość w polu „Razem obliczony podatek”.</w:t>
            </w:r>
          </w:p>
          <w:p w14:paraId="33445F80" w14:textId="77777777" w:rsidR="002F3F0A" w:rsidRPr="007B6B11" w:rsidRDefault="002F3F0A" w:rsidP="004E02BE">
            <w:pPr>
              <w:pStyle w:val="Tabelazwyky"/>
            </w:pPr>
            <w:r w:rsidRPr="007B6B11">
              <w:t>Walidacja 2: Wartość nie może być niższa niż suma pól: 8a+8b+8c.</w:t>
            </w:r>
          </w:p>
        </w:tc>
      </w:tr>
      <w:tr w:rsidR="003140DB" w:rsidRPr="007B6B11" w14:paraId="682C7527" w14:textId="77777777" w:rsidTr="00F102D0">
        <w:trPr>
          <w:trHeight w:val="213"/>
        </w:trPr>
        <w:tc>
          <w:tcPr>
            <w:tcW w:w="945" w:type="dxa"/>
          </w:tcPr>
          <w:p w14:paraId="00A639AF" w14:textId="7DFC0940" w:rsidR="003140DB" w:rsidRPr="007B6B11" w:rsidRDefault="003140DB" w:rsidP="004E02BE">
            <w:pPr>
              <w:pStyle w:val="Tabelazwyky"/>
            </w:pPr>
            <w:r w:rsidRPr="007B6B11">
              <w:t>R</w:t>
            </w:r>
            <w:r w:rsidR="002F3F0A" w:rsidRPr="007B6B11">
              <w:t>4</w:t>
            </w:r>
          </w:p>
        </w:tc>
        <w:tc>
          <w:tcPr>
            <w:tcW w:w="8109" w:type="dxa"/>
          </w:tcPr>
          <w:p w14:paraId="03FFAB58" w14:textId="77777777" w:rsidR="003140DB" w:rsidRPr="007B6B11" w:rsidRDefault="003140DB" w:rsidP="004E02BE">
            <w:pPr>
              <w:pStyle w:val="Tabelazwyky"/>
            </w:pPr>
            <w:r w:rsidRPr="007B6B11">
              <w:t>Dotyczy pola &lt;</w:t>
            </w:r>
            <w:r w:rsidRPr="007B6B11">
              <w:rPr>
                <w:rStyle w:val="pole"/>
                <w:rFonts w:ascii="Lato" w:hAnsi="Lato" w:cs="Arial"/>
                <w:noProof w:val="0"/>
                <w:sz w:val="20"/>
                <w:szCs w:val="20"/>
                <w:lang w:val="pl-PL"/>
              </w:rPr>
              <w:t xml:space="preserve"> </w:t>
            </w:r>
            <w:r w:rsidRPr="007B6B11">
              <w:t>totalExemptionOfReductions &gt;.</w:t>
            </w:r>
          </w:p>
          <w:p w14:paraId="025D0E5D" w14:textId="77777777" w:rsidR="003140DB" w:rsidRPr="007B6B11" w:rsidRDefault="003140DB" w:rsidP="004E02BE">
            <w:pPr>
              <w:pStyle w:val="Tabelazwyky"/>
            </w:pPr>
            <w:r w:rsidRPr="007B6B11">
              <w:t>Kwota w polu &lt;</w:t>
            </w:r>
            <w:r w:rsidRPr="007B6B11">
              <w:rPr>
                <w:rStyle w:val="pole"/>
                <w:rFonts w:ascii="Lato" w:eastAsia="Cambria" w:hAnsi="Lato" w:cs="Arial"/>
                <w:noProof w:val="0"/>
                <w:sz w:val="20"/>
                <w:szCs w:val="20"/>
                <w:lang w:val="pl-PL"/>
              </w:rPr>
              <w:t xml:space="preserve"> totalExemptionOfReductions&gt;</w:t>
            </w:r>
            <w:r w:rsidRPr="007B6B11">
              <w:t xml:space="preserve"> „Razem zwolnienia i obniżenia” nie może być większa od kwoty w polu &lt;</w:t>
            </w:r>
            <w:r w:rsidRPr="007B6B11">
              <w:rPr>
                <w:rStyle w:val="pole"/>
                <w:rFonts w:ascii="Lato" w:eastAsia="Cambria" w:hAnsi="Lato" w:cs="Arial"/>
                <w:noProof w:val="0"/>
                <w:sz w:val="20"/>
                <w:szCs w:val="20"/>
                <w:lang w:val="pl-PL"/>
              </w:rPr>
              <w:t xml:space="preserve">totalAmountOfTax&gt; </w:t>
            </w:r>
            <w:r w:rsidRPr="007B6B11">
              <w:t>”Kwota podatku akcyzowego”.</w:t>
            </w:r>
          </w:p>
          <w:p w14:paraId="46FCB805" w14:textId="77777777" w:rsidR="003140DB" w:rsidRPr="007B6B11" w:rsidRDefault="003140DB" w:rsidP="004E02BE">
            <w:pPr>
              <w:pStyle w:val="Tabelazwyky"/>
            </w:pPr>
            <w:r w:rsidRPr="007B6B11">
              <w:t xml:space="preserve"> Jeżeli różnica jest liczbą ujemną, to kwota powinna wynosić 0</w:t>
            </w:r>
          </w:p>
        </w:tc>
      </w:tr>
      <w:tr w:rsidR="003140DB" w:rsidRPr="007B6B11" w14:paraId="219B34FA" w14:textId="77777777" w:rsidTr="00F102D0">
        <w:trPr>
          <w:trHeight w:val="213"/>
        </w:trPr>
        <w:tc>
          <w:tcPr>
            <w:tcW w:w="945" w:type="dxa"/>
          </w:tcPr>
          <w:p w14:paraId="0C9756AD" w14:textId="00BB2619" w:rsidR="003140DB" w:rsidRPr="007B6B11" w:rsidRDefault="003140DB" w:rsidP="004E02BE">
            <w:pPr>
              <w:pStyle w:val="Tabelazwyky"/>
            </w:pPr>
            <w:r w:rsidRPr="007B6B11">
              <w:t>R</w:t>
            </w:r>
            <w:r w:rsidR="002F3F0A" w:rsidRPr="007B6B11">
              <w:t>5</w:t>
            </w:r>
          </w:p>
        </w:tc>
        <w:tc>
          <w:tcPr>
            <w:tcW w:w="8109" w:type="dxa"/>
          </w:tcPr>
          <w:p w14:paraId="24E4E7D7" w14:textId="77777777" w:rsidR="003140DB" w:rsidRPr="007B6B11" w:rsidRDefault="003140DB" w:rsidP="004E02BE">
            <w:pPr>
              <w:pStyle w:val="Tabelazwyky"/>
            </w:pPr>
            <w:r w:rsidRPr="007B6B11">
              <w:t>Dotyczy pola &lt;</w:t>
            </w:r>
            <w:r w:rsidRPr="007B6B11">
              <w:rPr>
                <w:rStyle w:val="pole"/>
                <w:rFonts w:ascii="Lato" w:hAnsi="Lato" w:cs="Arial"/>
                <w:noProof w:val="0"/>
                <w:sz w:val="20"/>
                <w:szCs w:val="20"/>
                <w:lang w:val="pl-PL"/>
              </w:rPr>
              <w:t xml:space="preserve"> totalOfTax</w:t>
            </w:r>
            <w:r w:rsidRPr="007B6B11">
              <w:t xml:space="preserve"> &gt;.</w:t>
            </w:r>
          </w:p>
          <w:p w14:paraId="7C9EF765" w14:textId="77777777" w:rsidR="003140DB" w:rsidRPr="007B6B11" w:rsidRDefault="003140DB" w:rsidP="004E02BE">
            <w:pPr>
              <w:pStyle w:val="Tabelazwyky"/>
            </w:pPr>
            <w:r w:rsidRPr="007B6B11">
              <w:t>Kwota w polu &lt;</w:t>
            </w:r>
            <w:r w:rsidRPr="007B6B11">
              <w:rPr>
                <w:rStyle w:val="pole"/>
                <w:rFonts w:ascii="Lato" w:eastAsia="Cambria" w:hAnsi="Lato" w:cs="Arial"/>
                <w:noProof w:val="0"/>
                <w:sz w:val="20"/>
                <w:szCs w:val="20"/>
                <w:lang w:val="pl-PL"/>
              </w:rPr>
              <w:t xml:space="preserve"> totalOfTax</w:t>
            </w:r>
            <w:r w:rsidRPr="007B6B11">
              <w:t xml:space="preserve"> &gt; „Podatek akcyzowy do zapłaty.”, jest obliczany wg. Algorytmu:</w:t>
            </w:r>
          </w:p>
          <w:p w14:paraId="7985EB27" w14:textId="77777777" w:rsidR="003140DB" w:rsidRPr="007B6B11" w:rsidRDefault="003140DB" w:rsidP="004E02BE">
            <w:pPr>
              <w:pStyle w:val="Tabelazwyky"/>
            </w:pPr>
            <w:r w:rsidRPr="007B6B11">
              <w:t>Wartość w polu &lt;</w:t>
            </w:r>
            <w:r w:rsidRPr="007B6B11">
              <w:rPr>
                <w:rStyle w:val="pole"/>
                <w:rFonts w:ascii="Lato" w:eastAsia="Cambria" w:hAnsi="Lato" w:cs="Arial"/>
                <w:noProof w:val="0"/>
                <w:sz w:val="20"/>
                <w:szCs w:val="20"/>
                <w:lang w:val="pl-PL"/>
              </w:rPr>
              <w:t xml:space="preserve"> totalAmountOfTax&gt; “Razem obliczony podatek akcyzowy” minus</w:t>
            </w:r>
            <w:r w:rsidRPr="007B6B11">
              <w:t xml:space="preserve"> wartość w polu &lt; totalExemptionOfReductions &gt; „Razem zwolnienia i obniżenia”.</w:t>
            </w:r>
          </w:p>
        </w:tc>
      </w:tr>
      <w:tr w:rsidR="0086724A" w:rsidRPr="007B6B11" w14:paraId="63936A95" w14:textId="77777777" w:rsidTr="00F102D0">
        <w:trPr>
          <w:trHeight w:val="213"/>
        </w:trPr>
        <w:tc>
          <w:tcPr>
            <w:tcW w:w="945" w:type="dxa"/>
          </w:tcPr>
          <w:p w14:paraId="38726CA9" w14:textId="7AE68A06" w:rsidR="0086724A" w:rsidRPr="007B6B11" w:rsidRDefault="0086724A" w:rsidP="004E02BE">
            <w:pPr>
              <w:pStyle w:val="Tabelazwyky"/>
            </w:pPr>
            <w:r w:rsidRPr="007B6B11">
              <w:t>R</w:t>
            </w:r>
            <w:r w:rsidR="002F3F0A" w:rsidRPr="007B6B11">
              <w:t>6</w:t>
            </w:r>
          </w:p>
        </w:tc>
        <w:tc>
          <w:tcPr>
            <w:tcW w:w="8109" w:type="dxa"/>
          </w:tcPr>
          <w:p w14:paraId="18BF51DC" w14:textId="77777777" w:rsidR="0086724A" w:rsidRPr="007B6B11" w:rsidRDefault="0086724A" w:rsidP="004E02BE">
            <w:pPr>
              <w:pStyle w:val="Tabelazwyky"/>
            </w:pPr>
            <w:r w:rsidRPr="007B6B11">
              <w:t xml:space="preserve">Dotyczy pola &lt; </w:t>
            </w:r>
            <w:r w:rsidRPr="007B6B11">
              <w:rPr>
                <w:rStyle w:val="pole"/>
                <w:rFonts w:ascii="Lato" w:hAnsi="Lato" w:cs="Arial"/>
                <w:noProof w:val="0"/>
                <w:sz w:val="20"/>
                <w:szCs w:val="20"/>
                <w:lang w:val="pl-PL"/>
              </w:rPr>
              <w:t>totalNumberOfGoods</w:t>
            </w:r>
            <w:r w:rsidRPr="007B6B11">
              <w:t xml:space="preserve"> &gt;.</w:t>
            </w:r>
          </w:p>
          <w:p w14:paraId="7EB41CD1" w14:textId="77777777" w:rsidR="0086724A" w:rsidRPr="007B6B11" w:rsidRDefault="0086724A" w:rsidP="004E02BE">
            <w:pPr>
              <w:pStyle w:val="Tabelazwyky"/>
            </w:pPr>
            <w:r w:rsidRPr="007B6B11">
              <w:t>Pole nie jest wymagalne w przypadku, gdy nie wypełniono żadnej pozycji w części „Obliczenie kwot podatku akcyzowego od poszczególnych wyrobów” deklaracji.</w:t>
            </w:r>
          </w:p>
          <w:p w14:paraId="5EC26B18" w14:textId="77777777" w:rsidR="0086724A" w:rsidRPr="007B6B11" w:rsidRDefault="0086724A" w:rsidP="004E02BE">
            <w:pPr>
              <w:pStyle w:val="Tabelazwyky"/>
            </w:pPr>
            <w:r w:rsidRPr="007B6B11">
              <w:t>Walidacja: wprowadzona liczba powinna się równać sumie wyliczonej. Jeśli nie równa się, to jest błąd.</w:t>
            </w:r>
          </w:p>
        </w:tc>
      </w:tr>
      <w:tr w:rsidR="0086724A" w:rsidRPr="007B6B11" w14:paraId="7040C524" w14:textId="77777777" w:rsidTr="00F102D0">
        <w:trPr>
          <w:trHeight w:val="213"/>
        </w:trPr>
        <w:tc>
          <w:tcPr>
            <w:tcW w:w="945" w:type="dxa"/>
          </w:tcPr>
          <w:p w14:paraId="296CC16E" w14:textId="2471C471" w:rsidR="0086724A" w:rsidRPr="007B6B11" w:rsidRDefault="0086724A" w:rsidP="004E02BE">
            <w:pPr>
              <w:pStyle w:val="Tabelazwyky"/>
            </w:pPr>
            <w:r w:rsidRPr="007B6B11">
              <w:t>R</w:t>
            </w:r>
            <w:r w:rsidR="002F3F0A" w:rsidRPr="007B6B11">
              <w:t>7</w:t>
            </w:r>
          </w:p>
        </w:tc>
        <w:tc>
          <w:tcPr>
            <w:tcW w:w="8109" w:type="dxa"/>
          </w:tcPr>
          <w:p w14:paraId="4C4550A2" w14:textId="77777777" w:rsidR="0086724A" w:rsidRPr="007B6B11" w:rsidRDefault="0086724A" w:rsidP="004E02BE">
            <w:pPr>
              <w:pStyle w:val="Tabelazwyky"/>
            </w:pPr>
            <w:r w:rsidRPr="007B6B11">
              <w:t>Dotyczy pola &lt;</w:t>
            </w:r>
            <w:r w:rsidRPr="007B6B11">
              <w:rPr>
                <w:rStyle w:val="pole"/>
                <w:rFonts w:ascii="Lato" w:hAnsi="Lato" w:cs="Arial"/>
                <w:noProof w:val="0"/>
                <w:sz w:val="20"/>
                <w:szCs w:val="20"/>
                <w:lang w:val="pl-PL"/>
              </w:rPr>
              <w:t xml:space="preserve"> totalAmountOfTax</w:t>
            </w:r>
            <w:r w:rsidRPr="007B6B11">
              <w:t xml:space="preserve"> &gt;.</w:t>
            </w:r>
          </w:p>
          <w:p w14:paraId="1A332F1F" w14:textId="77777777" w:rsidR="0086724A" w:rsidRPr="007B6B11" w:rsidRDefault="0086724A" w:rsidP="004E02BE">
            <w:pPr>
              <w:pStyle w:val="Tabelazwyky"/>
            </w:pPr>
            <w:r w:rsidRPr="007B6B11">
              <w:lastRenderedPageBreak/>
              <w:t>Pole nie jest wymagalne w przypadku, gdy nie wypełniono żadnej pozycji w części „Obliczenie kwot podatku akcyzowego od poszczególnych wyrobów” deklaracji.</w:t>
            </w:r>
          </w:p>
          <w:p w14:paraId="38A36AB0" w14:textId="77777777" w:rsidR="0086724A" w:rsidRPr="007B6B11" w:rsidRDefault="0086724A" w:rsidP="004E02BE">
            <w:pPr>
              <w:pStyle w:val="Tabelazwyky"/>
            </w:pPr>
            <w:r w:rsidRPr="007B6B11">
              <w:t>Walidacja: wprowadzona liczba powinna się równać sumie wartości wprowadzonych w polu &lt;amountOfTax&gt;. Jeśli nie równa się, to jest Błąd.</w:t>
            </w:r>
          </w:p>
        </w:tc>
      </w:tr>
      <w:tr w:rsidR="0086724A" w:rsidRPr="007B6B11" w14:paraId="46F355A2" w14:textId="77777777" w:rsidTr="00F102D0">
        <w:trPr>
          <w:trHeight w:val="213"/>
        </w:trPr>
        <w:tc>
          <w:tcPr>
            <w:tcW w:w="945" w:type="dxa"/>
          </w:tcPr>
          <w:p w14:paraId="7FD7E2CC" w14:textId="372D8EB5" w:rsidR="0086724A" w:rsidRPr="007B6B11" w:rsidRDefault="0086724A" w:rsidP="004E02BE">
            <w:pPr>
              <w:pStyle w:val="Tabelazwyky"/>
            </w:pPr>
            <w:r w:rsidRPr="007B6B11">
              <w:lastRenderedPageBreak/>
              <w:t>R</w:t>
            </w:r>
            <w:r w:rsidR="002F3F0A" w:rsidRPr="007B6B11">
              <w:t>8</w:t>
            </w:r>
          </w:p>
        </w:tc>
        <w:tc>
          <w:tcPr>
            <w:tcW w:w="8109" w:type="dxa"/>
          </w:tcPr>
          <w:p w14:paraId="18249B88" w14:textId="77777777" w:rsidR="0086724A" w:rsidRPr="007B6B11" w:rsidRDefault="0086724A" w:rsidP="004E02BE">
            <w:pPr>
              <w:pStyle w:val="Tabelazwyky"/>
            </w:pPr>
            <w:r w:rsidRPr="007B6B11">
              <w:t xml:space="preserve">Dotyczy pola &lt; </w:t>
            </w:r>
            <w:r w:rsidRPr="007B6B11">
              <w:rPr>
                <w:rStyle w:val="pole"/>
                <w:rFonts w:ascii="Lato" w:hAnsi="Lato" w:cs="Arial"/>
                <w:noProof w:val="0"/>
                <w:sz w:val="20"/>
                <w:szCs w:val="20"/>
                <w:lang w:val="pl-PL"/>
              </w:rPr>
              <w:t>groupOfGoodsName</w:t>
            </w:r>
            <w:r w:rsidRPr="007B6B11">
              <w:t xml:space="preserve"> &gt;.</w:t>
            </w:r>
          </w:p>
          <w:p w14:paraId="4F6F67C7" w14:textId="77777777" w:rsidR="0086724A" w:rsidRPr="007B6B11" w:rsidRDefault="0086724A" w:rsidP="004E02BE">
            <w:pPr>
              <w:pStyle w:val="Tabelazwyky"/>
            </w:pPr>
            <w:r w:rsidRPr="007B6B11">
              <w:t>Wersja papierowa dokumentu: System wstawia nazwę pobraną ze słownika w ISZTAR.</w:t>
            </w:r>
          </w:p>
          <w:p w14:paraId="7FED200B" w14:textId="77777777" w:rsidR="0086724A" w:rsidRPr="007B6B11" w:rsidRDefault="0086724A" w:rsidP="004E02BE">
            <w:pPr>
              <w:pStyle w:val="Tabelazwyky"/>
            </w:pPr>
            <w:r w:rsidRPr="007B6B11">
              <w:t xml:space="preserve">Walidacja dla wersji elektronicznej: porównanie wprowadzonej nazwy grupy wyrobów z wartością pobraną z systemu ISZTAR na podstawie kodu CN. </w:t>
            </w:r>
          </w:p>
        </w:tc>
      </w:tr>
      <w:tr w:rsidR="0086724A" w:rsidRPr="007B6B11" w14:paraId="31B87A83" w14:textId="77777777" w:rsidTr="00F102D0">
        <w:trPr>
          <w:trHeight w:val="213"/>
        </w:trPr>
        <w:tc>
          <w:tcPr>
            <w:tcW w:w="945" w:type="dxa"/>
          </w:tcPr>
          <w:p w14:paraId="28DDFB7D" w14:textId="4F0E4252" w:rsidR="0086724A" w:rsidRPr="007B6B11" w:rsidRDefault="0086724A" w:rsidP="004E02BE">
            <w:pPr>
              <w:pStyle w:val="Tabelazwyky"/>
            </w:pPr>
            <w:r w:rsidRPr="007B6B11">
              <w:t>R</w:t>
            </w:r>
            <w:r w:rsidR="002F3F0A" w:rsidRPr="007B6B11">
              <w:t>9</w:t>
            </w:r>
          </w:p>
        </w:tc>
        <w:tc>
          <w:tcPr>
            <w:tcW w:w="8109" w:type="dxa"/>
          </w:tcPr>
          <w:p w14:paraId="6705A108" w14:textId="77777777" w:rsidR="0086724A" w:rsidRPr="007B6B11" w:rsidRDefault="0086724A" w:rsidP="004E02BE">
            <w:pPr>
              <w:pStyle w:val="Tabelazwyky"/>
            </w:pPr>
            <w:r w:rsidRPr="007B6B11">
              <w:t>Dotyczy pola &lt;</w:t>
            </w:r>
            <w:r w:rsidRPr="007B6B11">
              <w:rPr>
                <w:rStyle w:val="pole"/>
                <w:rFonts w:ascii="Lato" w:hAnsi="Lato" w:cs="Arial"/>
                <w:noProof w:val="0"/>
                <w:sz w:val="20"/>
                <w:szCs w:val="20"/>
                <w:lang w:val="pl-PL"/>
              </w:rPr>
              <w:t xml:space="preserve"> amountOfTax</w:t>
            </w:r>
            <w:r w:rsidRPr="007B6B11">
              <w:t xml:space="preserve"> &gt;.</w:t>
            </w:r>
          </w:p>
          <w:p w14:paraId="5DFF99B4" w14:textId="77777777" w:rsidR="0086724A" w:rsidRPr="007B6B11" w:rsidRDefault="0086724A" w:rsidP="004E02BE">
            <w:pPr>
              <w:pStyle w:val="Tabelazwyky"/>
            </w:pPr>
            <w:r w:rsidRPr="007B6B11">
              <w:t>Walidacja: wprowadzona wartość powinna być równa wyliczonej ze wzoru: wartość w polu „&lt;numberOfGoods&gt;” * wartość w polu &lt;Stawka podatku&gt;. Błąd typu 3</w:t>
            </w:r>
          </w:p>
        </w:tc>
      </w:tr>
    </w:tbl>
    <w:p w14:paraId="78AF9DFC" w14:textId="77777777" w:rsidR="00910BE8" w:rsidRPr="007B6B11" w:rsidRDefault="00910BE8" w:rsidP="004E02BE">
      <w:pPr>
        <w:pStyle w:val="Nagwek2"/>
        <w:spacing w:line="276" w:lineRule="auto"/>
        <w:rPr>
          <w:bCs/>
          <w:lang w:val="pl-PL"/>
        </w:rPr>
      </w:pPr>
      <w:bookmarkStart w:id="555" w:name="_Toc115186934"/>
      <w:bookmarkStart w:id="556" w:name="_Toc183171930"/>
      <w:r w:rsidRPr="007B6B11">
        <w:rPr>
          <w:lang w:val="pl-PL"/>
        </w:rPr>
        <w:t>Załączniki AKC-4/M do deklaracji AKC4</w:t>
      </w:r>
      <w:bookmarkEnd w:id="555"/>
      <w:bookmarkEnd w:id="556"/>
    </w:p>
    <w:p w14:paraId="044CC2B6" w14:textId="11C75BDC" w:rsidR="00910BE8" w:rsidRPr="007B6B11" w:rsidRDefault="00910BE8" w:rsidP="004E02BE">
      <w:pPr>
        <w:pStyle w:val="Nagwek3"/>
        <w:spacing w:line="276" w:lineRule="auto"/>
        <w:rPr>
          <w:lang w:val="pl-PL"/>
        </w:rPr>
      </w:pPr>
      <w:bookmarkStart w:id="557" w:name="_Toc115186935"/>
      <w:bookmarkStart w:id="558" w:name="_Toc183171931"/>
      <w:r w:rsidRPr="007B6B11">
        <w:rPr>
          <w:lang w:val="pl-PL"/>
        </w:rPr>
        <w:t>Komunikat AKC</w:t>
      </w:r>
      <w:r w:rsidR="00C515A0" w:rsidRPr="007B6B11">
        <w:rPr>
          <w:lang w:val="pl-PL"/>
        </w:rPr>
        <w:t>-</w:t>
      </w:r>
      <w:r w:rsidRPr="007B6B11">
        <w:rPr>
          <w:lang w:val="pl-PL"/>
        </w:rPr>
        <w:t>4M</w:t>
      </w:r>
      <w:bookmarkEnd w:id="557"/>
      <w:bookmarkEnd w:id="558"/>
    </w:p>
    <w:p w14:paraId="0FD684D4" w14:textId="77777777" w:rsidR="00910BE8" w:rsidRPr="007B6B11" w:rsidRDefault="00910BE8" w:rsidP="004E02BE">
      <w:r w:rsidRPr="007B6B11">
        <w:t>PODATEK AKCYZOWY OD PŁYNU DO PAPIEROSÓW ELEKTRONICZNYCH</w:t>
      </w:r>
    </w:p>
    <w:p w14:paraId="33B28226" w14:textId="281BD1A1" w:rsidR="00910BE8" w:rsidRPr="007B6B11" w:rsidRDefault="00910BE8" w:rsidP="004E02BE">
      <w:pPr>
        <w:pStyle w:val="Nagwek3"/>
        <w:spacing w:line="276" w:lineRule="auto"/>
        <w:rPr>
          <w:lang w:val="pl-PL"/>
        </w:rPr>
      </w:pPr>
      <w:bookmarkStart w:id="559" w:name="_Toc115186936"/>
      <w:bookmarkStart w:id="560" w:name="_Toc183171932"/>
      <w:r w:rsidRPr="007B6B11">
        <w:rPr>
          <w:lang w:val="pl-PL"/>
        </w:rPr>
        <w:t>Specyfikacja AKC</w:t>
      </w:r>
      <w:r w:rsidR="00C515A0" w:rsidRPr="007B6B11">
        <w:rPr>
          <w:lang w:val="pl-PL"/>
        </w:rPr>
        <w:t>-</w:t>
      </w:r>
      <w:r w:rsidRPr="007B6B11">
        <w:rPr>
          <w:lang w:val="pl-PL"/>
        </w:rPr>
        <w:t>4</w:t>
      </w:r>
      <w:r w:rsidR="00840865" w:rsidRPr="007B6B11">
        <w:rPr>
          <w:lang w:val="pl-PL"/>
        </w:rPr>
        <w:t>M</w:t>
      </w:r>
      <w:bookmarkEnd w:id="559"/>
      <w:bookmarkEnd w:id="560"/>
    </w:p>
    <w:p w14:paraId="6237AA11" w14:textId="1A47534F" w:rsidR="00910BE8" w:rsidRPr="007B6B11" w:rsidRDefault="00910BE8" w:rsidP="004E02BE">
      <w:r w:rsidRPr="007B6B11">
        <w:t xml:space="preserve">Struktury typu ZDailyAmount, ZCalculOfAmountOfExciseDuty zostały zdefiniowane w dokumencie </w:t>
      </w:r>
      <w:r w:rsidRPr="007B6B11">
        <w:fldChar w:fldCharType="begin"/>
      </w:r>
      <w:r w:rsidRPr="007B6B11">
        <w:instrText xml:space="preserve"> REF _Ref361653747 \r \h  \* MERGEFORMAT </w:instrText>
      </w:r>
      <w:r w:rsidRPr="007B6B11">
        <w:fldChar w:fldCharType="separate"/>
      </w:r>
      <w:r w:rsidR="006D48AD">
        <w:t>0</w:t>
      </w:r>
      <w:r w:rsidRPr="007B6B11">
        <w:fldChar w:fldCharType="end"/>
      </w:r>
      <w:r w:rsidRPr="007B6B11">
        <w:t xml:space="preserve"> i nie będą tutaj szczegółowo omawiane.</w:t>
      </w:r>
    </w:p>
    <w:p w14:paraId="40FD3B29" w14:textId="6586FDFE" w:rsidR="00BA109F" w:rsidRPr="007B6B11" w:rsidRDefault="00BA109F" w:rsidP="004E02BE">
      <w:pPr>
        <w:pStyle w:val="Z2PodpisRysunkuTabeli"/>
      </w:pPr>
      <w:bookmarkStart w:id="561" w:name="_Toc183172087"/>
      <w:r w:rsidRPr="007B6B11">
        <w:t xml:space="preserve">Tabela </w:t>
      </w:r>
      <w:r w:rsidR="00E354C5">
        <w:fldChar w:fldCharType="begin"/>
      </w:r>
      <w:r w:rsidR="00E354C5">
        <w:instrText xml:space="preserve"> SEQ Tabela \* ARABIC </w:instrText>
      </w:r>
      <w:r w:rsidR="00E354C5">
        <w:fldChar w:fldCharType="separate"/>
      </w:r>
      <w:r w:rsidR="006D48AD">
        <w:rPr>
          <w:noProof/>
        </w:rPr>
        <w:t>119</w:t>
      </w:r>
      <w:r w:rsidR="00E354C5">
        <w:fldChar w:fldCharType="end"/>
      </w:r>
      <w:r w:rsidRPr="007B6B11">
        <w:t>. Dane ogólne w ramach struktury załącznika AKC-4M do deklaracji AKC-4/AKC-4zo</w:t>
      </w:r>
      <w:bookmarkEnd w:id="561"/>
    </w:p>
    <w:tbl>
      <w:tblPr>
        <w:tblStyle w:val="Tabela-Siatka"/>
        <w:tblW w:w="9322" w:type="dxa"/>
        <w:tblLook w:val="01E0" w:firstRow="1" w:lastRow="1" w:firstColumn="1" w:lastColumn="1" w:noHBand="0" w:noVBand="0"/>
      </w:tblPr>
      <w:tblGrid>
        <w:gridCol w:w="2900"/>
        <w:gridCol w:w="6422"/>
      </w:tblGrid>
      <w:tr w:rsidR="00BA109F" w:rsidRPr="007B6B11" w14:paraId="4B6F6217" w14:textId="77777777" w:rsidTr="00146E29">
        <w:trPr>
          <w:tblHeader/>
        </w:trPr>
        <w:tc>
          <w:tcPr>
            <w:tcW w:w="2900" w:type="dxa"/>
            <w:shd w:val="clear" w:color="auto" w:fill="D9D9D9" w:themeFill="background1" w:themeFillShade="D9"/>
          </w:tcPr>
          <w:p w14:paraId="4DD36677"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Ogólne</w:t>
            </w:r>
          </w:p>
        </w:tc>
        <w:tc>
          <w:tcPr>
            <w:tcW w:w="6422" w:type="dxa"/>
            <w:shd w:val="clear" w:color="auto" w:fill="D9D9D9" w:themeFill="background1" w:themeFillShade="D9"/>
          </w:tcPr>
          <w:p w14:paraId="420EC383" w14:textId="77777777" w:rsidR="00BA109F" w:rsidRPr="007B6B11" w:rsidRDefault="00BA109F" w:rsidP="004E02BE">
            <w:pPr>
              <w:pStyle w:val="naglowektabeli"/>
              <w:rPr>
                <w:rStyle w:val="polegwne"/>
                <w:rFonts w:ascii="Lato" w:hAnsi="Lato" w:cs="Times New Roman"/>
                <w:b/>
                <w:noProof w:val="0"/>
                <w:lang w:val="pl-PL"/>
              </w:rPr>
            </w:pPr>
          </w:p>
        </w:tc>
      </w:tr>
      <w:tr w:rsidR="00BA109F" w:rsidRPr="007B6B11" w14:paraId="11B74221" w14:textId="77777777" w:rsidTr="00F102D0">
        <w:tc>
          <w:tcPr>
            <w:tcW w:w="2900" w:type="dxa"/>
          </w:tcPr>
          <w:p w14:paraId="0B12DC9B" w14:textId="77777777" w:rsidR="00BA109F" w:rsidRPr="007B6B11" w:rsidRDefault="00BA109F" w:rsidP="004E02BE">
            <w:pPr>
              <w:pStyle w:val="Tabelazwyky"/>
            </w:pPr>
            <w:r w:rsidRPr="007B6B11">
              <w:t>Opis</w:t>
            </w:r>
          </w:p>
        </w:tc>
        <w:tc>
          <w:tcPr>
            <w:tcW w:w="6422" w:type="dxa"/>
          </w:tcPr>
          <w:p w14:paraId="6DA5EE63" w14:textId="12C0982D" w:rsidR="00BA109F" w:rsidRPr="007B6B11" w:rsidRDefault="00BA109F" w:rsidP="004E02BE">
            <w:pPr>
              <w:pStyle w:val="Tabelazwyky"/>
            </w:pPr>
            <w:r w:rsidRPr="007B6B11">
              <w:t xml:space="preserve">Struktura załącznika M do deklaracji AKC-4 </w:t>
            </w:r>
          </w:p>
        </w:tc>
      </w:tr>
      <w:tr w:rsidR="00BA109F" w:rsidRPr="007B6B11" w14:paraId="6208BF28" w14:textId="77777777" w:rsidTr="00F102D0">
        <w:tc>
          <w:tcPr>
            <w:tcW w:w="2900" w:type="dxa"/>
          </w:tcPr>
          <w:p w14:paraId="3E70B0B3" w14:textId="77777777" w:rsidR="00BA109F" w:rsidRPr="007B6B11" w:rsidRDefault="00BA109F" w:rsidP="004E02BE">
            <w:pPr>
              <w:pStyle w:val="Tabelazwyky"/>
            </w:pPr>
            <w:r w:rsidRPr="007B6B11">
              <w:t>Proces biznesowy</w:t>
            </w:r>
          </w:p>
        </w:tc>
        <w:tc>
          <w:tcPr>
            <w:tcW w:w="6422" w:type="dxa"/>
          </w:tcPr>
          <w:p w14:paraId="04378C29" w14:textId="77777777" w:rsidR="00BA109F" w:rsidRPr="007B6B11" w:rsidRDefault="00BA109F" w:rsidP="004E02BE">
            <w:pPr>
              <w:pStyle w:val="Tabelazwyky"/>
            </w:pPr>
          </w:p>
        </w:tc>
      </w:tr>
      <w:tr w:rsidR="00BA109F" w:rsidRPr="007B6B11" w14:paraId="067D16A8" w14:textId="77777777" w:rsidTr="00F102D0">
        <w:tc>
          <w:tcPr>
            <w:tcW w:w="2900" w:type="dxa"/>
          </w:tcPr>
          <w:p w14:paraId="049A5F91" w14:textId="77777777" w:rsidR="00BA109F" w:rsidRPr="007B6B11" w:rsidRDefault="00BA109F" w:rsidP="004E02BE">
            <w:pPr>
              <w:pStyle w:val="Tabelazwyky"/>
            </w:pPr>
            <w:r w:rsidRPr="007B6B11">
              <w:t>Wersja deklaracji</w:t>
            </w:r>
          </w:p>
        </w:tc>
        <w:tc>
          <w:tcPr>
            <w:tcW w:w="6422" w:type="dxa"/>
          </w:tcPr>
          <w:p w14:paraId="3150DEB8" w14:textId="272F6148" w:rsidR="00BA109F" w:rsidRPr="007B6B11" w:rsidRDefault="00BA109F" w:rsidP="004E02BE">
            <w:pPr>
              <w:pStyle w:val="Tabelazwyky"/>
            </w:pPr>
            <w:r w:rsidRPr="007B6B11">
              <w:t>3_0</w:t>
            </w:r>
          </w:p>
        </w:tc>
      </w:tr>
      <w:tr w:rsidR="00BA109F" w:rsidRPr="007B6B11" w14:paraId="7640EBC3" w14:textId="77777777" w:rsidTr="00F102D0">
        <w:tc>
          <w:tcPr>
            <w:tcW w:w="2900" w:type="dxa"/>
          </w:tcPr>
          <w:p w14:paraId="07DAEE65" w14:textId="77777777" w:rsidR="00BA109F" w:rsidRPr="007B6B11" w:rsidRDefault="00BA109F" w:rsidP="004E02BE">
            <w:pPr>
              <w:pStyle w:val="Tabelazwyky"/>
            </w:pPr>
            <w:r w:rsidRPr="007B6B11">
              <w:t>Zależności od innych deklaracji</w:t>
            </w:r>
          </w:p>
        </w:tc>
        <w:tc>
          <w:tcPr>
            <w:tcW w:w="6422" w:type="dxa"/>
          </w:tcPr>
          <w:p w14:paraId="74F8577A" w14:textId="77777777" w:rsidR="00BA109F" w:rsidRPr="007B6B11" w:rsidRDefault="00BA109F" w:rsidP="004E02BE">
            <w:pPr>
              <w:pStyle w:val="Tabelazwyky"/>
            </w:pPr>
          </w:p>
        </w:tc>
      </w:tr>
      <w:tr w:rsidR="00BA109F" w:rsidRPr="007B6B11" w14:paraId="7FB81D48" w14:textId="77777777" w:rsidTr="00F102D0">
        <w:tc>
          <w:tcPr>
            <w:tcW w:w="2900" w:type="dxa"/>
          </w:tcPr>
          <w:p w14:paraId="33A18F34" w14:textId="77777777" w:rsidR="00BA109F" w:rsidRPr="007B6B11" w:rsidRDefault="00BA109F" w:rsidP="004E02BE">
            <w:pPr>
              <w:pStyle w:val="Tabelazwyky"/>
            </w:pPr>
            <w:r w:rsidRPr="007B6B11">
              <w:t xml:space="preserve">Technologia </w:t>
            </w:r>
          </w:p>
        </w:tc>
        <w:tc>
          <w:tcPr>
            <w:tcW w:w="6422" w:type="dxa"/>
          </w:tcPr>
          <w:p w14:paraId="57FF7F01" w14:textId="77777777" w:rsidR="00BA109F" w:rsidRPr="007B6B11" w:rsidRDefault="00BA109F" w:rsidP="004E02BE">
            <w:pPr>
              <w:pStyle w:val="Tabelazwyky"/>
            </w:pPr>
            <w:r w:rsidRPr="007B6B11">
              <w:t>XML</w:t>
            </w:r>
          </w:p>
        </w:tc>
      </w:tr>
      <w:tr w:rsidR="00BA109F" w:rsidRPr="007B6B11" w14:paraId="1F98AB78" w14:textId="77777777" w:rsidTr="00F102D0">
        <w:tc>
          <w:tcPr>
            <w:tcW w:w="2900" w:type="dxa"/>
          </w:tcPr>
          <w:p w14:paraId="55483DC7" w14:textId="77777777" w:rsidR="00BA109F" w:rsidRPr="007B6B11" w:rsidRDefault="00BA109F" w:rsidP="004E02BE">
            <w:pPr>
              <w:pStyle w:val="Tabelazwyky"/>
            </w:pPr>
            <w:r w:rsidRPr="007B6B11">
              <w:t>Reguły biznesowe</w:t>
            </w:r>
          </w:p>
        </w:tc>
        <w:tc>
          <w:tcPr>
            <w:tcW w:w="6422" w:type="dxa"/>
          </w:tcPr>
          <w:p w14:paraId="4F76E76A" w14:textId="77777777" w:rsidR="00BA109F" w:rsidRPr="007B6B11" w:rsidRDefault="00BA109F" w:rsidP="004E02BE">
            <w:pPr>
              <w:pStyle w:val="Tabelazwyky"/>
            </w:pPr>
          </w:p>
        </w:tc>
      </w:tr>
      <w:tr w:rsidR="00BA109F" w:rsidRPr="007B6B11" w14:paraId="06A6437F" w14:textId="77777777" w:rsidTr="00F102D0">
        <w:tc>
          <w:tcPr>
            <w:tcW w:w="2900" w:type="dxa"/>
          </w:tcPr>
          <w:p w14:paraId="3EF6EBE4" w14:textId="77777777" w:rsidR="00BA109F" w:rsidRPr="007B6B11" w:rsidRDefault="00BA109F" w:rsidP="004E02BE">
            <w:pPr>
              <w:pStyle w:val="Tabelazwyky"/>
            </w:pPr>
            <w:r w:rsidRPr="007B6B11">
              <w:t>Wykorzystane standardy</w:t>
            </w:r>
          </w:p>
        </w:tc>
        <w:tc>
          <w:tcPr>
            <w:tcW w:w="6422" w:type="dxa"/>
          </w:tcPr>
          <w:p w14:paraId="21C466BE" w14:textId="77777777" w:rsidR="00BA109F" w:rsidRPr="007B6B11" w:rsidRDefault="00BA109F" w:rsidP="004E02BE">
            <w:pPr>
              <w:pStyle w:val="Tabelazwyky"/>
            </w:pPr>
            <w:r w:rsidRPr="007B6B11">
              <w:t>XML</w:t>
            </w:r>
          </w:p>
        </w:tc>
      </w:tr>
      <w:tr w:rsidR="00BA109F" w:rsidRPr="007B6B11" w14:paraId="1865F86F" w14:textId="77777777" w:rsidTr="00F102D0">
        <w:tc>
          <w:tcPr>
            <w:tcW w:w="2900" w:type="dxa"/>
          </w:tcPr>
          <w:p w14:paraId="337802A7" w14:textId="77777777" w:rsidR="00BA109F" w:rsidRPr="007B6B11" w:rsidRDefault="00BA109F" w:rsidP="004E02BE">
            <w:pPr>
              <w:pStyle w:val="Tabelazwyky"/>
            </w:pPr>
            <w:r w:rsidRPr="007B6B11">
              <w:t>Namespaces</w:t>
            </w:r>
          </w:p>
        </w:tc>
        <w:tc>
          <w:tcPr>
            <w:tcW w:w="6422" w:type="dxa"/>
          </w:tcPr>
          <w:p w14:paraId="1E0A9E41" w14:textId="77777777" w:rsidR="00BA109F" w:rsidRPr="007B6B11" w:rsidRDefault="00BA109F" w:rsidP="004E02BE">
            <w:pPr>
              <w:pStyle w:val="Tabelazwyky"/>
            </w:pPr>
            <w:r w:rsidRPr="007B6B11">
              <w:t>http://www.e-clo.pl/ZEFIR2/eZefir2/xsd/v9_0/Types.xsd</w:t>
            </w:r>
          </w:p>
        </w:tc>
      </w:tr>
      <w:tr w:rsidR="00BA109F" w:rsidRPr="007B6B11" w14:paraId="77D0D147" w14:textId="77777777" w:rsidTr="00F102D0">
        <w:tc>
          <w:tcPr>
            <w:tcW w:w="2900" w:type="dxa"/>
          </w:tcPr>
          <w:p w14:paraId="1AF8857B" w14:textId="77777777" w:rsidR="00BA109F" w:rsidRPr="007B6B11" w:rsidRDefault="00BA109F" w:rsidP="004E02BE">
            <w:pPr>
              <w:pStyle w:val="Tabelazwyky"/>
            </w:pPr>
            <w:r w:rsidRPr="007B6B11">
              <w:t xml:space="preserve">Definicja struktur </w:t>
            </w:r>
          </w:p>
        </w:tc>
        <w:tc>
          <w:tcPr>
            <w:tcW w:w="6422" w:type="dxa"/>
          </w:tcPr>
          <w:p w14:paraId="4B257A47" w14:textId="0EFCFFA8" w:rsidR="00BA109F" w:rsidRPr="007B6B11" w:rsidRDefault="00BA109F" w:rsidP="004E02BE">
            <w:pPr>
              <w:pStyle w:val="Tabelazwyky"/>
            </w:pPr>
            <w:r w:rsidRPr="007B6B11">
              <w:t>AKC_4M.xsd</w:t>
            </w:r>
          </w:p>
        </w:tc>
      </w:tr>
    </w:tbl>
    <w:p w14:paraId="56D35E63" w14:textId="56BF3FD0" w:rsidR="00BA109F" w:rsidRDefault="00BA109F" w:rsidP="004E02BE">
      <w:pPr>
        <w:pStyle w:val="Nagwek3"/>
        <w:spacing w:line="276" w:lineRule="auto"/>
      </w:pPr>
      <w:bookmarkStart w:id="562" w:name="_Toc183171933"/>
      <w:r w:rsidRPr="007B6B11">
        <w:lastRenderedPageBreak/>
        <w:t>Dane ogólne w ramach struktury załącznika AKC-4M do deklaracji AKC-4/AKC-4zo</w:t>
      </w:r>
      <w:bookmarkEnd w:id="562"/>
    </w:p>
    <w:p w14:paraId="442A11B9" w14:textId="375EEA62" w:rsidR="00A37AC9" w:rsidRPr="00A37AC9" w:rsidRDefault="00A37AC9" w:rsidP="004E02BE">
      <w:pPr>
        <w:pStyle w:val="kod"/>
      </w:pPr>
      <w:r w:rsidRPr="00A37AC9">
        <w:t>AKC4MType</w:t>
      </w:r>
    </w:p>
    <w:p w14:paraId="1CF6BE53" w14:textId="4F528598" w:rsidR="00A37AC9" w:rsidRPr="00A37AC9" w:rsidRDefault="00A37AC9" w:rsidP="004E02BE">
      <w:pPr>
        <w:pStyle w:val="kod"/>
      </w:pPr>
      <w:r w:rsidRPr="00A37AC9">
        <w:t>HeaderType</w:t>
      </w:r>
    </w:p>
    <w:p w14:paraId="40F04102" w14:textId="2BDC09D0" w:rsidR="00A37AC9" w:rsidRPr="00A37AC9" w:rsidRDefault="00A37AC9" w:rsidP="004E02BE">
      <w:pPr>
        <w:pStyle w:val="kod"/>
      </w:pPr>
      <w:r w:rsidRPr="00A37AC9">
        <w:t>WarehouseType</w:t>
      </w:r>
    </w:p>
    <w:p w14:paraId="5BFAAECF" w14:textId="33713220" w:rsidR="00A37AC9" w:rsidRPr="00A37AC9" w:rsidRDefault="00A37AC9" w:rsidP="004E02BE">
      <w:pPr>
        <w:pStyle w:val="kod"/>
      </w:pPr>
      <w:r w:rsidRPr="00A37AC9">
        <w:t>CalculOfAmountOfExciseDutyType</w:t>
      </w:r>
    </w:p>
    <w:p w14:paraId="3B11272C" w14:textId="189CCCFE" w:rsidR="00A37AC9" w:rsidRPr="00A37AC9" w:rsidRDefault="00A37AC9" w:rsidP="004E02BE">
      <w:pPr>
        <w:pStyle w:val="kod"/>
      </w:pPr>
      <w:r w:rsidRPr="00A37AC9">
        <w:t>CleareanceExciseDutyType</w:t>
      </w:r>
    </w:p>
    <w:p w14:paraId="1C189303" w14:textId="5270FE2B" w:rsidR="00A37AC9" w:rsidRPr="00A37AC9" w:rsidRDefault="00A37AC9" w:rsidP="004E02BE">
      <w:pPr>
        <w:pStyle w:val="kod"/>
      </w:pPr>
      <w:r w:rsidRPr="00A37AC9">
        <w:t>ItemsType</w:t>
      </w:r>
    </w:p>
    <w:p w14:paraId="75CC8D43" w14:textId="53D3A5EA" w:rsidR="00A37AC9" w:rsidRPr="00A37AC9" w:rsidRDefault="00A37AC9" w:rsidP="004E02BE">
      <w:pPr>
        <w:pStyle w:val="kod"/>
      </w:pPr>
      <w:r w:rsidRPr="00A37AC9">
        <w:t>ItemType</w:t>
      </w:r>
    </w:p>
    <w:p w14:paraId="435445DD" w14:textId="7990EA3B" w:rsidR="00A37AC9" w:rsidRPr="00A37AC9" w:rsidRDefault="00A37AC9" w:rsidP="004E02BE">
      <w:pPr>
        <w:pStyle w:val="kod"/>
      </w:pPr>
      <w:r w:rsidRPr="00A37AC9">
        <w:t>DailyPaymentInformationType</w:t>
      </w:r>
    </w:p>
    <w:p w14:paraId="13091950" w14:textId="0BBF9703" w:rsidR="00A37AC9" w:rsidRPr="00A37AC9" w:rsidRDefault="00A37AC9" w:rsidP="004E02BE">
      <w:pPr>
        <w:pStyle w:val="kod"/>
      </w:pPr>
      <w:r w:rsidRPr="00A37AC9">
        <w:t>ZDailyAmount</w:t>
      </w:r>
    </w:p>
    <w:p w14:paraId="01FFF299" w14:textId="501100F7" w:rsidR="00A37AC9" w:rsidRPr="00A37AC9" w:rsidRDefault="00A37AC9" w:rsidP="004E02BE">
      <w:pPr>
        <w:pStyle w:val="kod"/>
      </w:pPr>
      <w:r w:rsidRPr="00A37AC9">
        <w:t>version</w:t>
      </w:r>
    </w:p>
    <w:p w14:paraId="7FB7328B" w14:textId="71D68C2E" w:rsidR="00BA109F" w:rsidRPr="007B6B11" w:rsidRDefault="00BA109F" w:rsidP="004E02BE">
      <w:pPr>
        <w:pStyle w:val="Z2PodpisRysunkuTabeli"/>
      </w:pPr>
      <w:bookmarkStart w:id="563" w:name="_Toc183172088"/>
      <w:r w:rsidRPr="007B6B11">
        <w:t xml:space="preserve">Tabela </w:t>
      </w:r>
      <w:r w:rsidR="00E354C5">
        <w:fldChar w:fldCharType="begin"/>
      </w:r>
      <w:r w:rsidR="00E354C5">
        <w:instrText xml:space="preserve"> SEQ Tabela \* ARABIC </w:instrText>
      </w:r>
      <w:r w:rsidR="00E354C5">
        <w:fldChar w:fldCharType="separate"/>
      </w:r>
      <w:r w:rsidR="006D48AD">
        <w:rPr>
          <w:noProof/>
        </w:rPr>
        <w:t>120</w:t>
      </w:r>
      <w:r w:rsidR="00E354C5">
        <w:fldChar w:fldCharType="end"/>
      </w:r>
      <w:r w:rsidRPr="007B6B11">
        <w:t>. Struktura załącznika AKC-4M do deklaracji AKC-4/AKC-4zo</w:t>
      </w:r>
      <w:bookmarkEnd w:id="563"/>
    </w:p>
    <w:tbl>
      <w:tblPr>
        <w:tblStyle w:val="Tabela-Siatka"/>
        <w:tblW w:w="0" w:type="auto"/>
        <w:tblLook w:val="01E0" w:firstRow="1" w:lastRow="1" w:firstColumn="1" w:lastColumn="1" w:noHBand="0" w:noVBand="0"/>
      </w:tblPr>
      <w:tblGrid>
        <w:gridCol w:w="1727"/>
        <w:gridCol w:w="3254"/>
        <w:gridCol w:w="828"/>
        <w:gridCol w:w="2049"/>
        <w:gridCol w:w="1196"/>
      </w:tblGrid>
      <w:tr w:rsidR="00BA109F" w:rsidRPr="007B6B11" w14:paraId="6449F03C" w14:textId="77777777" w:rsidTr="00146E29">
        <w:trPr>
          <w:trHeight w:val="213"/>
          <w:tblHeader/>
        </w:trPr>
        <w:tc>
          <w:tcPr>
            <w:tcW w:w="1727" w:type="dxa"/>
            <w:shd w:val="clear" w:color="auto" w:fill="D9D9D9" w:themeFill="background1" w:themeFillShade="D9"/>
          </w:tcPr>
          <w:p w14:paraId="2BDCFDEF"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54" w:type="dxa"/>
            <w:shd w:val="clear" w:color="auto" w:fill="D9D9D9" w:themeFill="background1" w:themeFillShade="D9"/>
          </w:tcPr>
          <w:p w14:paraId="580680EE"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28" w:type="dxa"/>
            <w:shd w:val="clear" w:color="auto" w:fill="D9D9D9" w:themeFill="background1" w:themeFillShade="D9"/>
          </w:tcPr>
          <w:p w14:paraId="0C8D12C4"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49" w:type="dxa"/>
            <w:shd w:val="clear" w:color="auto" w:fill="D9D9D9" w:themeFill="background1" w:themeFillShade="D9"/>
          </w:tcPr>
          <w:p w14:paraId="1B1596B0"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w:t>
            </w:r>
          </w:p>
        </w:tc>
        <w:tc>
          <w:tcPr>
            <w:tcW w:w="1196" w:type="dxa"/>
            <w:shd w:val="clear" w:color="auto" w:fill="D9D9D9" w:themeFill="background1" w:themeFillShade="D9"/>
          </w:tcPr>
          <w:p w14:paraId="26429B3B"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BA109F" w:rsidRPr="007B6B11" w14:paraId="204B4E08" w14:textId="77777777" w:rsidTr="00F102D0">
        <w:trPr>
          <w:trHeight w:val="213"/>
        </w:trPr>
        <w:tc>
          <w:tcPr>
            <w:tcW w:w="1727" w:type="dxa"/>
          </w:tcPr>
          <w:p w14:paraId="03922AC8" w14:textId="77777777" w:rsidR="00BA109F" w:rsidRPr="007B6B11" w:rsidRDefault="00BA109F" w:rsidP="004E02BE">
            <w:pPr>
              <w:pStyle w:val="Tabelazwyky"/>
            </w:pPr>
            <w:r w:rsidRPr="007B6B11">
              <w:t>Header</w:t>
            </w:r>
          </w:p>
        </w:tc>
        <w:tc>
          <w:tcPr>
            <w:tcW w:w="3254" w:type="dxa"/>
          </w:tcPr>
          <w:p w14:paraId="197FED3C" w14:textId="77777777" w:rsidR="00BA109F" w:rsidRPr="007B6B11" w:rsidRDefault="00BA109F" w:rsidP="004E02BE">
            <w:pPr>
              <w:pStyle w:val="Tabelazwyky"/>
            </w:pPr>
            <w:r w:rsidRPr="007B6B11">
              <w:t>Nagłówek</w:t>
            </w:r>
          </w:p>
        </w:tc>
        <w:tc>
          <w:tcPr>
            <w:tcW w:w="828" w:type="dxa"/>
          </w:tcPr>
          <w:p w14:paraId="5BBCE193" w14:textId="77777777" w:rsidR="00BA109F" w:rsidRPr="007B6B11" w:rsidRDefault="00BA109F" w:rsidP="004E02BE">
            <w:pPr>
              <w:pStyle w:val="Tabelazwyky"/>
            </w:pPr>
            <w:r w:rsidRPr="007B6B11">
              <w:t>-</w:t>
            </w:r>
          </w:p>
        </w:tc>
        <w:tc>
          <w:tcPr>
            <w:tcW w:w="2049" w:type="dxa"/>
          </w:tcPr>
          <w:p w14:paraId="7826A8E1" w14:textId="77777777" w:rsidR="00BA109F" w:rsidRPr="007B6B11" w:rsidRDefault="00BA109F" w:rsidP="004E02BE">
            <w:pPr>
              <w:pStyle w:val="Tabelazwyky"/>
            </w:pPr>
            <w:r w:rsidRPr="007B6B11">
              <w:t>HeaderType</w:t>
            </w:r>
          </w:p>
        </w:tc>
        <w:tc>
          <w:tcPr>
            <w:tcW w:w="1196" w:type="dxa"/>
          </w:tcPr>
          <w:p w14:paraId="7E29AFD4" w14:textId="77777777" w:rsidR="00BA109F" w:rsidRPr="007B6B11" w:rsidRDefault="00BA109F" w:rsidP="004E02BE">
            <w:pPr>
              <w:pStyle w:val="Tabelazwyky"/>
            </w:pPr>
            <w:r w:rsidRPr="007B6B11">
              <w:t>1..1</w:t>
            </w:r>
          </w:p>
        </w:tc>
      </w:tr>
      <w:tr w:rsidR="00BA109F" w:rsidRPr="007B6B11" w14:paraId="6F18949C" w14:textId="77777777" w:rsidTr="00F102D0">
        <w:trPr>
          <w:trHeight w:val="213"/>
        </w:trPr>
        <w:tc>
          <w:tcPr>
            <w:tcW w:w="1727" w:type="dxa"/>
          </w:tcPr>
          <w:p w14:paraId="03FD3FAF" w14:textId="77777777" w:rsidR="00BA109F" w:rsidRPr="007B6B11" w:rsidRDefault="00BA109F" w:rsidP="004E02BE">
            <w:pPr>
              <w:pStyle w:val="Tabelazwyky"/>
            </w:pPr>
            <w:r w:rsidRPr="007B6B11">
              <w:t>version</w:t>
            </w:r>
          </w:p>
        </w:tc>
        <w:tc>
          <w:tcPr>
            <w:tcW w:w="3254" w:type="dxa"/>
          </w:tcPr>
          <w:p w14:paraId="2580C796" w14:textId="77777777" w:rsidR="00BA109F" w:rsidRPr="007B6B11" w:rsidRDefault="00BA109F" w:rsidP="004E02BE">
            <w:pPr>
              <w:pStyle w:val="Tabelazwyky"/>
            </w:pPr>
            <w:r w:rsidRPr="007B6B11">
              <w:t xml:space="preserve">Wersja schematu, z którą zgodny jest komunikat. Oznaczenie wersji schematu, z którą zgodny jest komunikat. </w:t>
            </w:r>
          </w:p>
          <w:p w14:paraId="58758302" w14:textId="77777777" w:rsidR="00BA109F" w:rsidRPr="007B6B11" w:rsidRDefault="00BA109F" w:rsidP="004E02BE">
            <w:pPr>
              <w:pStyle w:val="Tabelazwyky"/>
            </w:pPr>
            <w:r w:rsidRPr="007B6B11">
              <w:t>Format: V_R, gdzie V - co najmniej jedna cyfra oznaczająca główną wersję, R - co najmniej jedna cyfra oznaczającą wersję pośrednią.</w:t>
            </w:r>
          </w:p>
        </w:tc>
        <w:tc>
          <w:tcPr>
            <w:tcW w:w="828" w:type="dxa"/>
          </w:tcPr>
          <w:p w14:paraId="2F2FC270" w14:textId="77777777" w:rsidR="00BA109F" w:rsidRPr="007B6B11" w:rsidRDefault="00BA109F" w:rsidP="004E02BE">
            <w:pPr>
              <w:pStyle w:val="Tabelazwyky"/>
            </w:pPr>
            <w:r w:rsidRPr="007B6B11">
              <w:t>-</w:t>
            </w:r>
          </w:p>
        </w:tc>
        <w:tc>
          <w:tcPr>
            <w:tcW w:w="2049" w:type="dxa"/>
          </w:tcPr>
          <w:p w14:paraId="56430CF1" w14:textId="77777777" w:rsidR="00BA109F" w:rsidRPr="007B6B11" w:rsidRDefault="00BA109F" w:rsidP="004E02BE">
            <w:pPr>
              <w:pStyle w:val="Tabelazwyky"/>
            </w:pPr>
            <w:r w:rsidRPr="007B6B11">
              <w:t>ZVersion</w:t>
            </w:r>
          </w:p>
        </w:tc>
        <w:tc>
          <w:tcPr>
            <w:tcW w:w="1196" w:type="dxa"/>
          </w:tcPr>
          <w:p w14:paraId="6554539D" w14:textId="77777777" w:rsidR="00BA109F" w:rsidRPr="007B6B11" w:rsidRDefault="00BA109F" w:rsidP="004E02BE">
            <w:pPr>
              <w:pStyle w:val="Tabelazwyky"/>
            </w:pPr>
            <w:r w:rsidRPr="007B6B11">
              <w:t>1..1</w:t>
            </w:r>
          </w:p>
        </w:tc>
      </w:tr>
    </w:tbl>
    <w:p w14:paraId="15FA5384" w14:textId="47A7CECF" w:rsidR="00F27167" w:rsidRPr="007B6B11" w:rsidRDefault="00F27167" w:rsidP="004E02BE">
      <w:pPr>
        <w:pStyle w:val="Legenda"/>
        <w:rPr>
          <w:b w:val="0"/>
          <w:sz w:val="22"/>
        </w:rPr>
      </w:pPr>
      <w:bookmarkStart w:id="564" w:name="_Toc97503949"/>
      <w:bookmarkStart w:id="565" w:name="_Toc183172200"/>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94</w:t>
      </w:r>
      <w:r w:rsidRPr="007B6B11">
        <w:rPr>
          <w:b w:val="0"/>
          <w:sz w:val="22"/>
        </w:rPr>
        <w:fldChar w:fldCharType="end"/>
      </w:r>
      <w:r w:rsidRPr="007B6B11">
        <w:rPr>
          <w:b w:val="0"/>
          <w:sz w:val="22"/>
        </w:rPr>
        <w:t>. Struktura załącznika AKC-4M.</w:t>
      </w:r>
      <w:bookmarkEnd w:id="564"/>
      <w:bookmarkEnd w:id="565"/>
    </w:p>
    <w:p w14:paraId="2749ED2A" w14:textId="66B502D5" w:rsidR="00BA109F" w:rsidRPr="007B6B11" w:rsidRDefault="00ED6082" w:rsidP="004E02BE">
      <w:r w:rsidRPr="007B6B11">
        <w:rPr>
          <w:noProof/>
        </w:rPr>
        <w:drawing>
          <wp:inline distT="0" distB="0" distL="0" distR="0" wp14:anchorId="5483FAF9" wp14:editId="1B8F4D15">
            <wp:extent cx="5753100" cy="1933575"/>
            <wp:effectExtent l="19050" t="19050" r="19050" b="28575"/>
            <wp:docPr id="140" name="Obraz 140" descr="Rysunek przedstawia strukturę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Obraz 140" descr="Rysunek przedstawia strukturę  załącznika AKC-4M."/>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53100" cy="1933575"/>
                    </a:xfrm>
                    <a:prstGeom prst="rect">
                      <a:avLst/>
                    </a:prstGeom>
                    <a:noFill/>
                    <a:ln>
                      <a:solidFill>
                        <a:schemeClr val="tx1"/>
                      </a:solidFill>
                    </a:ln>
                  </pic:spPr>
                </pic:pic>
              </a:graphicData>
            </a:graphic>
          </wp:inline>
        </w:drawing>
      </w:r>
    </w:p>
    <w:p w14:paraId="0902AD7A" w14:textId="6CD8B055" w:rsidR="00BA109F" w:rsidRPr="007B6B11" w:rsidRDefault="00BA109F" w:rsidP="004E02BE">
      <w:pPr>
        <w:pStyle w:val="Z2PodpisRysunkuTabeli"/>
      </w:pPr>
      <w:bookmarkStart w:id="566" w:name="_Toc183172089"/>
      <w:r w:rsidRPr="007B6B11">
        <w:t xml:space="preserve">Tabela </w:t>
      </w:r>
      <w:r w:rsidR="00E354C5">
        <w:fldChar w:fldCharType="begin"/>
      </w:r>
      <w:r w:rsidR="00E354C5">
        <w:instrText xml:space="preserve"> SEQ Tabela \* ARABIC </w:instrText>
      </w:r>
      <w:r w:rsidR="00E354C5">
        <w:fldChar w:fldCharType="separate"/>
      </w:r>
      <w:r w:rsidR="006D48AD">
        <w:rPr>
          <w:noProof/>
        </w:rPr>
        <w:t>121</w:t>
      </w:r>
      <w:r w:rsidR="00E354C5">
        <w:fldChar w:fldCharType="end"/>
      </w:r>
      <w:r w:rsidRPr="007B6B11">
        <w:t>. Struktura &lt;HeaderType&gt;, nagłówka załącznika AKC-4M</w:t>
      </w:r>
      <w:bookmarkEnd w:id="566"/>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A109F" w:rsidRPr="007B6B11" w14:paraId="3B227FAC" w14:textId="77777777" w:rsidTr="00146E29">
        <w:trPr>
          <w:trHeight w:val="213"/>
          <w:tblHeader/>
        </w:trPr>
        <w:tc>
          <w:tcPr>
            <w:tcW w:w="1788" w:type="dxa"/>
            <w:shd w:val="clear" w:color="auto" w:fill="D9D9D9" w:themeFill="background1" w:themeFillShade="D9"/>
          </w:tcPr>
          <w:p w14:paraId="2C239658"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lastRenderedPageBreak/>
              <w:t xml:space="preserve">Nazwa </w:t>
            </w:r>
          </w:p>
        </w:tc>
        <w:tc>
          <w:tcPr>
            <w:tcW w:w="3360" w:type="dxa"/>
            <w:shd w:val="clear" w:color="auto" w:fill="D9D9D9" w:themeFill="background1" w:themeFillShade="D9"/>
          </w:tcPr>
          <w:p w14:paraId="6C4B84F5"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2838A6CA"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87" w:type="dxa"/>
            <w:shd w:val="clear" w:color="auto" w:fill="D9D9D9" w:themeFill="background1" w:themeFillShade="D9"/>
          </w:tcPr>
          <w:p w14:paraId="2063498F"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1C09B2F1"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BA109F" w:rsidRPr="007B6B11" w14:paraId="43D32574" w14:textId="77777777" w:rsidTr="008E7641">
        <w:trPr>
          <w:trHeight w:val="213"/>
        </w:trPr>
        <w:tc>
          <w:tcPr>
            <w:tcW w:w="1788" w:type="dxa"/>
          </w:tcPr>
          <w:p w14:paraId="3588C533" w14:textId="77777777" w:rsidR="00BA109F" w:rsidRPr="007B6B11" w:rsidRDefault="00BA109F" w:rsidP="004E02BE">
            <w:pPr>
              <w:pStyle w:val="Tabelazwyky"/>
            </w:pPr>
            <w:r w:rsidRPr="007B6B11">
              <w:t>identifier</w:t>
            </w:r>
          </w:p>
        </w:tc>
        <w:tc>
          <w:tcPr>
            <w:tcW w:w="3360" w:type="dxa"/>
          </w:tcPr>
          <w:p w14:paraId="5B01F597" w14:textId="77777777" w:rsidR="00BA109F" w:rsidRPr="007B6B11" w:rsidRDefault="00BA109F" w:rsidP="004E02BE">
            <w:pPr>
              <w:pStyle w:val="Tabelazwyky"/>
            </w:pPr>
            <w:r w:rsidRPr="007B6B11">
              <w:t>Identyfikator podatkowy NIP/ numer PESEL Podatnika.</w:t>
            </w:r>
          </w:p>
        </w:tc>
        <w:tc>
          <w:tcPr>
            <w:tcW w:w="840" w:type="dxa"/>
          </w:tcPr>
          <w:p w14:paraId="7537874E" w14:textId="77777777" w:rsidR="00BA109F" w:rsidRPr="007B6B11" w:rsidRDefault="00BA109F" w:rsidP="004E02BE">
            <w:pPr>
              <w:pStyle w:val="Tabelazwyky"/>
            </w:pPr>
            <w:r w:rsidRPr="007B6B11">
              <w:t>1</w:t>
            </w:r>
          </w:p>
        </w:tc>
        <w:tc>
          <w:tcPr>
            <w:tcW w:w="2087" w:type="dxa"/>
          </w:tcPr>
          <w:p w14:paraId="6E4EB94A" w14:textId="77777777" w:rsidR="00BA109F" w:rsidRPr="007B6B11" w:rsidRDefault="00BA109F" w:rsidP="004E02BE">
            <w:pPr>
              <w:pStyle w:val="Tabelazwyky"/>
            </w:pPr>
            <w:r w:rsidRPr="007B6B11">
              <w:t>ZIdentification</w:t>
            </w:r>
          </w:p>
        </w:tc>
        <w:tc>
          <w:tcPr>
            <w:tcW w:w="1276" w:type="dxa"/>
          </w:tcPr>
          <w:p w14:paraId="5D2732C2" w14:textId="77777777" w:rsidR="00BA109F" w:rsidRPr="007B6B11" w:rsidRDefault="00BA109F" w:rsidP="004E02BE">
            <w:pPr>
              <w:pStyle w:val="Tabelazwyky"/>
            </w:pPr>
            <w:r w:rsidRPr="007B6B11">
              <w:t>1..1</w:t>
            </w:r>
          </w:p>
        </w:tc>
      </w:tr>
      <w:tr w:rsidR="00BA109F" w:rsidRPr="007B6B11" w14:paraId="6A027384" w14:textId="77777777" w:rsidTr="008E7641">
        <w:trPr>
          <w:trHeight w:val="213"/>
        </w:trPr>
        <w:tc>
          <w:tcPr>
            <w:tcW w:w="1788" w:type="dxa"/>
          </w:tcPr>
          <w:p w14:paraId="165098FA" w14:textId="77777777" w:rsidR="00BA109F" w:rsidRPr="007B6B11" w:rsidRDefault="00BA109F" w:rsidP="004E02BE">
            <w:pPr>
              <w:pStyle w:val="Tabelazwyky"/>
            </w:pPr>
            <w:r w:rsidRPr="007B6B11">
              <w:t>period</w:t>
            </w:r>
          </w:p>
        </w:tc>
        <w:tc>
          <w:tcPr>
            <w:tcW w:w="3360" w:type="dxa"/>
          </w:tcPr>
          <w:p w14:paraId="2D096D63" w14:textId="77777777" w:rsidR="00BA109F" w:rsidRPr="007B6B11" w:rsidRDefault="00BA109F" w:rsidP="004E02BE">
            <w:pPr>
              <w:pStyle w:val="Tabelazwyky"/>
            </w:pPr>
            <w:r w:rsidRPr="007B6B11">
              <w:t>Data w formacie miesiąc/ rok za jaki została złożona deklaracja.</w:t>
            </w:r>
          </w:p>
        </w:tc>
        <w:tc>
          <w:tcPr>
            <w:tcW w:w="840" w:type="dxa"/>
          </w:tcPr>
          <w:p w14:paraId="5DB63C24" w14:textId="77777777" w:rsidR="00BA109F" w:rsidRPr="007B6B11" w:rsidRDefault="00BA109F" w:rsidP="004E02BE">
            <w:pPr>
              <w:pStyle w:val="Tabelazwyky"/>
            </w:pPr>
            <w:r w:rsidRPr="007B6B11">
              <w:t>2, 3</w:t>
            </w:r>
          </w:p>
        </w:tc>
        <w:tc>
          <w:tcPr>
            <w:tcW w:w="2087" w:type="dxa"/>
          </w:tcPr>
          <w:p w14:paraId="332E0E5D" w14:textId="77777777" w:rsidR="00BA109F" w:rsidRPr="007B6B11" w:rsidRDefault="00BA109F" w:rsidP="004E02BE">
            <w:pPr>
              <w:pStyle w:val="Tabelazwyky"/>
            </w:pPr>
            <w:r w:rsidRPr="007B6B11">
              <w:t>ZPeriod</w:t>
            </w:r>
          </w:p>
          <w:p w14:paraId="08E9E519" w14:textId="77777777" w:rsidR="00BA109F" w:rsidRPr="007B6B11" w:rsidRDefault="00BA109F" w:rsidP="004E02BE">
            <w:pPr>
              <w:pStyle w:val="Tabelazwyky"/>
            </w:pPr>
            <w:r w:rsidRPr="007B6B11">
              <w:t>Patrz reguła R1; R2</w:t>
            </w:r>
          </w:p>
        </w:tc>
        <w:tc>
          <w:tcPr>
            <w:tcW w:w="1276" w:type="dxa"/>
          </w:tcPr>
          <w:p w14:paraId="1006A55C" w14:textId="77777777" w:rsidR="00BA109F" w:rsidRPr="007B6B11" w:rsidRDefault="00BA109F" w:rsidP="004E02BE">
            <w:pPr>
              <w:pStyle w:val="Tabelazwyky"/>
            </w:pPr>
            <w:r w:rsidRPr="007B6B11">
              <w:t>1..1</w:t>
            </w:r>
          </w:p>
        </w:tc>
      </w:tr>
      <w:tr w:rsidR="00BA109F" w:rsidRPr="007B6B11" w14:paraId="12A4D482" w14:textId="77777777" w:rsidTr="008E7641">
        <w:trPr>
          <w:trHeight w:val="213"/>
        </w:trPr>
        <w:tc>
          <w:tcPr>
            <w:tcW w:w="1788" w:type="dxa"/>
          </w:tcPr>
          <w:p w14:paraId="7B167886" w14:textId="77777777" w:rsidR="00BA109F" w:rsidRPr="007B6B11" w:rsidRDefault="00BA109F" w:rsidP="004E02BE">
            <w:pPr>
              <w:pStyle w:val="Tabelazwyky"/>
            </w:pPr>
            <w:r w:rsidRPr="007B6B11">
              <w:t>formNo</w:t>
            </w:r>
          </w:p>
        </w:tc>
        <w:tc>
          <w:tcPr>
            <w:tcW w:w="3360" w:type="dxa"/>
          </w:tcPr>
          <w:p w14:paraId="281AAA43" w14:textId="77777777" w:rsidR="00BA109F" w:rsidRPr="007B6B11" w:rsidRDefault="00BA109F" w:rsidP="004E02BE">
            <w:pPr>
              <w:pStyle w:val="Tabelazwyky"/>
            </w:pPr>
            <w:r w:rsidRPr="007B6B11">
              <w:t>Numer formularza. Podatnik może załączyć wiele formularzy tego samego typu.</w:t>
            </w:r>
          </w:p>
        </w:tc>
        <w:tc>
          <w:tcPr>
            <w:tcW w:w="840" w:type="dxa"/>
          </w:tcPr>
          <w:p w14:paraId="2202904D" w14:textId="77777777" w:rsidR="00BA109F" w:rsidRPr="007B6B11" w:rsidRDefault="00BA109F" w:rsidP="004E02BE">
            <w:pPr>
              <w:pStyle w:val="Tabelazwyky"/>
            </w:pPr>
            <w:r w:rsidRPr="007B6B11">
              <w:t>-</w:t>
            </w:r>
          </w:p>
        </w:tc>
        <w:tc>
          <w:tcPr>
            <w:tcW w:w="2087" w:type="dxa"/>
          </w:tcPr>
          <w:p w14:paraId="5766AA25" w14:textId="77777777" w:rsidR="00BA109F" w:rsidRPr="007B6B11" w:rsidRDefault="00BA109F" w:rsidP="004E02BE">
            <w:pPr>
              <w:pStyle w:val="Tabelazwyky"/>
            </w:pPr>
            <w:r w:rsidRPr="007B6B11">
              <w:t>ZFormNo</w:t>
            </w:r>
          </w:p>
          <w:p w14:paraId="189A34EC" w14:textId="77777777" w:rsidR="00BA109F" w:rsidRPr="007B6B11" w:rsidRDefault="00BA109F" w:rsidP="004E02BE">
            <w:pPr>
              <w:pStyle w:val="Tabelazwyky"/>
            </w:pPr>
            <w:r w:rsidRPr="007B6B11">
              <w:t>Patrz reguła R3</w:t>
            </w:r>
          </w:p>
        </w:tc>
        <w:tc>
          <w:tcPr>
            <w:tcW w:w="1276" w:type="dxa"/>
          </w:tcPr>
          <w:p w14:paraId="6EECEF4A" w14:textId="77777777" w:rsidR="00BA109F" w:rsidRPr="007B6B11" w:rsidRDefault="00BA109F" w:rsidP="004E02BE">
            <w:pPr>
              <w:pStyle w:val="Tabelazwyky"/>
            </w:pPr>
            <w:r w:rsidRPr="007B6B11">
              <w:t>1..1</w:t>
            </w:r>
          </w:p>
        </w:tc>
      </w:tr>
      <w:tr w:rsidR="00BA109F" w:rsidRPr="007B6B11" w14:paraId="3B77BF06" w14:textId="77777777" w:rsidTr="008E7641">
        <w:trPr>
          <w:trHeight w:val="213"/>
        </w:trPr>
        <w:tc>
          <w:tcPr>
            <w:tcW w:w="1788" w:type="dxa"/>
          </w:tcPr>
          <w:p w14:paraId="587944FC" w14:textId="77777777" w:rsidR="00BA109F" w:rsidRPr="007B6B11" w:rsidRDefault="00BA109F" w:rsidP="004E02BE">
            <w:pPr>
              <w:pStyle w:val="Tabelazwyky"/>
            </w:pPr>
            <w:r w:rsidRPr="007B6B11">
              <w:t>Warehouse</w:t>
            </w:r>
          </w:p>
        </w:tc>
        <w:tc>
          <w:tcPr>
            <w:tcW w:w="3360" w:type="dxa"/>
          </w:tcPr>
          <w:p w14:paraId="3F585582" w14:textId="580E17C4" w:rsidR="00BA109F" w:rsidRPr="007B6B11" w:rsidRDefault="00BA109F" w:rsidP="004E02BE">
            <w:pPr>
              <w:pStyle w:val="Tabelazwyky"/>
            </w:pPr>
            <w:r w:rsidRPr="007B6B11">
              <w:t>Dane o składzie podatkowym i o zarejestrowanym odbiorcy</w:t>
            </w:r>
            <w:r w:rsidR="00ED6082" w:rsidRPr="007B6B11">
              <w:t>.</w:t>
            </w:r>
          </w:p>
          <w:p w14:paraId="3AD52D86" w14:textId="77777777" w:rsidR="00BA109F" w:rsidRPr="007B6B11" w:rsidRDefault="00BA109F" w:rsidP="004E02BE">
            <w:pPr>
              <w:pStyle w:val="Tabelazwyky"/>
            </w:pPr>
            <w:r w:rsidRPr="007B6B11">
              <w:t>Numer akcyzowy i adres składu podatkowego(B1)</w:t>
            </w:r>
          </w:p>
          <w:p w14:paraId="1F404A98" w14:textId="77777777" w:rsidR="00BA109F" w:rsidRPr="007B6B11" w:rsidRDefault="00BA109F" w:rsidP="004E02BE">
            <w:pPr>
              <w:pStyle w:val="Tabelazwyky"/>
            </w:pPr>
            <w:r w:rsidRPr="007B6B11">
              <w:t>Numer akcyzowy zarejestrowanego odbiorcy(B2)</w:t>
            </w:r>
          </w:p>
        </w:tc>
        <w:tc>
          <w:tcPr>
            <w:tcW w:w="840" w:type="dxa"/>
          </w:tcPr>
          <w:p w14:paraId="007A65B1" w14:textId="77777777" w:rsidR="00BA109F" w:rsidRPr="007B6B11" w:rsidRDefault="00BA109F" w:rsidP="004E02BE">
            <w:pPr>
              <w:pStyle w:val="Tabelazwyky"/>
            </w:pPr>
            <w:r w:rsidRPr="007B6B11">
              <w:t>B</w:t>
            </w:r>
          </w:p>
        </w:tc>
        <w:tc>
          <w:tcPr>
            <w:tcW w:w="2087" w:type="dxa"/>
          </w:tcPr>
          <w:p w14:paraId="729BDAD0" w14:textId="77777777" w:rsidR="00BA109F" w:rsidRPr="007B6B11" w:rsidRDefault="00BA109F" w:rsidP="004E02BE">
            <w:pPr>
              <w:pStyle w:val="Tabelazwyky"/>
            </w:pPr>
            <w:r w:rsidRPr="007B6B11">
              <w:t>WarehouseType</w:t>
            </w:r>
          </w:p>
        </w:tc>
        <w:tc>
          <w:tcPr>
            <w:tcW w:w="1276" w:type="dxa"/>
          </w:tcPr>
          <w:p w14:paraId="60266183" w14:textId="77777777" w:rsidR="00BA109F" w:rsidRPr="007B6B11" w:rsidRDefault="00BA109F" w:rsidP="004E02BE">
            <w:pPr>
              <w:pStyle w:val="Tabelazwyky"/>
            </w:pPr>
            <w:r w:rsidRPr="007B6B11">
              <w:t>0..1</w:t>
            </w:r>
          </w:p>
        </w:tc>
      </w:tr>
      <w:tr w:rsidR="00BA109F" w:rsidRPr="007B6B11" w14:paraId="0BF1C8C9" w14:textId="77777777" w:rsidTr="008E7641">
        <w:trPr>
          <w:trHeight w:val="213"/>
        </w:trPr>
        <w:tc>
          <w:tcPr>
            <w:tcW w:w="1788" w:type="dxa"/>
          </w:tcPr>
          <w:p w14:paraId="7BE81A40" w14:textId="77777777" w:rsidR="00BA109F" w:rsidRPr="007B6B11" w:rsidRDefault="00BA109F" w:rsidP="004E02BE">
            <w:pPr>
              <w:pStyle w:val="Tabelazwyky"/>
            </w:pPr>
            <w:r w:rsidRPr="007B6B11">
              <w:t>CalculOfAmountOfExciseDuty</w:t>
            </w:r>
          </w:p>
        </w:tc>
        <w:tc>
          <w:tcPr>
            <w:tcW w:w="3360" w:type="dxa"/>
          </w:tcPr>
          <w:p w14:paraId="1243F79F" w14:textId="77777777" w:rsidR="00BA109F" w:rsidRPr="007B6B11" w:rsidRDefault="00BA109F" w:rsidP="004E02BE">
            <w:pPr>
              <w:pStyle w:val="Tabelazwyky"/>
            </w:pPr>
            <w:r w:rsidRPr="007B6B11">
              <w:t>Obliczenie wysokości podatku akcyzowego</w:t>
            </w:r>
          </w:p>
        </w:tc>
        <w:tc>
          <w:tcPr>
            <w:tcW w:w="840" w:type="dxa"/>
          </w:tcPr>
          <w:p w14:paraId="547F57AB" w14:textId="77777777" w:rsidR="00BA109F" w:rsidRPr="007B6B11" w:rsidRDefault="00BA109F" w:rsidP="004E02BE">
            <w:pPr>
              <w:pStyle w:val="Tabelazwyky"/>
            </w:pPr>
            <w:r w:rsidRPr="007B6B11">
              <w:t>C</w:t>
            </w:r>
          </w:p>
        </w:tc>
        <w:tc>
          <w:tcPr>
            <w:tcW w:w="2087" w:type="dxa"/>
          </w:tcPr>
          <w:p w14:paraId="34530AD9" w14:textId="77777777" w:rsidR="00BA109F" w:rsidRPr="007B6B11" w:rsidRDefault="00BA109F" w:rsidP="004E02BE">
            <w:pPr>
              <w:pStyle w:val="Tabelazwyky"/>
            </w:pPr>
            <w:r w:rsidRPr="007B6B11">
              <w:t>ZCalculOfAmountOfExciseDutyType</w:t>
            </w:r>
          </w:p>
        </w:tc>
        <w:tc>
          <w:tcPr>
            <w:tcW w:w="1276" w:type="dxa"/>
          </w:tcPr>
          <w:p w14:paraId="70D3E47F" w14:textId="77777777" w:rsidR="00BA109F" w:rsidRPr="007B6B11" w:rsidRDefault="00BA109F" w:rsidP="004E02BE">
            <w:pPr>
              <w:pStyle w:val="Tabelazwyky"/>
            </w:pPr>
            <w:r w:rsidRPr="007B6B11">
              <w:t>1..1</w:t>
            </w:r>
          </w:p>
        </w:tc>
      </w:tr>
      <w:tr w:rsidR="00BA109F" w:rsidRPr="007B6B11" w14:paraId="29964422" w14:textId="77777777" w:rsidTr="008E7641">
        <w:trPr>
          <w:trHeight w:val="213"/>
        </w:trPr>
        <w:tc>
          <w:tcPr>
            <w:tcW w:w="1788" w:type="dxa"/>
          </w:tcPr>
          <w:p w14:paraId="55B0892E" w14:textId="77777777" w:rsidR="00BA109F" w:rsidRPr="007B6B11" w:rsidRDefault="00BA109F" w:rsidP="004E02BE">
            <w:pPr>
              <w:pStyle w:val="Tabelazwyky"/>
            </w:pPr>
            <w:r w:rsidRPr="007B6B11">
              <w:t>CleareanceExciseDuty</w:t>
            </w:r>
          </w:p>
        </w:tc>
        <w:tc>
          <w:tcPr>
            <w:tcW w:w="3360" w:type="dxa"/>
          </w:tcPr>
          <w:p w14:paraId="708B9275" w14:textId="77777777" w:rsidR="00BA109F" w:rsidRPr="007B6B11" w:rsidRDefault="00BA109F" w:rsidP="004E02BE">
            <w:pPr>
              <w:pStyle w:val="Tabelazwyky"/>
            </w:pPr>
            <w:r w:rsidRPr="007B6B11">
              <w:t>Rozliczenie podatku akcyzowego</w:t>
            </w:r>
          </w:p>
        </w:tc>
        <w:tc>
          <w:tcPr>
            <w:tcW w:w="840" w:type="dxa"/>
          </w:tcPr>
          <w:p w14:paraId="357E9029" w14:textId="77777777" w:rsidR="00BA109F" w:rsidRPr="007B6B11" w:rsidRDefault="00BA109F" w:rsidP="004E02BE">
            <w:pPr>
              <w:pStyle w:val="Tabelazwyky"/>
            </w:pPr>
            <w:r w:rsidRPr="007B6B11">
              <w:t>D</w:t>
            </w:r>
          </w:p>
        </w:tc>
        <w:tc>
          <w:tcPr>
            <w:tcW w:w="2087" w:type="dxa"/>
          </w:tcPr>
          <w:p w14:paraId="536D3FE6" w14:textId="77777777" w:rsidR="00BA109F" w:rsidRPr="007B6B11" w:rsidRDefault="00BA109F" w:rsidP="004E02BE">
            <w:pPr>
              <w:pStyle w:val="Tabelazwyky"/>
            </w:pPr>
            <w:r w:rsidRPr="007B6B11">
              <w:t>CleareanceExciseDutyType</w:t>
            </w:r>
          </w:p>
        </w:tc>
        <w:tc>
          <w:tcPr>
            <w:tcW w:w="1276" w:type="dxa"/>
          </w:tcPr>
          <w:p w14:paraId="21392D94" w14:textId="77777777" w:rsidR="00BA109F" w:rsidRPr="007B6B11" w:rsidRDefault="00BA109F" w:rsidP="004E02BE">
            <w:pPr>
              <w:pStyle w:val="Tabelazwyky"/>
            </w:pPr>
            <w:r w:rsidRPr="007B6B11">
              <w:t>1..1</w:t>
            </w:r>
          </w:p>
        </w:tc>
      </w:tr>
      <w:tr w:rsidR="00BA109F" w:rsidRPr="007B6B11" w14:paraId="6BBA2CB0" w14:textId="77777777" w:rsidTr="008E7641">
        <w:trPr>
          <w:trHeight w:val="213"/>
        </w:trPr>
        <w:tc>
          <w:tcPr>
            <w:tcW w:w="1788" w:type="dxa"/>
          </w:tcPr>
          <w:p w14:paraId="04C09D21" w14:textId="77777777" w:rsidR="00BA109F" w:rsidRPr="007B6B11" w:rsidRDefault="00BA109F" w:rsidP="004E02BE">
            <w:pPr>
              <w:pStyle w:val="Tabelazwyky"/>
            </w:pPr>
            <w:r w:rsidRPr="007B6B11">
              <w:t>Items</w:t>
            </w:r>
          </w:p>
        </w:tc>
        <w:tc>
          <w:tcPr>
            <w:tcW w:w="3360" w:type="dxa"/>
          </w:tcPr>
          <w:p w14:paraId="6C58A71E" w14:textId="77777777" w:rsidR="00BA109F" w:rsidRPr="007B6B11" w:rsidRDefault="00BA109F" w:rsidP="004E02BE">
            <w:pPr>
              <w:pStyle w:val="Tabelazwyky"/>
            </w:pPr>
            <w:r w:rsidRPr="007B6B11">
              <w:t>Obliczenie wysokości podatku akcyzowego od poszczególnych wyrobów</w:t>
            </w:r>
          </w:p>
        </w:tc>
        <w:tc>
          <w:tcPr>
            <w:tcW w:w="840" w:type="dxa"/>
          </w:tcPr>
          <w:p w14:paraId="20102994" w14:textId="77777777" w:rsidR="00BA109F" w:rsidRPr="007B6B11" w:rsidRDefault="00BA109F" w:rsidP="004E02BE">
            <w:pPr>
              <w:pStyle w:val="Tabelazwyky"/>
            </w:pPr>
            <w:r w:rsidRPr="007B6B11">
              <w:t>F</w:t>
            </w:r>
          </w:p>
        </w:tc>
        <w:tc>
          <w:tcPr>
            <w:tcW w:w="2087" w:type="dxa"/>
          </w:tcPr>
          <w:p w14:paraId="2717DA06" w14:textId="77777777" w:rsidR="00BA109F" w:rsidRPr="007B6B11" w:rsidRDefault="00BA109F" w:rsidP="004E02BE">
            <w:pPr>
              <w:pStyle w:val="Tabelazwyky"/>
            </w:pPr>
            <w:r w:rsidRPr="007B6B11">
              <w:t>ItemsType</w:t>
            </w:r>
          </w:p>
        </w:tc>
        <w:tc>
          <w:tcPr>
            <w:tcW w:w="1276" w:type="dxa"/>
          </w:tcPr>
          <w:p w14:paraId="5913E80D" w14:textId="77777777" w:rsidR="00BA109F" w:rsidRPr="007B6B11" w:rsidRDefault="00BA109F" w:rsidP="004E02BE">
            <w:pPr>
              <w:pStyle w:val="Tabelazwyky"/>
            </w:pPr>
            <w:r w:rsidRPr="007B6B11">
              <w:t>1..1</w:t>
            </w:r>
          </w:p>
        </w:tc>
      </w:tr>
      <w:tr w:rsidR="00BA109F" w:rsidRPr="007B6B11" w14:paraId="5E43CE75" w14:textId="77777777" w:rsidTr="008E7641">
        <w:trPr>
          <w:trHeight w:val="213"/>
        </w:trPr>
        <w:tc>
          <w:tcPr>
            <w:tcW w:w="1788" w:type="dxa"/>
          </w:tcPr>
          <w:p w14:paraId="60514057" w14:textId="77777777" w:rsidR="00BA109F" w:rsidRPr="007B6B11" w:rsidRDefault="00BA109F" w:rsidP="004E02BE">
            <w:pPr>
              <w:pStyle w:val="Tabelazwyky"/>
            </w:pPr>
            <w:r w:rsidRPr="007B6B11">
              <w:t>DailyPaymentInformation</w:t>
            </w:r>
          </w:p>
        </w:tc>
        <w:tc>
          <w:tcPr>
            <w:tcW w:w="3360" w:type="dxa"/>
          </w:tcPr>
          <w:p w14:paraId="281E32BB" w14:textId="77777777" w:rsidR="00BA109F" w:rsidRPr="007B6B11" w:rsidRDefault="00BA109F" w:rsidP="004E02BE">
            <w:pPr>
              <w:pStyle w:val="Tabelazwyky"/>
            </w:pPr>
            <w:r w:rsidRPr="007B6B11">
              <w:t>Informacja o wpłatach dziennych</w:t>
            </w:r>
          </w:p>
        </w:tc>
        <w:tc>
          <w:tcPr>
            <w:tcW w:w="840" w:type="dxa"/>
          </w:tcPr>
          <w:p w14:paraId="298D03B5" w14:textId="77777777" w:rsidR="00BA109F" w:rsidRPr="007B6B11" w:rsidRDefault="00BA109F" w:rsidP="004E02BE">
            <w:pPr>
              <w:pStyle w:val="Tabelazwyky"/>
            </w:pPr>
            <w:r w:rsidRPr="007B6B11">
              <w:t>E</w:t>
            </w:r>
          </w:p>
        </w:tc>
        <w:tc>
          <w:tcPr>
            <w:tcW w:w="2087" w:type="dxa"/>
          </w:tcPr>
          <w:p w14:paraId="21D3ED14" w14:textId="77777777" w:rsidR="00BA109F" w:rsidRPr="007B6B11" w:rsidRDefault="00BA109F" w:rsidP="004E02BE">
            <w:pPr>
              <w:pStyle w:val="Tabelazwyky"/>
            </w:pPr>
            <w:r w:rsidRPr="007B6B11">
              <w:t xml:space="preserve">DailyPaymentInformationType </w:t>
            </w:r>
          </w:p>
          <w:p w14:paraId="5A3AE631" w14:textId="77777777" w:rsidR="00BA109F" w:rsidRPr="007B6B11" w:rsidRDefault="00BA109F" w:rsidP="004E02BE">
            <w:pPr>
              <w:pStyle w:val="Tabelazwyky"/>
            </w:pPr>
            <w:r w:rsidRPr="007B6B11">
              <w:t>Patrz reguła R5</w:t>
            </w:r>
          </w:p>
        </w:tc>
        <w:tc>
          <w:tcPr>
            <w:tcW w:w="1276" w:type="dxa"/>
          </w:tcPr>
          <w:p w14:paraId="209DBC0C" w14:textId="77777777" w:rsidR="00BA109F" w:rsidRPr="007B6B11" w:rsidRDefault="00BA109F" w:rsidP="004E02BE">
            <w:pPr>
              <w:pStyle w:val="Tabelazwyky"/>
            </w:pPr>
            <w:r w:rsidRPr="007B6B11">
              <w:t>0..1</w:t>
            </w:r>
          </w:p>
        </w:tc>
      </w:tr>
    </w:tbl>
    <w:p w14:paraId="2E56BCBF" w14:textId="77777777" w:rsidR="006D48AD" w:rsidRDefault="006D48AD">
      <w:pPr>
        <w:spacing w:before="0" w:after="0" w:line="240" w:lineRule="auto"/>
        <w:rPr>
          <w:bCs/>
          <w:sz w:val="22"/>
          <w:szCs w:val="20"/>
        </w:rPr>
      </w:pPr>
      <w:bookmarkStart w:id="567" w:name="_Toc97503950"/>
      <w:r>
        <w:rPr>
          <w:b/>
          <w:sz w:val="22"/>
        </w:rPr>
        <w:br w:type="page"/>
      </w:r>
    </w:p>
    <w:p w14:paraId="27A80FAA" w14:textId="033C4B38" w:rsidR="00F27167" w:rsidRPr="007B6B11" w:rsidRDefault="00F27167" w:rsidP="004E02BE">
      <w:pPr>
        <w:pStyle w:val="Legenda"/>
        <w:rPr>
          <w:b w:val="0"/>
          <w:sz w:val="22"/>
        </w:rPr>
      </w:pPr>
      <w:bookmarkStart w:id="568" w:name="_Toc183172201"/>
      <w:r w:rsidRPr="007B6B11">
        <w:rPr>
          <w:b w:val="0"/>
          <w:sz w:val="22"/>
        </w:rPr>
        <w:lastRenderedPageBreak/>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95</w:t>
      </w:r>
      <w:r w:rsidRPr="007B6B11">
        <w:rPr>
          <w:b w:val="0"/>
          <w:sz w:val="22"/>
        </w:rPr>
        <w:fldChar w:fldCharType="end"/>
      </w:r>
      <w:r w:rsidRPr="007B6B11">
        <w:rPr>
          <w:b w:val="0"/>
          <w:sz w:val="22"/>
        </w:rPr>
        <w:t>. Struktura &lt;HeaderType&gt;, nagłówka załącznika AKC-4M.</w:t>
      </w:r>
      <w:bookmarkEnd w:id="567"/>
      <w:bookmarkEnd w:id="568"/>
    </w:p>
    <w:p w14:paraId="3CD71012" w14:textId="1AE6906B" w:rsidR="00BA109F" w:rsidRPr="007B6B11" w:rsidRDefault="00EE6D25" w:rsidP="004E02BE">
      <w:r w:rsidRPr="007B6B11">
        <w:rPr>
          <w:noProof/>
        </w:rPr>
        <w:drawing>
          <wp:inline distT="0" distB="0" distL="0" distR="0" wp14:anchorId="17367FF4" wp14:editId="4EB1C2DF">
            <wp:extent cx="5753100" cy="4772025"/>
            <wp:effectExtent l="19050" t="19050" r="19050" b="28575"/>
            <wp:docPr id="144" name="Obraz 144" descr="Rysunek przedstawia strukturę &lt;HeaderType&gt;, nagłówk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Obraz 144" descr="Rysunek przedstawia strukturę &lt;HeaderType&gt;, nagłówka załącznika AKC-4M."/>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53100" cy="4772025"/>
                    </a:xfrm>
                    <a:prstGeom prst="rect">
                      <a:avLst/>
                    </a:prstGeom>
                    <a:noFill/>
                    <a:ln>
                      <a:solidFill>
                        <a:schemeClr val="tx1"/>
                      </a:solidFill>
                    </a:ln>
                  </pic:spPr>
                </pic:pic>
              </a:graphicData>
            </a:graphic>
          </wp:inline>
        </w:drawing>
      </w:r>
    </w:p>
    <w:p w14:paraId="3814158D" w14:textId="486D311D" w:rsidR="00BA109F" w:rsidRPr="007B6B11" w:rsidRDefault="00BA109F" w:rsidP="004E02BE">
      <w:pPr>
        <w:pStyle w:val="Z2PodpisRysunkuTabeli"/>
      </w:pPr>
      <w:bookmarkStart w:id="569" w:name="_Toc183172090"/>
      <w:r w:rsidRPr="007B6B11">
        <w:t xml:space="preserve">Tabela </w:t>
      </w:r>
      <w:r w:rsidR="00E354C5">
        <w:fldChar w:fldCharType="begin"/>
      </w:r>
      <w:r w:rsidR="00E354C5">
        <w:instrText xml:space="preserve"> SEQ Tabela \* ARABIC </w:instrText>
      </w:r>
      <w:r w:rsidR="00E354C5">
        <w:fldChar w:fldCharType="separate"/>
      </w:r>
      <w:r w:rsidR="006D48AD">
        <w:rPr>
          <w:noProof/>
        </w:rPr>
        <w:t>122</w:t>
      </w:r>
      <w:r w:rsidR="00E354C5">
        <w:fldChar w:fldCharType="end"/>
      </w:r>
      <w:r w:rsidRPr="007B6B11">
        <w:t>. Struktura &lt; WarehouseType &gt;, Dane o składzie podatkowym i o zarejestrowanym odbiorcy załącznika AKC-4M</w:t>
      </w:r>
      <w:bookmarkEnd w:id="569"/>
    </w:p>
    <w:tbl>
      <w:tblPr>
        <w:tblStyle w:val="Tabela-Siatka"/>
        <w:tblW w:w="9225" w:type="dxa"/>
        <w:tblLook w:val="01E0" w:firstRow="1" w:lastRow="1" w:firstColumn="1" w:lastColumn="1" w:noHBand="0" w:noVBand="0"/>
      </w:tblPr>
      <w:tblGrid>
        <w:gridCol w:w="1788"/>
        <w:gridCol w:w="3360"/>
        <w:gridCol w:w="840"/>
        <w:gridCol w:w="2040"/>
        <w:gridCol w:w="1197"/>
      </w:tblGrid>
      <w:tr w:rsidR="00BA109F" w:rsidRPr="007B6B11" w14:paraId="1A3E4931" w14:textId="77777777" w:rsidTr="00146E29">
        <w:trPr>
          <w:trHeight w:val="213"/>
          <w:tblHeader/>
        </w:trPr>
        <w:tc>
          <w:tcPr>
            <w:tcW w:w="1788" w:type="dxa"/>
            <w:shd w:val="clear" w:color="auto" w:fill="D9D9D9" w:themeFill="background1" w:themeFillShade="D9"/>
          </w:tcPr>
          <w:p w14:paraId="7665E47B"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3DFB309B"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68846FC4"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40" w:type="dxa"/>
            <w:shd w:val="clear" w:color="auto" w:fill="D9D9D9" w:themeFill="background1" w:themeFillShade="D9"/>
          </w:tcPr>
          <w:p w14:paraId="3BC09AA7"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66F9DA73"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BA109F" w:rsidRPr="007B6B11" w14:paraId="01BB4EF5" w14:textId="77777777" w:rsidTr="00F102D0">
        <w:trPr>
          <w:trHeight w:val="213"/>
        </w:trPr>
        <w:tc>
          <w:tcPr>
            <w:tcW w:w="1788" w:type="dxa"/>
          </w:tcPr>
          <w:p w14:paraId="628AA75A" w14:textId="77777777" w:rsidR="00BA109F" w:rsidRPr="007B6B11" w:rsidRDefault="00BA109F" w:rsidP="004E02BE">
            <w:pPr>
              <w:pStyle w:val="Tabelazwyky"/>
            </w:pPr>
            <w:r w:rsidRPr="007B6B11">
              <w:t>operatorNo</w:t>
            </w:r>
          </w:p>
        </w:tc>
        <w:tc>
          <w:tcPr>
            <w:tcW w:w="3360" w:type="dxa"/>
          </w:tcPr>
          <w:p w14:paraId="7C431DA1" w14:textId="77777777" w:rsidR="00BA109F" w:rsidRPr="007B6B11" w:rsidRDefault="00BA109F" w:rsidP="004E02BE">
            <w:pPr>
              <w:pStyle w:val="Tabelazwyky"/>
            </w:pPr>
            <w:r w:rsidRPr="007B6B11">
              <w:t>Numer akcyzowy składu (wypełnia podatnik prowadzący skład podatkowy).</w:t>
            </w:r>
          </w:p>
        </w:tc>
        <w:tc>
          <w:tcPr>
            <w:tcW w:w="840" w:type="dxa"/>
          </w:tcPr>
          <w:p w14:paraId="35D4A5F2" w14:textId="77777777" w:rsidR="00BA109F" w:rsidRPr="007B6B11" w:rsidRDefault="00BA109F" w:rsidP="004E02BE">
            <w:pPr>
              <w:pStyle w:val="Tabelazwyky"/>
            </w:pPr>
            <w:r w:rsidRPr="007B6B11">
              <w:t>6</w:t>
            </w:r>
          </w:p>
        </w:tc>
        <w:tc>
          <w:tcPr>
            <w:tcW w:w="2040" w:type="dxa"/>
          </w:tcPr>
          <w:p w14:paraId="39EF0384" w14:textId="77777777" w:rsidR="00BA109F" w:rsidRPr="007B6B11" w:rsidRDefault="00BA109F" w:rsidP="004E02BE">
            <w:pPr>
              <w:pStyle w:val="Tabelazwyky"/>
            </w:pPr>
            <w:r w:rsidRPr="007B6B11">
              <w:t>string(13)</w:t>
            </w:r>
          </w:p>
          <w:p w14:paraId="2166A730" w14:textId="77777777" w:rsidR="00BA109F" w:rsidRPr="007B6B11" w:rsidRDefault="00BA109F" w:rsidP="004E02BE">
            <w:pPr>
              <w:pStyle w:val="Tabelazwyky"/>
            </w:pPr>
            <w:r w:rsidRPr="007B6B11">
              <w:t>Patrz reguła R6</w:t>
            </w:r>
          </w:p>
        </w:tc>
        <w:tc>
          <w:tcPr>
            <w:tcW w:w="1197" w:type="dxa"/>
          </w:tcPr>
          <w:p w14:paraId="7A2893CE" w14:textId="77777777" w:rsidR="00BA109F" w:rsidRPr="007B6B11" w:rsidRDefault="00BA109F" w:rsidP="004E02BE">
            <w:pPr>
              <w:pStyle w:val="Tabelazwyky"/>
            </w:pPr>
            <w:r w:rsidRPr="007B6B11">
              <w:t>0..1</w:t>
            </w:r>
          </w:p>
        </w:tc>
      </w:tr>
      <w:tr w:rsidR="00BA109F" w:rsidRPr="007B6B11" w14:paraId="6DB164D3" w14:textId="77777777" w:rsidTr="00F102D0">
        <w:trPr>
          <w:trHeight w:val="213"/>
        </w:trPr>
        <w:tc>
          <w:tcPr>
            <w:tcW w:w="1788" w:type="dxa"/>
          </w:tcPr>
          <w:p w14:paraId="09D0D012" w14:textId="77777777" w:rsidR="00BA109F" w:rsidRPr="007B6B11" w:rsidRDefault="00BA109F" w:rsidP="004E02BE">
            <w:pPr>
              <w:pStyle w:val="Tabelazwyky"/>
            </w:pPr>
            <w:r w:rsidRPr="007B6B11">
              <w:t>userNo</w:t>
            </w:r>
          </w:p>
        </w:tc>
        <w:tc>
          <w:tcPr>
            <w:tcW w:w="3360" w:type="dxa"/>
          </w:tcPr>
          <w:p w14:paraId="2ACAE576" w14:textId="77777777" w:rsidR="00BA109F" w:rsidRPr="007B6B11" w:rsidRDefault="00BA109F" w:rsidP="004E02BE">
            <w:pPr>
              <w:pStyle w:val="Tabelazwyky"/>
            </w:pPr>
            <w:r w:rsidRPr="007B6B11">
              <w:t>Numer akcyzowy składu. (wypełnia podatnik korzystający z obcego składu podatkowego.</w:t>
            </w:r>
          </w:p>
        </w:tc>
        <w:tc>
          <w:tcPr>
            <w:tcW w:w="840" w:type="dxa"/>
          </w:tcPr>
          <w:p w14:paraId="44D19CB3" w14:textId="77777777" w:rsidR="00BA109F" w:rsidRPr="007B6B11" w:rsidRDefault="00BA109F" w:rsidP="004E02BE">
            <w:pPr>
              <w:pStyle w:val="Tabelazwyky"/>
            </w:pPr>
            <w:r w:rsidRPr="007B6B11">
              <w:t>7</w:t>
            </w:r>
          </w:p>
        </w:tc>
        <w:tc>
          <w:tcPr>
            <w:tcW w:w="2040" w:type="dxa"/>
          </w:tcPr>
          <w:p w14:paraId="38755C80" w14:textId="77777777" w:rsidR="00BA109F" w:rsidRPr="007B6B11" w:rsidRDefault="00BA109F" w:rsidP="004E02BE">
            <w:pPr>
              <w:pStyle w:val="Tabelazwyky"/>
            </w:pPr>
            <w:r w:rsidRPr="007B6B11">
              <w:t>string(13)</w:t>
            </w:r>
          </w:p>
          <w:p w14:paraId="096A7804" w14:textId="77777777" w:rsidR="00BA109F" w:rsidRPr="007B6B11" w:rsidRDefault="00BA109F" w:rsidP="004E02BE">
            <w:pPr>
              <w:pStyle w:val="Tabelazwyky"/>
            </w:pPr>
            <w:r w:rsidRPr="007B6B11">
              <w:t>Patrz reguła R7</w:t>
            </w:r>
          </w:p>
        </w:tc>
        <w:tc>
          <w:tcPr>
            <w:tcW w:w="1197" w:type="dxa"/>
          </w:tcPr>
          <w:p w14:paraId="548AD8F0" w14:textId="77777777" w:rsidR="00BA109F" w:rsidRPr="007B6B11" w:rsidRDefault="00BA109F" w:rsidP="004E02BE">
            <w:pPr>
              <w:pStyle w:val="Tabelazwyky"/>
            </w:pPr>
            <w:r w:rsidRPr="007B6B11">
              <w:t>0..1</w:t>
            </w:r>
          </w:p>
        </w:tc>
      </w:tr>
      <w:tr w:rsidR="00BA109F" w:rsidRPr="007B6B11" w14:paraId="57CF2A9A" w14:textId="77777777" w:rsidTr="00F102D0">
        <w:trPr>
          <w:trHeight w:val="213"/>
        </w:trPr>
        <w:tc>
          <w:tcPr>
            <w:tcW w:w="1788" w:type="dxa"/>
          </w:tcPr>
          <w:p w14:paraId="4975D33C" w14:textId="77777777" w:rsidR="00BA109F" w:rsidRPr="007B6B11" w:rsidRDefault="00BA109F" w:rsidP="004E02BE">
            <w:pPr>
              <w:pStyle w:val="Tabelazwyky"/>
            </w:pPr>
            <w:r w:rsidRPr="007B6B11">
              <w:t>address</w:t>
            </w:r>
          </w:p>
        </w:tc>
        <w:tc>
          <w:tcPr>
            <w:tcW w:w="3360" w:type="dxa"/>
          </w:tcPr>
          <w:p w14:paraId="483583E1" w14:textId="77777777" w:rsidR="00BA109F" w:rsidRPr="007B6B11" w:rsidRDefault="00BA109F" w:rsidP="004E02BE">
            <w:pPr>
              <w:pStyle w:val="Tabelazwyky"/>
            </w:pPr>
            <w:r w:rsidRPr="007B6B11">
              <w:t>Adres składu.</w:t>
            </w:r>
          </w:p>
        </w:tc>
        <w:tc>
          <w:tcPr>
            <w:tcW w:w="840" w:type="dxa"/>
          </w:tcPr>
          <w:p w14:paraId="48113BD5" w14:textId="77777777" w:rsidR="00BA109F" w:rsidRPr="007B6B11" w:rsidRDefault="00BA109F" w:rsidP="004E02BE">
            <w:pPr>
              <w:pStyle w:val="Tabelazwyky"/>
            </w:pPr>
            <w:r w:rsidRPr="007B6B11">
              <w:t>8</w:t>
            </w:r>
          </w:p>
        </w:tc>
        <w:tc>
          <w:tcPr>
            <w:tcW w:w="2040" w:type="dxa"/>
          </w:tcPr>
          <w:p w14:paraId="58314633" w14:textId="77777777" w:rsidR="00BA109F" w:rsidRPr="007B6B11" w:rsidRDefault="00BA109F" w:rsidP="004E02BE">
            <w:pPr>
              <w:pStyle w:val="Tabelazwyky"/>
            </w:pPr>
            <w:r w:rsidRPr="007B6B11">
              <w:t>string(512)</w:t>
            </w:r>
          </w:p>
        </w:tc>
        <w:tc>
          <w:tcPr>
            <w:tcW w:w="1197" w:type="dxa"/>
          </w:tcPr>
          <w:p w14:paraId="755EFAF9" w14:textId="77777777" w:rsidR="00BA109F" w:rsidRPr="007B6B11" w:rsidRDefault="00BA109F" w:rsidP="004E02BE">
            <w:pPr>
              <w:pStyle w:val="Tabelazwyky"/>
            </w:pPr>
            <w:r w:rsidRPr="007B6B11">
              <w:t>0..1</w:t>
            </w:r>
          </w:p>
        </w:tc>
      </w:tr>
      <w:tr w:rsidR="00BA109F" w:rsidRPr="007B6B11" w14:paraId="78018E1A" w14:textId="77777777" w:rsidTr="00F102D0">
        <w:trPr>
          <w:trHeight w:val="213"/>
        </w:trPr>
        <w:tc>
          <w:tcPr>
            <w:tcW w:w="1788" w:type="dxa"/>
          </w:tcPr>
          <w:p w14:paraId="41A2316F" w14:textId="77777777" w:rsidR="00BA109F" w:rsidRPr="007B6B11" w:rsidRDefault="00BA109F" w:rsidP="004E02BE">
            <w:pPr>
              <w:pStyle w:val="Tabelazwyky"/>
            </w:pPr>
            <w:r w:rsidRPr="007B6B11">
              <w:t>oneTime</w:t>
            </w:r>
          </w:p>
        </w:tc>
        <w:tc>
          <w:tcPr>
            <w:tcW w:w="3360" w:type="dxa"/>
          </w:tcPr>
          <w:p w14:paraId="064F40DA" w14:textId="77777777" w:rsidR="00BA109F" w:rsidRPr="007B6B11" w:rsidRDefault="00BA109F" w:rsidP="004E02BE">
            <w:pPr>
              <w:pStyle w:val="Tabelazwyky"/>
            </w:pPr>
            <w:r w:rsidRPr="007B6B11">
              <w:t>Jednorazowe</w:t>
            </w:r>
          </w:p>
        </w:tc>
        <w:tc>
          <w:tcPr>
            <w:tcW w:w="840" w:type="dxa"/>
          </w:tcPr>
          <w:p w14:paraId="29779049" w14:textId="77777777" w:rsidR="00BA109F" w:rsidRPr="007B6B11" w:rsidRDefault="00BA109F" w:rsidP="004E02BE">
            <w:pPr>
              <w:pStyle w:val="Tabelazwyky"/>
            </w:pPr>
            <w:r w:rsidRPr="007B6B11">
              <w:t>-</w:t>
            </w:r>
          </w:p>
        </w:tc>
        <w:tc>
          <w:tcPr>
            <w:tcW w:w="2040" w:type="dxa"/>
          </w:tcPr>
          <w:p w14:paraId="6AE716FC" w14:textId="77777777" w:rsidR="00BA109F" w:rsidRPr="007B6B11" w:rsidRDefault="00BA109F" w:rsidP="004E02BE">
            <w:pPr>
              <w:pStyle w:val="Tabelazwyky"/>
            </w:pPr>
            <w:r w:rsidRPr="007B6B11">
              <w:t>boolean</w:t>
            </w:r>
          </w:p>
        </w:tc>
        <w:tc>
          <w:tcPr>
            <w:tcW w:w="1197" w:type="dxa"/>
          </w:tcPr>
          <w:p w14:paraId="3E69B2EA" w14:textId="77777777" w:rsidR="00BA109F" w:rsidRPr="007B6B11" w:rsidRDefault="00BA109F" w:rsidP="004E02BE">
            <w:pPr>
              <w:pStyle w:val="Tabelazwyky"/>
            </w:pPr>
            <w:r w:rsidRPr="007B6B11">
              <w:t>0..1</w:t>
            </w:r>
          </w:p>
        </w:tc>
      </w:tr>
    </w:tbl>
    <w:p w14:paraId="2012BE03" w14:textId="77777777" w:rsidR="006D48AD" w:rsidRDefault="006D48AD" w:rsidP="004E02BE">
      <w:pPr>
        <w:pStyle w:val="Legenda"/>
        <w:rPr>
          <w:b w:val="0"/>
          <w:sz w:val="22"/>
        </w:rPr>
      </w:pPr>
      <w:bookmarkStart w:id="570" w:name="_Toc97503951"/>
    </w:p>
    <w:p w14:paraId="2BAF8FA6" w14:textId="77777777" w:rsidR="006D48AD" w:rsidRDefault="006D48AD">
      <w:pPr>
        <w:spacing w:before="0" w:after="0" w:line="240" w:lineRule="auto"/>
        <w:rPr>
          <w:bCs/>
          <w:sz w:val="22"/>
          <w:szCs w:val="20"/>
        </w:rPr>
      </w:pPr>
      <w:r>
        <w:rPr>
          <w:b/>
          <w:sz w:val="22"/>
        </w:rPr>
        <w:br w:type="page"/>
      </w:r>
    </w:p>
    <w:p w14:paraId="3FFB61B0" w14:textId="3A8BC3D5" w:rsidR="00F27167" w:rsidRPr="007B6B11" w:rsidRDefault="00F27167" w:rsidP="004E02BE">
      <w:pPr>
        <w:pStyle w:val="Legenda"/>
        <w:rPr>
          <w:b w:val="0"/>
          <w:sz w:val="22"/>
        </w:rPr>
      </w:pPr>
      <w:bookmarkStart w:id="571" w:name="_Toc183172202"/>
      <w:r w:rsidRPr="007B6B11">
        <w:rPr>
          <w:b w:val="0"/>
          <w:sz w:val="22"/>
        </w:rPr>
        <w:lastRenderedPageBreak/>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96</w:t>
      </w:r>
      <w:r w:rsidRPr="007B6B11">
        <w:rPr>
          <w:b w:val="0"/>
          <w:sz w:val="22"/>
        </w:rPr>
        <w:fldChar w:fldCharType="end"/>
      </w:r>
      <w:r w:rsidRPr="007B6B11">
        <w:rPr>
          <w:b w:val="0"/>
          <w:sz w:val="22"/>
        </w:rPr>
        <w:t>. Struktura elementu &lt;</w:t>
      </w:r>
      <w:r w:rsidRPr="007B6B11">
        <w:rPr>
          <w:sz w:val="22"/>
        </w:rPr>
        <w:t xml:space="preserve"> WarehouseType</w:t>
      </w:r>
      <w:r w:rsidRPr="007B6B11">
        <w:rPr>
          <w:b w:val="0"/>
          <w:sz w:val="22"/>
        </w:rPr>
        <w:t xml:space="preserve"> &gt;. Dane o składzie podatkowym i o zarejestrowanym odbiorcy dla załącznika AKC-4M.</w:t>
      </w:r>
      <w:bookmarkEnd w:id="570"/>
      <w:bookmarkEnd w:id="571"/>
    </w:p>
    <w:p w14:paraId="401C6618" w14:textId="77777777" w:rsidR="00BA109F" w:rsidRPr="007B6B11" w:rsidRDefault="00BA109F" w:rsidP="004E02BE">
      <w:r w:rsidRPr="007B6B11">
        <w:rPr>
          <w:noProof/>
        </w:rPr>
        <w:drawing>
          <wp:inline distT="0" distB="0" distL="0" distR="0" wp14:anchorId="7F189051" wp14:editId="3E17B78E">
            <wp:extent cx="3604260" cy="1188720"/>
            <wp:effectExtent l="19050" t="19050" r="15240" b="11430"/>
            <wp:docPr id="132" name="Obraz 132" descr="Rysunek przedstawia strukturę  elementu &lt; WarehouseType &gt;. Dane o składzie podatkowym i o zarejestrowanym odbiorcy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Obraz 132" descr="Rysunek przedstawia strukturę  elementu &lt; WarehouseType &gt;. Dane o składzie podatkowym i o zarejestrowanym odbiorcy dla załącznika AKC-4M."/>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7F9E667E" w14:textId="135693FA" w:rsidR="00BA109F" w:rsidRPr="007B6B11" w:rsidRDefault="00BA109F" w:rsidP="004E02BE">
      <w:pPr>
        <w:pStyle w:val="Z2PodpisRysunkuTabeli"/>
      </w:pPr>
      <w:bookmarkStart w:id="572" w:name="_Toc183172091"/>
      <w:r w:rsidRPr="007B6B11">
        <w:t xml:space="preserve">Tabela </w:t>
      </w:r>
      <w:r w:rsidR="00E354C5">
        <w:fldChar w:fldCharType="begin"/>
      </w:r>
      <w:r w:rsidR="00E354C5">
        <w:instrText xml:space="preserve"> SEQ Tabela \* ARABIC </w:instrText>
      </w:r>
      <w:r w:rsidR="00E354C5">
        <w:fldChar w:fldCharType="separate"/>
      </w:r>
      <w:r w:rsidR="006D48AD">
        <w:rPr>
          <w:noProof/>
        </w:rPr>
        <w:t>123</w:t>
      </w:r>
      <w:r w:rsidR="00E354C5">
        <w:fldChar w:fldCharType="end"/>
      </w:r>
      <w:r w:rsidRPr="007B6B11">
        <w:t>. Struktura elementu &lt; CalculOfAmountOfExciseDutyType&gt; - Obliczenie wysokości podatku akcyzowego dla załącznika AKC-4M.</w:t>
      </w:r>
      <w:bookmarkEnd w:id="572"/>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BA109F" w:rsidRPr="007B6B11" w14:paraId="5691FC1E" w14:textId="77777777" w:rsidTr="00146E29">
        <w:trPr>
          <w:trHeight w:val="213"/>
          <w:tblHeader/>
        </w:trPr>
        <w:tc>
          <w:tcPr>
            <w:tcW w:w="1838" w:type="dxa"/>
            <w:shd w:val="clear" w:color="auto" w:fill="D9D9D9" w:themeFill="background1" w:themeFillShade="D9"/>
          </w:tcPr>
          <w:p w14:paraId="47CF8937"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60" w:type="dxa"/>
            <w:shd w:val="clear" w:color="auto" w:fill="D9D9D9" w:themeFill="background1" w:themeFillShade="D9"/>
          </w:tcPr>
          <w:p w14:paraId="7FCFDA6B"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51" w:type="dxa"/>
            <w:shd w:val="clear" w:color="auto" w:fill="D9D9D9" w:themeFill="background1" w:themeFillShade="D9"/>
          </w:tcPr>
          <w:p w14:paraId="63FB3A19"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126" w:type="dxa"/>
            <w:shd w:val="clear" w:color="auto" w:fill="D9D9D9" w:themeFill="background1" w:themeFillShade="D9"/>
          </w:tcPr>
          <w:p w14:paraId="37F0BB68"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295254F5"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BA109F" w:rsidRPr="007B6B11" w14:paraId="4A25A293" w14:textId="77777777" w:rsidTr="008E7641">
        <w:trPr>
          <w:trHeight w:val="213"/>
        </w:trPr>
        <w:tc>
          <w:tcPr>
            <w:tcW w:w="1838" w:type="dxa"/>
          </w:tcPr>
          <w:p w14:paraId="3981DED2" w14:textId="77777777" w:rsidR="00BA109F" w:rsidRPr="007B6B11" w:rsidRDefault="00BA109F" w:rsidP="004E02BE">
            <w:pPr>
              <w:pStyle w:val="Tabelazwyky"/>
            </w:pPr>
            <w:r w:rsidRPr="007B6B11">
              <w:t>totalAmountOfTax</w:t>
            </w:r>
          </w:p>
        </w:tc>
        <w:tc>
          <w:tcPr>
            <w:tcW w:w="3260" w:type="dxa"/>
          </w:tcPr>
          <w:p w14:paraId="464DE28C" w14:textId="77777777" w:rsidR="00BA109F" w:rsidRPr="007B6B11" w:rsidRDefault="00BA109F" w:rsidP="004E02BE">
            <w:pPr>
              <w:pStyle w:val="Tabelazwyky"/>
            </w:pPr>
            <w:r w:rsidRPr="007B6B11">
              <w:t xml:space="preserve">Razem obliczony podatek. </w:t>
            </w:r>
          </w:p>
          <w:p w14:paraId="34F900E8" w14:textId="7E9F5CFE" w:rsidR="00BA109F" w:rsidRPr="007B6B11" w:rsidRDefault="00BA109F" w:rsidP="004E02BE">
            <w:pPr>
              <w:pStyle w:val="Tabelazwyky"/>
            </w:pPr>
            <w:r w:rsidRPr="007B6B11">
              <w:t>Suma kwot z poz. 27</w:t>
            </w:r>
            <w:r w:rsidR="00F13F0C" w:rsidRPr="007B6B11">
              <w:t>6</w:t>
            </w:r>
            <w:r w:rsidRPr="007B6B11">
              <w:t xml:space="preserve"> formularzy AKC-4/M.</w:t>
            </w:r>
          </w:p>
        </w:tc>
        <w:tc>
          <w:tcPr>
            <w:tcW w:w="851" w:type="dxa"/>
          </w:tcPr>
          <w:p w14:paraId="4FA49B46" w14:textId="77777777" w:rsidR="00BA109F" w:rsidRPr="007B6B11" w:rsidRDefault="00BA109F" w:rsidP="004E02BE">
            <w:pPr>
              <w:pStyle w:val="Tabelazwyky"/>
            </w:pPr>
            <w:r w:rsidRPr="007B6B11">
              <w:t>9</w:t>
            </w:r>
          </w:p>
        </w:tc>
        <w:tc>
          <w:tcPr>
            <w:tcW w:w="2126" w:type="dxa"/>
          </w:tcPr>
          <w:p w14:paraId="78E5A1D8" w14:textId="77777777" w:rsidR="00BA109F" w:rsidRPr="007B6B11" w:rsidRDefault="00BA109F" w:rsidP="004E02BE">
            <w:pPr>
              <w:pStyle w:val="Tabelazwyky"/>
            </w:pPr>
            <w:r w:rsidRPr="007B6B11">
              <w:t>ZAmountP</w:t>
            </w:r>
          </w:p>
        </w:tc>
        <w:tc>
          <w:tcPr>
            <w:tcW w:w="1276" w:type="dxa"/>
          </w:tcPr>
          <w:p w14:paraId="1C7EDE5F" w14:textId="77777777" w:rsidR="00BA109F" w:rsidRPr="007B6B11" w:rsidRDefault="00BA109F" w:rsidP="004E02BE">
            <w:pPr>
              <w:pStyle w:val="Tabelazwyky"/>
            </w:pPr>
            <w:r w:rsidRPr="007B6B11">
              <w:t>1..1</w:t>
            </w:r>
          </w:p>
        </w:tc>
      </w:tr>
      <w:tr w:rsidR="00BA109F" w:rsidRPr="007B6B11" w14:paraId="416B57E7" w14:textId="77777777" w:rsidTr="008E7641">
        <w:trPr>
          <w:trHeight w:val="213"/>
        </w:trPr>
        <w:tc>
          <w:tcPr>
            <w:tcW w:w="1838" w:type="dxa"/>
          </w:tcPr>
          <w:p w14:paraId="20DAC6DC" w14:textId="77777777" w:rsidR="00BA109F" w:rsidRPr="007B6B11" w:rsidRDefault="00BA109F" w:rsidP="004E02BE">
            <w:pPr>
              <w:pStyle w:val="Tabelazwyky"/>
            </w:pPr>
            <w:r w:rsidRPr="007B6B11">
              <w:t>exemption</w:t>
            </w:r>
          </w:p>
        </w:tc>
        <w:tc>
          <w:tcPr>
            <w:tcW w:w="3260" w:type="dxa"/>
          </w:tcPr>
          <w:p w14:paraId="040B9727" w14:textId="77777777" w:rsidR="00BA109F" w:rsidRPr="007B6B11" w:rsidRDefault="00BA109F" w:rsidP="004E02BE">
            <w:pPr>
              <w:pStyle w:val="Tabelazwyky"/>
            </w:pPr>
            <w:r w:rsidRPr="007B6B11">
              <w:t>Zwolnienia</w:t>
            </w:r>
          </w:p>
        </w:tc>
        <w:tc>
          <w:tcPr>
            <w:tcW w:w="851" w:type="dxa"/>
          </w:tcPr>
          <w:p w14:paraId="4BB2739B" w14:textId="77777777" w:rsidR="00BA109F" w:rsidRPr="007B6B11" w:rsidRDefault="00BA109F" w:rsidP="004E02BE">
            <w:pPr>
              <w:pStyle w:val="Tabelazwyky"/>
            </w:pPr>
            <w:r w:rsidRPr="007B6B11">
              <w:t>10</w:t>
            </w:r>
          </w:p>
        </w:tc>
        <w:tc>
          <w:tcPr>
            <w:tcW w:w="2126" w:type="dxa"/>
          </w:tcPr>
          <w:p w14:paraId="1809E33E" w14:textId="77777777" w:rsidR="00BA109F" w:rsidRPr="007B6B11" w:rsidRDefault="00BA109F" w:rsidP="004E02BE">
            <w:pPr>
              <w:pStyle w:val="Tabelazwyky"/>
            </w:pPr>
            <w:r w:rsidRPr="007B6B11">
              <w:t>ZAmountP</w:t>
            </w:r>
          </w:p>
        </w:tc>
        <w:tc>
          <w:tcPr>
            <w:tcW w:w="1276" w:type="dxa"/>
          </w:tcPr>
          <w:p w14:paraId="4E5F8482" w14:textId="77777777" w:rsidR="00BA109F" w:rsidRPr="007B6B11" w:rsidRDefault="00BA109F" w:rsidP="004E02BE">
            <w:pPr>
              <w:pStyle w:val="Tabelazwyky"/>
            </w:pPr>
            <w:r w:rsidRPr="007B6B11">
              <w:t>0..1</w:t>
            </w:r>
          </w:p>
        </w:tc>
      </w:tr>
      <w:tr w:rsidR="00BA109F" w:rsidRPr="007B6B11" w14:paraId="6E8CA7DA" w14:textId="77777777" w:rsidTr="008E7641">
        <w:trPr>
          <w:trHeight w:val="213"/>
        </w:trPr>
        <w:tc>
          <w:tcPr>
            <w:tcW w:w="1838" w:type="dxa"/>
          </w:tcPr>
          <w:p w14:paraId="4E18093E" w14:textId="77777777" w:rsidR="00BA109F" w:rsidRPr="007B6B11" w:rsidRDefault="00BA109F" w:rsidP="004E02BE">
            <w:pPr>
              <w:pStyle w:val="Tabelazwyky"/>
            </w:pPr>
            <w:r w:rsidRPr="007B6B11">
              <w:t>reductions</w:t>
            </w:r>
          </w:p>
        </w:tc>
        <w:tc>
          <w:tcPr>
            <w:tcW w:w="3260" w:type="dxa"/>
          </w:tcPr>
          <w:p w14:paraId="0B275E94" w14:textId="77777777" w:rsidR="00BA109F" w:rsidRPr="007B6B11" w:rsidRDefault="00BA109F" w:rsidP="004E02BE">
            <w:pPr>
              <w:pStyle w:val="Tabelazwyky"/>
            </w:pPr>
            <w:r w:rsidRPr="007B6B11">
              <w:t>Obniżenia</w:t>
            </w:r>
          </w:p>
        </w:tc>
        <w:tc>
          <w:tcPr>
            <w:tcW w:w="851" w:type="dxa"/>
          </w:tcPr>
          <w:p w14:paraId="0063F916" w14:textId="77777777" w:rsidR="00BA109F" w:rsidRPr="007B6B11" w:rsidRDefault="00BA109F" w:rsidP="004E02BE">
            <w:pPr>
              <w:pStyle w:val="Tabelazwyky"/>
            </w:pPr>
            <w:r w:rsidRPr="007B6B11">
              <w:t>11</w:t>
            </w:r>
          </w:p>
        </w:tc>
        <w:tc>
          <w:tcPr>
            <w:tcW w:w="2126" w:type="dxa"/>
          </w:tcPr>
          <w:p w14:paraId="16575FA4" w14:textId="77777777" w:rsidR="00BA109F" w:rsidRPr="007B6B11" w:rsidRDefault="00BA109F" w:rsidP="004E02BE">
            <w:pPr>
              <w:pStyle w:val="Tabelazwyky"/>
            </w:pPr>
            <w:r w:rsidRPr="007B6B11">
              <w:t>ZAmountP</w:t>
            </w:r>
          </w:p>
        </w:tc>
        <w:tc>
          <w:tcPr>
            <w:tcW w:w="1276" w:type="dxa"/>
          </w:tcPr>
          <w:p w14:paraId="30FCD539" w14:textId="77777777" w:rsidR="00BA109F" w:rsidRPr="007B6B11" w:rsidRDefault="00BA109F" w:rsidP="004E02BE">
            <w:pPr>
              <w:pStyle w:val="Tabelazwyky"/>
            </w:pPr>
            <w:r w:rsidRPr="007B6B11">
              <w:t>0..1</w:t>
            </w:r>
          </w:p>
        </w:tc>
      </w:tr>
      <w:tr w:rsidR="00BA109F" w:rsidRPr="007B6B11" w14:paraId="623CCA34" w14:textId="77777777" w:rsidTr="008E7641">
        <w:trPr>
          <w:trHeight w:val="213"/>
        </w:trPr>
        <w:tc>
          <w:tcPr>
            <w:tcW w:w="1838" w:type="dxa"/>
          </w:tcPr>
          <w:p w14:paraId="251058CC" w14:textId="77777777" w:rsidR="00BA109F" w:rsidRPr="007B6B11" w:rsidRDefault="00BA109F" w:rsidP="004E02BE">
            <w:pPr>
              <w:pStyle w:val="Tabelazwyky"/>
            </w:pPr>
            <w:r w:rsidRPr="007B6B11">
              <w:t>totalExemptionOfReductions</w:t>
            </w:r>
          </w:p>
        </w:tc>
        <w:tc>
          <w:tcPr>
            <w:tcW w:w="3260" w:type="dxa"/>
          </w:tcPr>
          <w:p w14:paraId="7F2B54A9" w14:textId="77777777" w:rsidR="00BA109F" w:rsidRPr="007B6B11" w:rsidRDefault="00BA109F" w:rsidP="004E02BE">
            <w:pPr>
              <w:pStyle w:val="Tabelazwyky"/>
            </w:pPr>
            <w:r w:rsidRPr="007B6B11">
              <w:t>Razem Zwolnienia i obniżenia.</w:t>
            </w:r>
          </w:p>
          <w:p w14:paraId="3C5BCD55" w14:textId="77777777" w:rsidR="00BA109F" w:rsidRPr="007B6B11" w:rsidRDefault="00BA109F" w:rsidP="004E02BE">
            <w:pPr>
              <w:pStyle w:val="Tabelazwyky"/>
            </w:pPr>
            <w:r w:rsidRPr="007B6B11">
              <w:t xml:space="preserve"> Suma kwot z poz. 10 i 11 nie może przekroczyć kwoty z poz. 9.</w:t>
            </w:r>
          </w:p>
        </w:tc>
        <w:tc>
          <w:tcPr>
            <w:tcW w:w="851" w:type="dxa"/>
          </w:tcPr>
          <w:p w14:paraId="28E10C20" w14:textId="77777777" w:rsidR="00BA109F" w:rsidRPr="007B6B11" w:rsidRDefault="00BA109F" w:rsidP="004E02BE">
            <w:pPr>
              <w:pStyle w:val="Tabelazwyky"/>
            </w:pPr>
            <w:r w:rsidRPr="007B6B11">
              <w:t>12</w:t>
            </w:r>
          </w:p>
        </w:tc>
        <w:tc>
          <w:tcPr>
            <w:tcW w:w="2126" w:type="dxa"/>
          </w:tcPr>
          <w:p w14:paraId="5C9ADDB9" w14:textId="77777777" w:rsidR="00BA109F" w:rsidRPr="007B6B11" w:rsidRDefault="00BA109F" w:rsidP="004E02BE">
            <w:pPr>
              <w:pStyle w:val="Tabelazwyky"/>
            </w:pPr>
            <w:r w:rsidRPr="007B6B11">
              <w:t>ZAmountP</w:t>
            </w:r>
          </w:p>
          <w:p w14:paraId="3C38E197" w14:textId="77777777" w:rsidR="00BA109F" w:rsidRPr="007B6B11" w:rsidRDefault="00BA109F" w:rsidP="004E02BE">
            <w:pPr>
              <w:pStyle w:val="Tabelazwyky"/>
            </w:pPr>
            <w:r w:rsidRPr="007B6B11">
              <w:t>Patrz reguła R9</w:t>
            </w:r>
          </w:p>
        </w:tc>
        <w:tc>
          <w:tcPr>
            <w:tcW w:w="1276" w:type="dxa"/>
          </w:tcPr>
          <w:p w14:paraId="6D334075" w14:textId="77777777" w:rsidR="00BA109F" w:rsidRPr="007B6B11" w:rsidRDefault="00BA109F" w:rsidP="004E02BE">
            <w:pPr>
              <w:pStyle w:val="Tabelazwyky"/>
            </w:pPr>
            <w:r w:rsidRPr="007B6B11">
              <w:t>0..1</w:t>
            </w:r>
          </w:p>
        </w:tc>
      </w:tr>
      <w:tr w:rsidR="00BA109F" w:rsidRPr="007B6B11" w14:paraId="63DC6E23" w14:textId="77777777" w:rsidTr="008E7641">
        <w:trPr>
          <w:trHeight w:val="213"/>
        </w:trPr>
        <w:tc>
          <w:tcPr>
            <w:tcW w:w="1838" w:type="dxa"/>
          </w:tcPr>
          <w:p w14:paraId="512616EA" w14:textId="77777777" w:rsidR="00BA109F" w:rsidRPr="007B6B11" w:rsidRDefault="00BA109F" w:rsidP="004E02BE">
            <w:pPr>
              <w:pStyle w:val="Tabelazwyky"/>
            </w:pPr>
            <w:r w:rsidRPr="007B6B11">
              <w:t>totalOfTax</w:t>
            </w:r>
          </w:p>
        </w:tc>
        <w:tc>
          <w:tcPr>
            <w:tcW w:w="3260" w:type="dxa"/>
          </w:tcPr>
          <w:p w14:paraId="3D49E9AC" w14:textId="77777777" w:rsidR="00BA109F" w:rsidRPr="007B6B11" w:rsidRDefault="00BA109F" w:rsidP="004E02BE">
            <w:pPr>
              <w:pStyle w:val="Tabelazwyky"/>
            </w:pPr>
            <w:r w:rsidRPr="007B6B11">
              <w:t xml:space="preserve">Ogółem podatek. </w:t>
            </w:r>
          </w:p>
          <w:p w14:paraId="57963D15" w14:textId="77777777" w:rsidR="00BA109F" w:rsidRPr="007B6B11" w:rsidRDefault="00BA109F" w:rsidP="004E02BE">
            <w:pPr>
              <w:pStyle w:val="Tabelazwyky"/>
            </w:pPr>
            <w:r w:rsidRPr="007B6B11">
              <w:t>Od kwoty z poz. 9 należy odjąć kwotę z poz. 12.</w:t>
            </w:r>
          </w:p>
        </w:tc>
        <w:tc>
          <w:tcPr>
            <w:tcW w:w="851" w:type="dxa"/>
          </w:tcPr>
          <w:p w14:paraId="39B2210D" w14:textId="77777777" w:rsidR="00BA109F" w:rsidRPr="007B6B11" w:rsidRDefault="00BA109F" w:rsidP="004E02BE">
            <w:pPr>
              <w:pStyle w:val="Tabelazwyky"/>
            </w:pPr>
            <w:r w:rsidRPr="007B6B11">
              <w:t>13</w:t>
            </w:r>
          </w:p>
        </w:tc>
        <w:tc>
          <w:tcPr>
            <w:tcW w:w="2126" w:type="dxa"/>
          </w:tcPr>
          <w:p w14:paraId="01AAC213" w14:textId="77777777" w:rsidR="00BA109F" w:rsidRPr="007B6B11" w:rsidRDefault="00BA109F" w:rsidP="004E02BE">
            <w:pPr>
              <w:pStyle w:val="Tabelazwyky"/>
            </w:pPr>
            <w:r w:rsidRPr="007B6B11">
              <w:t>ZAmountP</w:t>
            </w:r>
          </w:p>
          <w:p w14:paraId="0EE3F7EC" w14:textId="77777777" w:rsidR="00BA109F" w:rsidRPr="007B6B11" w:rsidRDefault="00BA109F" w:rsidP="004E02BE">
            <w:pPr>
              <w:pStyle w:val="Tabelazwyky"/>
            </w:pPr>
            <w:r w:rsidRPr="007B6B11">
              <w:t>Patrz reguła R10</w:t>
            </w:r>
          </w:p>
        </w:tc>
        <w:tc>
          <w:tcPr>
            <w:tcW w:w="1276" w:type="dxa"/>
          </w:tcPr>
          <w:p w14:paraId="5AAAC1DF" w14:textId="77777777" w:rsidR="00BA109F" w:rsidRPr="007B6B11" w:rsidRDefault="00BA109F" w:rsidP="004E02BE">
            <w:pPr>
              <w:pStyle w:val="Tabelazwyky"/>
            </w:pPr>
            <w:r w:rsidRPr="007B6B11">
              <w:t>1..1</w:t>
            </w:r>
          </w:p>
        </w:tc>
      </w:tr>
    </w:tbl>
    <w:p w14:paraId="2BA2714B" w14:textId="470065BC" w:rsidR="00F27167" w:rsidRPr="007B6B11" w:rsidRDefault="00F27167" w:rsidP="004E02BE">
      <w:pPr>
        <w:pStyle w:val="Legenda"/>
        <w:rPr>
          <w:b w:val="0"/>
          <w:sz w:val="22"/>
        </w:rPr>
      </w:pPr>
      <w:bookmarkStart w:id="573" w:name="_Toc97503952"/>
      <w:bookmarkStart w:id="574" w:name="_Toc183172203"/>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97</w:t>
      </w:r>
      <w:r w:rsidRPr="007B6B11">
        <w:rPr>
          <w:b w:val="0"/>
          <w:sz w:val="22"/>
        </w:rPr>
        <w:fldChar w:fldCharType="end"/>
      </w:r>
      <w:r w:rsidRPr="007B6B11">
        <w:rPr>
          <w:b w:val="0"/>
          <w:sz w:val="22"/>
        </w:rPr>
        <w:t>. Struktura elementu &lt;</w:t>
      </w:r>
      <w:r w:rsidRPr="007B6B11">
        <w:rPr>
          <w:sz w:val="22"/>
        </w:rPr>
        <w:t xml:space="preserve"> CalculOfAmountOfExciseDutyType&gt; -</w:t>
      </w:r>
      <w:r w:rsidRPr="007B6B11">
        <w:rPr>
          <w:b w:val="0"/>
          <w:sz w:val="22"/>
        </w:rPr>
        <w:t xml:space="preserve"> Obliczenie wysokości podatku akcyzowego dla załącznika AKC-4M.</w:t>
      </w:r>
      <w:bookmarkEnd w:id="573"/>
      <w:bookmarkEnd w:id="574"/>
    </w:p>
    <w:p w14:paraId="5ADD291B" w14:textId="77777777" w:rsidR="00BA109F" w:rsidRPr="007B6B11" w:rsidRDefault="00BA109F" w:rsidP="004E02BE">
      <w:pPr>
        <w:pStyle w:val="Schema-Description"/>
        <w:rPr>
          <w:rFonts w:ascii="Lato" w:hAnsi="Lato"/>
        </w:rPr>
      </w:pPr>
      <w:r w:rsidRPr="007B6B11">
        <w:rPr>
          <w:rFonts w:ascii="Lato" w:hAnsi="Lato"/>
          <w:noProof/>
        </w:rPr>
        <w:drawing>
          <wp:inline distT="0" distB="0" distL="0" distR="0" wp14:anchorId="0BCC90C2" wp14:editId="536D8FE8">
            <wp:extent cx="4130040" cy="1409700"/>
            <wp:effectExtent l="19050" t="19050" r="22860" b="19050"/>
            <wp:docPr id="133" name="Obraz 133" descr="Rysunek przedstawia strukturę elementu &lt; CalculOfAmountOfExciseDutyType&gt; - Obliczenie wysokości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Obraz 133" descr="Rysunek przedstawia strukturę elementu &lt; CalculOfAmountOfExciseDutyType&gt; - Obliczenie wysokości podatku akcyzowego dla załącznika AKC-4M."/>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6887AB91" w14:textId="530EFED7" w:rsidR="00BA109F" w:rsidRPr="007B6B11" w:rsidRDefault="00BA109F" w:rsidP="004E02BE">
      <w:pPr>
        <w:pStyle w:val="Z2PodpisRysunkuTabeli"/>
      </w:pPr>
      <w:bookmarkStart w:id="575" w:name="_Toc183172092"/>
      <w:r w:rsidRPr="007B6B11">
        <w:t xml:space="preserve">Tabela </w:t>
      </w:r>
      <w:r w:rsidR="00E354C5">
        <w:fldChar w:fldCharType="begin"/>
      </w:r>
      <w:r w:rsidR="00E354C5">
        <w:instrText xml:space="preserve"> SEQ Tabela \* ARABIC </w:instrText>
      </w:r>
      <w:r w:rsidR="00E354C5">
        <w:fldChar w:fldCharType="separate"/>
      </w:r>
      <w:r w:rsidR="006D48AD">
        <w:rPr>
          <w:noProof/>
        </w:rPr>
        <w:t>124</w:t>
      </w:r>
      <w:r w:rsidR="00E354C5">
        <w:fldChar w:fldCharType="end"/>
      </w:r>
      <w:r w:rsidRPr="007B6B11">
        <w:t>. Struktura elementu &lt; CleareanceExciseDutyType &gt; -Rozliczenie podatku akcyzowego dla załącznika AKC-4</w:t>
      </w:r>
      <w:r w:rsidR="00BF6902" w:rsidRPr="007B6B11">
        <w:t>M</w:t>
      </w:r>
      <w:r w:rsidRPr="007B6B11">
        <w:t>.</w:t>
      </w:r>
      <w:bookmarkEnd w:id="57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7B6B11" w14:paraId="006ACA5C" w14:textId="77777777" w:rsidTr="00146E29">
        <w:trPr>
          <w:trHeight w:val="213"/>
          <w:tblHeader/>
        </w:trPr>
        <w:tc>
          <w:tcPr>
            <w:tcW w:w="1788" w:type="dxa"/>
            <w:shd w:val="clear" w:color="auto" w:fill="D9D9D9" w:themeFill="background1" w:themeFillShade="D9"/>
          </w:tcPr>
          <w:p w14:paraId="197A55C5"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05391C72"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7B04E587"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05E65B04"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713E5C60"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6712F6" w:rsidRPr="007B6B11" w14:paraId="64355DE7" w14:textId="77777777" w:rsidTr="00F102D0">
        <w:trPr>
          <w:trHeight w:val="213"/>
        </w:trPr>
        <w:tc>
          <w:tcPr>
            <w:tcW w:w="1788" w:type="dxa"/>
          </w:tcPr>
          <w:p w14:paraId="1C0D3A7E" w14:textId="2F6B112C" w:rsidR="006712F6" w:rsidRPr="007B6B11" w:rsidRDefault="006712F6" w:rsidP="004E02BE">
            <w:pPr>
              <w:pStyle w:val="Tabelazwyky"/>
            </w:pPr>
            <w:r w:rsidRPr="007B6B11">
              <w:t>amountOfExciseStamps</w:t>
            </w:r>
          </w:p>
        </w:tc>
        <w:tc>
          <w:tcPr>
            <w:tcW w:w="3360" w:type="dxa"/>
          </w:tcPr>
          <w:p w14:paraId="3A90BDFE" w14:textId="50A045F3" w:rsidR="006712F6" w:rsidRPr="007B6B11" w:rsidRDefault="006712F6" w:rsidP="004E02BE">
            <w:pPr>
              <w:pStyle w:val="Tabelazwyky"/>
            </w:pPr>
            <w:r w:rsidRPr="007B6B11">
              <w:t>Kwota stanowiąca wartość podatkowych znaków akcyzy.</w:t>
            </w:r>
          </w:p>
        </w:tc>
        <w:tc>
          <w:tcPr>
            <w:tcW w:w="840" w:type="dxa"/>
          </w:tcPr>
          <w:p w14:paraId="5DD59A87" w14:textId="77777777" w:rsidR="006712F6" w:rsidRPr="007B6B11" w:rsidRDefault="006712F6" w:rsidP="004E02BE">
            <w:pPr>
              <w:pStyle w:val="Tabelazwyky"/>
            </w:pPr>
            <w:r w:rsidRPr="007B6B11">
              <w:t>14</w:t>
            </w:r>
          </w:p>
        </w:tc>
        <w:tc>
          <w:tcPr>
            <w:tcW w:w="2095" w:type="dxa"/>
          </w:tcPr>
          <w:p w14:paraId="66962467" w14:textId="77777777" w:rsidR="006712F6" w:rsidRPr="007B6B11" w:rsidRDefault="006712F6" w:rsidP="004E02BE">
            <w:pPr>
              <w:pStyle w:val="Tabelazwyky"/>
            </w:pPr>
            <w:r w:rsidRPr="007B6B11">
              <w:t>ZAmountP</w:t>
            </w:r>
          </w:p>
          <w:p w14:paraId="28FF6AD2" w14:textId="6212DD86" w:rsidR="006712F6" w:rsidRPr="007B6B11" w:rsidRDefault="006712F6" w:rsidP="004E02BE">
            <w:pPr>
              <w:pStyle w:val="Tabelazwyky"/>
            </w:pPr>
          </w:p>
        </w:tc>
        <w:tc>
          <w:tcPr>
            <w:tcW w:w="1197" w:type="dxa"/>
          </w:tcPr>
          <w:p w14:paraId="69B1C73D" w14:textId="77777777" w:rsidR="006712F6" w:rsidRPr="007B6B11" w:rsidRDefault="006712F6" w:rsidP="004E02BE">
            <w:pPr>
              <w:pStyle w:val="Tabelazwyky"/>
            </w:pPr>
            <w:r w:rsidRPr="007B6B11">
              <w:t>0..1</w:t>
            </w:r>
          </w:p>
        </w:tc>
      </w:tr>
      <w:tr w:rsidR="00BA109F" w:rsidRPr="007B6B11" w14:paraId="27A8DC90" w14:textId="77777777" w:rsidTr="00F102D0">
        <w:trPr>
          <w:trHeight w:val="213"/>
        </w:trPr>
        <w:tc>
          <w:tcPr>
            <w:tcW w:w="1788" w:type="dxa"/>
          </w:tcPr>
          <w:p w14:paraId="1BE1EC16" w14:textId="77777777" w:rsidR="00BA109F" w:rsidRPr="007B6B11" w:rsidRDefault="00BA109F" w:rsidP="004E02BE">
            <w:pPr>
              <w:pStyle w:val="Tabelazwyky"/>
            </w:pPr>
            <w:r w:rsidRPr="007B6B11">
              <w:lastRenderedPageBreak/>
              <w:t>amountOfPrePayment</w:t>
            </w:r>
          </w:p>
        </w:tc>
        <w:tc>
          <w:tcPr>
            <w:tcW w:w="3360" w:type="dxa"/>
          </w:tcPr>
          <w:p w14:paraId="452AD877" w14:textId="77777777" w:rsidR="00BA109F" w:rsidRPr="007B6B11" w:rsidRDefault="00BA109F" w:rsidP="004E02BE">
            <w:pPr>
              <w:pStyle w:val="Tabelazwyky"/>
            </w:pPr>
            <w:r w:rsidRPr="007B6B11">
              <w:t>Przedpłata podatku akcyzowego.</w:t>
            </w:r>
          </w:p>
          <w:p w14:paraId="17BF35B9" w14:textId="721E7478" w:rsidR="00BA109F" w:rsidRPr="007B6B11" w:rsidRDefault="00BA109F" w:rsidP="004E02BE">
            <w:pPr>
              <w:pStyle w:val="Tabelazwyky"/>
            </w:pPr>
            <w:r w:rsidRPr="007B6B11">
              <w:t>Suma kwot z pozycji 22 i 23 deklaracji AKC-PA (</w:t>
            </w:r>
            <w:r w:rsidR="006712F6" w:rsidRPr="007B6B11">
              <w:t>M</w:t>
            </w:r>
            <w:r w:rsidRPr="007B6B11">
              <w:t>) złożonej za miesiąc, którego niniejsza deklaracja dotyczy.</w:t>
            </w:r>
          </w:p>
        </w:tc>
        <w:tc>
          <w:tcPr>
            <w:tcW w:w="840" w:type="dxa"/>
          </w:tcPr>
          <w:p w14:paraId="1D7CA5F8" w14:textId="2BAE4C1E" w:rsidR="00BA109F" w:rsidRPr="007B6B11" w:rsidRDefault="00BA109F" w:rsidP="004E02BE">
            <w:pPr>
              <w:pStyle w:val="Tabelazwyky"/>
            </w:pPr>
            <w:r w:rsidRPr="007B6B11">
              <w:t>1</w:t>
            </w:r>
            <w:r w:rsidR="006712F6" w:rsidRPr="007B6B11">
              <w:t>5</w:t>
            </w:r>
          </w:p>
        </w:tc>
        <w:tc>
          <w:tcPr>
            <w:tcW w:w="2095" w:type="dxa"/>
          </w:tcPr>
          <w:p w14:paraId="51F7D191" w14:textId="77777777" w:rsidR="00BA109F" w:rsidRPr="007B6B11" w:rsidRDefault="00BA109F" w:rsidP="004E02BE">
            <w:pPr>
              <w:pStyle w:val="Tabelazwyky"/>
            </w:pPr>
            <w:r w:rsidRPr="007B6B11">
              <w:t>ZAmountP</w:t>
            </w:r>
          </w:p>
          <w:p w14:paraId="2B2F838A" w14:textId="77777777" w:rsidR="00BA109F" w:rsidRPr="007B6B11" w:rsidRDefault="00BA109F" w:rsidP="004E02BE">
            <w:pPr>
              <w:pStyle w:val="Tabelazwyky"/>
            </w:pPr>
            <w:r w:rsidRPr="007B6B11">
              <w:t>Patrz reguła R11</w:t>
            </w:r>
          </w:p>
        </w:tc>
        <w:tc>
          <w:tcPr>
            <w:tcW w:w="1197" w:type="dxa"/>
          </w:tcPr>
          <w:p w14:paraId="58D61322" w14:textId="77777777" w:rsidR="00BA109F" w:rsidRPr="007B6B11" w:rsidRDefault="00BA109F" w:rsidP="004E02BE">
            <w:pPr>
              <w:pStyle w:val="Tabelazwyky"/>
            </w:pPr>
            <w:r w:rsidRPr="007B6B11">
              <w:t>0..1</w:t>
            </w:r>
          </w:p>
        </w:tc>
      </w:tr>
      <w:tr w:rsidR="00BA109F" w:rsidRPr="007B6B11" w14:paraId="7E208308" w14:textId="77777777" w:rsidTr="00F102D0">
        <w:trPr>
          <w:trHeight w:val="213"/>
        </w:trPr>
        <w:tc>
          <w:tcPr>
            <w:tcW w:w="1788" w:type="dxa"/>
          </w:tcPr>
          <w:p w14:paraId="142258A8" w14:textId="77777777" w:rsidR="00BA109F" w:rsidRPr="007B6B11" w:rsidRDefault="00BA109F" w:rsidP="004E02BE">
            <w:pPr>
              <w:pStyle w:val="Tabelazwyky"/>
            </w:pPr>
            <w:r w:rsidRPr="007B6B11">
              <w:t>taxChargeable</w:t>
            </w:r>
          </w:p>
        </w:tc>
        <w:tc>
          <w:tcPr>
            <w:tcW w:w="3360" w:type="dxa"/>
          </w:tcPr>
          <w:p w14:paraId="04AFDE6E" w14:textId="77777777" w:rsidR="00BA109F" w:rsidRPr="007B6B11" w:rsidRDefault="00BA109F" w:rsidP="004E02BE">
            <w:pPr>
              <w:pStyle w:val="Tabelazwyky"/>
            </w:pPr>
            <w:r w:rsidRPr="007B6B11">
              <w:t xml:space="preserve">Podatek należny. </w:t>
            </w:r>
          </w:p>
          <w:p w14:paraId="69F4DAAE" w14:textId="64D0F20F" w:rsidR="00BA109F" w:rsidRPr="007B6B11" w:rsidRDefault="00BA109F" w:rsidP="004E02BE">
            <w:pPr>
              <w:pStyle w:val="Tabelazwyky"/>
            </w:pPr>
            <w:r w:rsidRPr="007B6B11">
              <w:t>Od kwoty z poz. 13 należy odjąć sumę kwot z poz. 14</w:t>
            </w:r>
            <w:r w:rsidR="005F01E0" w:rsidRPr="007B6B11">
              <w:t xml:space="preserve"> i 15</w:t>
            </w:r>
            <w:r w:rsidRPr="007B6B11">
              <w:t>; jeżeli różnica jest liczbą ujemną, należy wpisać 0.</w:t>
            </w:r>
          </w:p>
        </w:tc>
        <w:tc>
          <w:tcPr>
            <w:tcW w:w="840" w:type="dxa"/>
          </w:tcPr>
          <w:p w14:paraId="7176324E" w14:textId="2F624084" w:rsidR="00BA109F" w:rsidRPr="007B6B11" w:rsidRDefault="00BA109F" w:rsidP="004E02BE">
            <w:pPr>
              <w:pStyle w:val="Tabelazwyky"/>
            </w:pPr>
            <w:r w:rsidRPr="007B6B11">
              <w:t>1</w:t>
            </w:r>
            <w:r w:rsidR="006712F6" w:rsidRPr="007B6B11">
              <w:t>6</w:t>
            </w:r>
          </w:p>
        </w:tc>
        <w:tc>
          <w:tcPr>
            <w:tcW w:w="2095" w:type="dxa"/>
          </w:tcPr>
          <w:p w14:paraId="5E74C628" w14:textId="77777777" w:rsidR="00BA109F" w:rsidRPr="007B6B11" w:rsidRDefault="00BA109F" w:rsidP="004E02BE">
            <w:pPr>
              <w:pStyle w:val="Tabelazwyky"/>
            </w:pPr>
            <w:r w:rsidRPr="007B6B11">
              <w:t>ZAmountP</w:t>
            </w:r>
          </w:p>
          <w:p w14:paraId="40E2D50E" w14:textId="77777777" w:rsidR="00BA109F" w:rsidRPr="007B6B11" w:rsidRDefault="00BA109F" w:rsidP="004E02BE">
            <w:pPr>
              <w:pStyle w:val="Tabelazwyky"/>
            </w:pPr>
            <w:r w:rsidRPr="007B6B11">
              <w:t>Patrz reguła R12</w:t>
            </w:r>
          </w:p>
        </w:tc>
        <w:tc>
          <w:tcPr>
            <w:tcW w:w="1197" w:type="dxa"/>
          </w:tcPr>
          <w:p w14:paraId="591462D6" w14:textId="77777777" w:rsidR="00BA109F" w:rsidRPr="007B6B11" w:rsidRDefault="00BA109F" w:rsidP="004E02BE">
            <w:pPr>
              <w:pStyle w:val="Tabelazwyky"/>
            </w:pPr>
            <w:r w:rsidRPr="007B6B11">
              <w:t>1..1</w:t>
            </w:r>
          </w:p>
        </w:tc>
      </w:tr>
      <w:tr w:rsidR="00BA109F" w:rsidRPr="007B6B11" w14:paraId="6B3F263E" w14:textId="77777777" w:rsidTr="00F102D0">
        <w:trPr>
          <w:trHeight w:val="213"/>
        </w:trPr>
        <w:tc>
          <w:tcPr>
            <w:tcW w:w="1788" w:type="dxa"/>
          </w:tcPr>
          <w:p w14:paraId="404FBB33" w14:textId="77777777" w:rsidR="00BA109F" w:rsidRPr="007B6B11" w:rsidRDefault="00BA109F" w:rsidP="004E02BE">
            <w:pPr>
              <w:pStyle w:val="Tabelazwyky"/>
            </w:pPr>
            <w:r w:rsidRPr="007B6B11">
              <w:t>surplusExcessPayment</w:t>
            </w:r>
          </w:p>
        </w:tc>
        <w:tc>
          <w:tcPr>
            <w:tcW w:w="3360" w:type="dxa"/>
          </w:tcPr>
          <w:p w14:paraId="4DCD5F94" w14:textId="7401D053" w:rsidR="00BA109F" w:rsidRPr="007B6B11" w:rsidRDefault="00BA109F" w:rsidP="004E02BE">
            <w:pPr>
              <w:pStyle w:val="Tabelazwyky"/>
            </w:pPr>
            <w:r w:rsidRPr="007B6B11">
              <w:t>Nadwyżka przedpłaty (Nadwyżka przedpłaty – w przypadku produkcji poza składem podatkowym) Od sumy kwot z poz. 14</w:t>
            </w:r>
            <w:r w:rsidR="005F01E0" w:rsidRPr="007B6B11">
              <w:t xml:space="preserve"> i 15</w:t>
            </w:r>
            <w:r w:rsidRPr="007B6B11">
              <w:t xml:space="preserve"> należy odjąć kwotę z poz. 13; jeżeli różnica jest liczbą ujemną, należy wpisać 0.</w:t>
            </w:r>
          </w:p>
        </w:tc>
        <w:tc>
          <w:tcPr>
            <w:tcW w:w="840" w:type="dxa"/>
          </w:tcPr>
          <w:p w14:paraId="5AD8989D" w14:textId="4BC01560" w:rsidR="00BA109F" w:rsidRPr="007B6B11" w:rsidRDefault="00BA109F" w:rsidP="004E02BE">
            <w:pPr>
              <w:pStyle w:val="Tabelazwyky"/>
            </w:pPr>
            <w:r w:rsidRPr="007B6B11">
              <w:t>1</w:t>
            </w:r>
            <w:r w:rsidR="006712F6" w:rsidRPr="007B6B11">
              <w:t>7</w:t>
            </w:r>
          </w:p>
        </w:tc>
        <w:tc>
          <w:tcPr>
            <w:tcW w:w="2095" w:type="dxa"/>
          </w:tcPr>
          <w:p w14:paraId="4263B5CC" w14:textId="77777777" w:rsidR="00BA109F" w:rsidRPr="007B6B11" w:rsidRDefault="00BA109F" w:rsidP="004E02BE">
            <w:pPr>
              <w:pStyle w:val="Tabelazwyky"/>
            </w:pPr>
            <w:r w:rsidRPr="007B6B11">
              <w:t>ZAmountP</w:t>
            </w:r>
          </w:p>
          <w:p w14:paraId="06422922" w14:textId="77777777" w:rsidR="00BA109F" w:rsidRPr="007B6B11" w:rsidRDefault="00BA109F" w:rsidP="004E02BE">
            <w:pPr>
              <w:pStyle w:val="Tabelazwyky"/>
            </w:pPr>
            <w:r w:rsidRPr="007B6B11">
              <w:t>Patrz reguła R13</w:t>
            </w:r>
          </w:p>
        </w:tc>
        <w:tc>
          <w:tcPr>
            <w:tcW w:w="1197" w:type="dxa"/>
          </w:tcPr>
          <w:p w14:paraId="33309E8C" w14:textId="77777777" w:rsidR="00BA109F" w:rsidRPr="007B6B11" w:rsidRDefault="00BA109F" w:rsidP="004E02BE">
            <w:pPr>
              <w:pStyle w:val="Tabelazwyky"/>
            </w:pPr>
            <w:r w:rsidRPr="007B6B11">
              <w:t>1..1</w:t>
            </w:r>
          </w:p>
        </w:tc>
      </w:tr>
    </w:tbl>
    <w:p w14:paraId="1F74BF0F" w14:textId="3938846A" w:rsidR="00F27167" w:rsidRPr="007B6B11" w:rsidRDefault="00F27167" w:rsidP="004E02BE">
      <w:pPr>
        <w:pStyle w:val="Legenda"/>
        <w:rPr>
          <w:b w:val="0"/>
          <w:sz w:val="22"/>
        </w:rPr>
      </w:pPr>
      <w:bookmarkStart w:id="576" w:name="_Toc97503953"/>
      <w:bookmarkStart w:id="577" w:name="_Toc183172204"/>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98</w:t>
      </w:r>
      <w:r w:rsidRPr="007B6B11">
        <w:rPr>
          <w:b w:val="0"/>
          <w:sz w:val="22"/>
        </w:rPr>
        <w:fldChar w:fldCharType="end"/>
      </w:r>
      <w:r w:rsidRPr="007B6B11">
        <w:rPr>
          <w:b w:val="0"/>
          <w:sz w:val="22"/>
        </w:rPr>
        <w:t>. Struktura elementu &lt;</w:t>
      </w:r>
      <w:r w:rsidRPr="007B6B11">
        <w:rPr>
          <w:sz w:val="22"/>
        </w:rPr>
        <w:t xml:space="preserve"> CleareanceExciseDutyType</w:t>
      </w:r>
      <w:r w:rsidRPr="007B6B11">
        <w:rPr>
          <w:b w:val="0"/>
          <w:sz w:val="22"/>
        </w:rPr>
        <w:t xml:space="preserve"> &gt; -Rozliczenie podatku akcyzowego dla załącznika AKC-4M.</w:t>
      </w:r>
      <w:bookmarkEnd w:id="576"/>
      <w:bookmarkEnd w:id="577"/>
    </w:p>
    <w:p w14:paraId="6A45DE57" w14:textId="620CFF5A" w:rsidR="00BA109F" w:rsidRPr="007B6B11" w:rsidRDefault="00BF6902" w:rsidP="004E02BE">
      <w:pPr>
        <w:pStyle w:val="Schema-Description"/>
        <w:rPr>
          <w:rFonts w:ascii="Lato" w:hAnsi="Lato"/>
        </w:rPr>
      </w:pPr>
      <w:r w:rsidRPr="007B6B11">
        <w:rPr>
          <w:rFonts w:ascii="Lato" w:hAnsi="Lato"/>
          <w:noProof/>
        </w:rPr>
        <w:drawing>
          <wp:inline distT="0" distB="0" distL="0" distR="0" wp14:anchorId="7D203172" wp14:editId="22899701">
            <wp:extent cx="3905250" cy="1200150"/>
            <wp:effectExtent l="19050" t="19050" r="19050" b="19050"/>
            <wp:docPr id="142" name="Obraz 142" descr="Rysunek przedstawia strukturę  elementu &lt; CleareanceExciseDutyType &gt; -Rozliczenie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Obraz 142" descr="Rysunek przedstawia strukturę  elementu &lt; CleareanceExciseDutyType &gt; -Rozliczenie podatku akcyzowego dla załącznika AKC-4M."/>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707C7134" w14:textId="5DBB99CE" w:rsidR="00BA109F" w:rsidRPr="007B6B11" w:rsidRDefault="00BA109F" w:rsidP="004E02BE">
      <w:pPr>
        <w:pStyle w:val="Z2PodpisRysunkuTabeli"/>
      </w:pPr>
      <w:bookmarkStart w:id="578" w:name="_Toc183172093"/>
      <w:r w:rsidRPr="007B6B11">
        <w:t xml:space="preserve">Tabela </w:t>
      </w:r>
      <w:r w:rsidR="00E354C5">
        <w:fldChar w:fldCharType="begin"/>
      </w:r>
      <w:r w:rsidR="00E354C5">
        <w:instrText xml:space="preserve"> SEQ Tabela \* ARABIC </w:instrText>
      </w:r>
      <w:r w:rsidR="00E354C5">
        <w:fldChar w:fldCharType="separate"/>
      </w:r>
      <w:r w:rsidR="006D48AD">
        <w:rPr>
          <w:noProof/>
        </w:rPr>
        <w:t>125</w:t>
      </w:r>
      <w:r w:rsidR="00E354C5">
        <w:fldChar w:fldCharType="end"/>
      </w:r>
      <w:r w:rsidRPr="007B6B11">
        <w:t>. Struktura &lt;ItemsType&gt;, Obliczenie wysokości podatku akcyzowego od poszczególnych wyrobów (podsumowanie pozycji) załącznika AKC-4</w:t>
      </w:r>
      <w:r w:rsidR="00BF6902" w:rsidRPr="007B6B11">
        <w:t>M</w:t>
      </w:r>
      <w:bookmarkEnd w:id="578"/>
    </w:p>
    <w:tbl>
      <w:tblPr>
        <w:tblStyle w:val="Tabela-Siatka"/>
        <w:tblW w:w="9280" w:type="dxa"/>
        <w:tblLayout w:type="fixed"/>
        <w:tblLook w:val="01E0" w:firstRow="1" w:lastRow="1" w:firstColumn="1" w:lastColumn="1" w:noHBand="0" w:noVBand="0"/>
        <w:tblCaption w:val="Struktura &lt;ItemsType&gt;, Obliczenie wysokości podatku akcyzowego od poszczególnych wyrobów (podsumowanie pozycji) załącznika AKC-4M"/>
      </w:tblPr>
      <w:tblGrid>
        <w:gridCol w:w="1788"/>
        <w:gridCol w:w="3360"/>
        <w:gridCol w:w="840"/>
        <w:gridCol w:w="2095"/>
        <w:gridCol w:w="1197"/>
      </w:tblGrid>
      <w:tr w:rsidR="00BA109F" w:rsidRPr="007B6B11" w14:paraId="2FC0864E" w14:textId="77777777" w:rsidTr="00F102D0">
        <w:trPr>
          <w:trHeight w:val="213"/>
        </w:trPr>
        <w:tc>
          <w:tcPr>
            <w:tcW w:w="1788" w:type="dxa"/>
            <w:shd w:val="clear" w:color="auto" w:fill="D9D9D9" w:themeFill="background1" w:themeFillShade="D9"/>
          </w:tcPr>
          <w:p w14:paraId="5B172960"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229B20BE"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3443DCD6"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2A7BBFFB"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6880C989"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BA109F" w:rsidRPr="007B6B11" w14:paraId="51D64A75" w14:textId="77777777" w:rsidTr="00F102D0">
        <w:trPr>
          <w:trHeight w:val="213"/>
        </w:trPr>
        <w:tc>
          <w:tcPr>
            <w:tcW w:w="1788" w:type="dxa"/>
          </w:tcPr>
          <w:p w14:paraId="07ED29A5" w14:textId="77777777" w:rsidR="00BA109F" w:rsidRPr="007B6B11" w:rsidRDefault="00BA109F" w:rsidP="004E02BE">
            <w:pPr>
              <w:pStyle w:val="Tabelazwyky"/>
            </w:pPr>
            <w:r w:rsidRPr="007B6B11">
              <w:t>exportNumberOfGoods</w:t>
            </w:r>
          </w:p>
        </w:tc>
        <w:tc>
          <w:tcPr>
            <w:tcW w:w="3360" w:type="dxa"/>
          </w:tcPr>
          <w:p w14:paraId="6AC5A26A" w14:textId="38630EB1" w:rsidR="00BA109F" w:rsidRPr="007B6B11" w:rsidRDefault="00063815" w:rsidP="004E02BE">
            <w:pPr>
              <w:pStyle w:val="Tabelazwyky"/>
            </w:pPr>
            <w:r w:rsidRPr="007B6B11">
              <w:t>Sprzedaż na eksport: Ilość wyrobów w mililitrach (z dokładnością do jednego miejsca po przecinku).</w:t>
            </w:r>
          </w:p>
        </w:tc>
        <w:tc>
          <w:tcPr>
            <w:tcW w:w="840" w:type="dxa"/>
          </w:tcPr>
          <w:p w14:paraId="3AF4B525" w14:textId="2A8A8D37" w:rsidR="00BA109F" w:rsidRPr="007B6B11" w:rsidRDefault="00BA109F" w:rsidP="004E02BE">
            <w:pPr>
              <w:pStyle w:val="Tabelazwyky"/>
            </w:pPr>
            <w:r w:rsidRPr="007B6B11">
              <w:t>27</w:t>
            </w:r>
            <w:r w:rsidR="00024054" w:rsidRPr="007B6B11">
              <w:t>2</w:t>
            </w:r>
          </w:p>
        </w:tc>
        <w:tc>
          <w:tcPr>
            <w:tcW w:w="2095" w:type="dxa"/>
          </w:tcPr>
          <w:p w14:paraId="58D61100" w14:textId="55A5FEE2" w:rsidR="00BA109F" w:rsidRPr="007B6B11" w:rsidRDefault="00EE6D25" w:rsidP="004E02BE">
            <w:pPr>
              <w:pStyle w:val="Tabelazwyky"/>
            </w:pPr>
            <w:r w:rsidRPr="007B6B11">
              <w:t>Decimal(15,1)</w:t>
            </w:r>
          </w:p>
        </w:tc>
        <w:tc>
          <w:tcPr>
            <w:tcW w:w="1197" w:type="dxa"/>
          </w:tcPr>
          <w:p w14:paraId="27570E8F" w14:textId="77777777" w:rsidR="00BA109F" w:rsidRPr="007B6B11" w:rsidRDefault="00BA109F" w:rsidP="004E02BE">
            <w:pPr>
              <w:pStyle w:val="Tabelazwyky"/>
            </w:pPr>
            <w:r w:rsidRPr="007B6B11">
              <w:t>0..1</w:t>
            </w:r>
          </w:p>
        </w:tc>
      </w:tr>
      <w:tr w:rsidR="00BA109F" w:rsidRPr="007B6B11" w14:paraId="50AAEED1" w14:textId="77777777" w:rsidTr="00F102D0">
        <w:trPr>
          <w:trHeight w:val="213"/>
        </w:trPr>
        <w:tc>
          <w:tcPr>
            <w:tcW w:w="1788" w:type="dxa"/>
          </w:tcPr>
          <w:p w14:paraId="24F3416C" w14:textId="77777777" w:rsidR="00BA109F" w:rsidRPr="007B6B11" w:rsidRDefault="00BA109F" w:rsidP="004E02BE">
            <w:pPr>
              <w:pStyle w:val="Tabelazwyky"/>
            </w:pPr>
            <w:r w:rsidRPr="007B6B11">
              <w:t>exportTaxRate</w:t>
            </w:r>
          </w:p>
        </w:tc>
        <w:tc>
          <w:tcPr>
            <w:tcW w:w="3360" w:type="dxa"/>
          </w:tcPr>
          <w:p w14:paraId="23219AB0" w14:textId="77777777" w:rsidR="00BA109F" w:rsidRPr="007B6B11" w:rsidRDefault="00BA109F" w:rsidP="004E02BE">
            <w:pPr>
              <w:pStyle w:val="Tabelazwyky"/>
            </w:pPr>
            <w:r w:rsidRPr="007B6B11">
              <w:t>Sprzedaż na eksport.</w:t>
            </w:r>
          </w:p>
          <w:p w14:paraId="5B380C3B" w14:textId="77777777" w:rsidR="00BA109F" w:rsidRPr="007B6B11" w:rsidRDefault="00BA109F" w:rsidP="004E02BE">
            <w:pPr>
              <w:pStyle w:val="Tabelazwyky"/>
            </w:pPr>
            <w:r w:rsidRPr="007B6B11">
              <w:t>Stawka podatku (z dokładnością do dwóch miejsc po przecinku).</w:t>
            </w:r>
          </w:p>
        </w:tc>
        <w:tc>
          <w:tcPr>
            <w:tcW w:w="840" w:type="dxa"/>
          </w:tcPr>
          <w:p w14:paraId="103A196A" w14:textId="767AA175" w:rsidR="00BA109F" w:rsidRPr="007B6B11" w:rsidRDefault="00BA109F" w:rsidP="004E02BE">
            <w:pPr>
              <w:pStyle w:val="Tabelazwyky"/>
            </w:pPr>
            <w:r w:rsidRPr="007B6B11">
              <w:t>27</w:t>
            </w:r>
            <w:r w:rsidR="00024054" w:rsidRPr="007B6B11">
              <w:t>3</w:t>
            </w:r>
          </w:p>
        </w:tc>
        <w:tc>
          <w:tcPr>
            <w:tcW w:w="2095" w:type="dxa"/>
          </w:tcPr>
          <w:p w14:paraId="1FEDB327" w14:textId="77777777" w:rsidR="00BA109F" w:rsidRPr="007B6B11" w:rsidRDefault="00BA109F" w:rsidP="004E02BE">
            <w:pPr>
              <w:pStyle w:val="Tabelazwyky"/>
            </w:pPr>
            <w:r w:rsidRPr="007B6B11">
              <w:t>ZAmountC</w:t>
            </w:r>
          </w:p>
        </w:tc>
        <w:tc>
          <w:tcPr>
            <w:tcW w:w="1197" w:type="dxa"/>
          </w:tcPr>
          <w:p w14:paraId="7CFEA91E" w14:textId="77777777" w:rsidR="00BA109F" w:rsidRPr="007B6B11" w:rsidRDefault="00BA109F" w:rsidP="004E02BE">
            <w:pPr>
              <w:pStyle w:val="Tabelazwyky"/>
            </w:pPr>
            <w:r w:rsidRPr="007B6B11">
              <w:t>0..1</w:t>
            </w:r>
          </w:p>
        </w:tc>
      </w:tr>
      <w:tr w:rsidR="00BA109F" w:rsidRPr="007B6B11" w14:paraId="4F46E1B9" w14:textId="77777777" w:rsidTr="00F102D0">
        <w:trPr>
          <w:trHeight w:val="213"/>
        </w:trPr>
        <w:tc>
          <w:tcPr>
            <w:tcW w:w="1788" w:type="dxa"/>
          </w:tcPr>
          <w:p w14:paraId="489898C6" w14:textId="77777777" w:rsidR="00BA109F" w:rsidRPr="007B6B11" w:rsidRDefault="00BA109F" w:rsidP="004E02BE">
            <w:pPr>
              <w:pStyle w:val="Tabelazwyky"/>
            </w:pPr>
            <w:r w:rsidRPr="007B6B11">
              <w:t>exportAmountOfTax</w:t>
            </w:r>
          </w:p>
        </w:tc>
        <w:tc>
          <w:tcPr>
            <w:tcW w:w="3360" w:type="dxa"/>
          </w:tcPr>
          <w:p w14:paraId="2129BD65" w14:textId="77777777" w:rsidR="00BA109F" w:rsidRPr="007B6B11" w:rsidRDefault="00BA109F" w:rsidP="004E02BE">
            <w:pPr>
              <w:pStyle w:val="Tabelazwyky"/>
            </w:pPr>
            <w:r w:rsidRPr="007B6B11">
              <w:t>Sprzedaż na eksport.</w:t>
            </w:r>
          </w:p>
          <w:p w14:paraId="5953A0E2" w14:textId="77777777" w:rsidR="00BA109F" w:rsidRPr="007B6B11" w:rsidRDefault="00BA109F" w:rsidP="004E02BE">
            <w:pPr>
              <w:pStyle w:val="Tabelazwyky"/>
            </w:pPr>
            <w:r w:rsidRPr="007B6B11">
              <w:t>Podatek akcyzowy w zł.</w:t>
            </w:r>
          </w:p>
        </w:tc>
        <w:tc>
          <w:tcPr>
            <w:tcW w:w="840" w:type="dxa"/>
          </w:tcPr>
          <w:p w14:paraId="784FEC18" w14:textId="2CD6B405" w:rsidR="00BA109F" w:rsidRPr="007B6B11" w:rsidRDefault="00BA109F" w:rsidP="004E02BE">
            <w:pPr>
              <w:pStyle w:val="Tabelazwyky"/>
            </w:pPr>
            <w:r w:rsidRPr="007B6B11">
              <w:t>27</w:t>
            </w:r>
            <w:r w:rsidR="00024054" w:rsidRPr="007B6B11">
              <w:t>4</w:t>
            </w:r>
          </w:p>
        </w:tc>
        <w:tc>
          <w:tcPr>
            <w:tcW w:w="2095" w:type="dxa"/>
          </w:tcPr>
          <w:p w14:paraId="2D21476F" w14:textId="77777777" w:rsidR="00BA109F" w:rsidRPr="007B6B11" w:rsidRDefault="00BA109F" w:rsidP="004E02BE">
            <w:pPr>
              <w:pStyle w:val="Tabelazwyky"/>
            </w:pPr>
            <w:r w:rsidRPr="007B6B11">
              <w:t>ZAmountP</w:t>
            </w:r>
          </w:p>
        </w:tc>
        <w:tc>
          <w:tcPr>
            <w:tcW w:w="1197" w:type="dxa"/>
          </w:tcPr>
          <w:p w14:paraId="70BE4AC2" w14:textId="77777777" w:rsidR="00BA109F" w:rsidRPr="007B6B11" w:rsidRDefault="00BA109F" w:rsidP="004E02BE">
            <w:pPr>
              <w:pStyle w:val="Tabelazwyky"/>
            </w:pPr>
            <w:r w:rsidRPr="007B6B11">
              <w:t>0..1</w:t>
            </w:r>
          </w:p>
        </w:tc>
      </w:tr>
      <w:tr w:rsidR="00BA109F" w:rsidRPr="007B6B11" w14:paraId="64591208" w14:textId="77777777" w:rsidTr="00F102D0">
        <w:trPr>
          <w:trHeight w:val="213"/>
        </w:trPr>
        <w:tc>
          <w:tcPr>
            <w:tcW w:w="1788" w:type="dxa"/>
          </w:tcPr>
          <w:p w14:paraId="6D4E49C0" w14:textId="77777777" w:rsidR="00BA109F" w:rsidRPr="007B6B11" w:rsidRDefault="00BA109F" w:rsidP="004E02BE">
            <w:pPr>
              <w:pStyle w:val="Tabelazwyky"/>
            </w:pPr>
            <w:r w:rsidRPr="007B6B11">
              <w:t>totalNumberOfGoods</w:t>
            </w:r>
          </w:p>
        </w:tc>
        <w:tc>
          <w:tcPr>
            <w:tcW w:w="3360" w:type="dxa"/>
          </w:tcPr>
          <w:p w14:paraId="6F7038E4" w14:textId="77777777" w:rsidR="00BA109F" w:rsidRPr="007B6B11" w:rsidRDefault="00BA109F" w:rsidP="004E02BE">
            <w:pPr>
              <w:pStyle w:val="Tabelazwyky"/>
            </w:pPr>
            <w:r w:rsidRPr="007B6B11">
              <w:t>Razem.</w:t>
            </w:r>
          </w:p>
          <w:p w14:paraId="3F4383A1" w14:textId="77777777" w:rsidR="00BA109F" w:rsidRPr="007B6B11" w:rsidRDefault="00BA109F" w:rsidP="004E02BE">
            <w:pPr>
              <w:pStyle w:val="Tabelazwyky"/>
            </w:pPr>
            <w:r w:rsidRPr="007B6B11">
              <w:t>Ilość wyrobów w tysiącach litrów (z dokładnością do trzech miejsc po przecinku)</w:t>
            </w:r>
          </w:p>
        </w:tc>
        <w:tc>
          <w:tcPr>
            <w:tcW w:w="840" w:type="dxa"/>
          </w:tcPr>
          <w:p w14:paraId="1C1D9A9F" w14:textId="215EF11A" w:rsidR="00BA109F" w:rsidRPr="007B6B11" w:rsidRDefault="00BA109F" w:rsidP="004E02BE">
            <w:pPr>
              <w:pStyle w:val="Tabelazwyky"/>
            </w:pPr>
            <w:r w:rsidRPr="007B6B11">
              <w:t>27</w:t>
            </w:r>
            <w:r w:rsidR="00221D08" w:rsidRPr="007B6B11">
              <w:t>5</w:t>
            </w:r>
          </w:p>
        </w:tc>
        <w:tc>
          <w:tcPr>
            <w:tcW w:w="2095" w:type="dxa"/>
          </w:tcPr>
          <w:p w14:paraId="36C18527" w14:textId="4BCF7F5D" w:rsidR="00BA109F" w:rsidRPr="007B6B11" w:rsidRDefault="00024054" w:rsidP="004E02BE">
            <w:pPr>
              <w:pStyle w:val="Tabelazwyky"/>
            </w:pPr>
            <w:r w:rsidRPr="007B6B11">
              <w:t>Decimal(15,1)</w:t>
            </w:r>
          </w:p>
          <w:p w14:paraId="391DF645" w14:textId="77777777" w:rsidR="00BA109F" w:rsidRPr="007B6B11" w:rsidRDefault="00BA109F" w:rsidP="004E02BE">
            <w:pPr>
              <w:pStyle w:val="Tabelazwyky"/>
            </w:pPr>
            <w:r w:rsidRPr="007B6B11">
              <w:t>Patrz reguła R14</w:t>
            </w:r>
          </w:p>
        </w:tc>
        <w:tc>
          <w:tcPr>
            <w:tcW w:w="1197" w:type="dxa"/>
          </w:tcPr>
          <w:p w14:paraId="4D7D8B62" w14:textId="77777777" w:rsidR="00BA109F" w:rsidRPr="007B6B11" w:rsidRDefault="00BA109F" w:rsidP="004E02BE">
            <w:pPr>
              <w:pStyle w:val="Tabelazwyky"/>
            </w:pPr>
            <w:r w:rsidRPr="007B6B11">
              <w:t>1..1</w:t>
            </w:r>
          </w:p>
        </w:tc>
      </w:tr>
      <w:tr w:rsidR="00BA109F" w:rsidRPr="007B6B11" w14:paraId="75E4519C" w14:textId="77777777" w:rsidTr="00F102D0">
        <w:trPr>
          <w:trHeight w:val="213"/>
        </w:trPr>
        <w:tc>
          <w:tcPr>
            <w:tcW w:w="1788" w:type="dxa"/>
          </w:tcPr>
          <w:p w14:paraId="4815982B" w14:textId="77777777" w:rsidR="00BA109F" w:rsidRPr="007B6B11" w:rsidRDefault="00BA109F" w:rsidP="004E02BE">
            <w:pPr>
              <w:pStyle w:val="Tabelazwyky"/>
            </w:pPr>
            <w:r w:rsidRPr="007B6B11">
              <w:lastRenderedPageBreak/>
              <w:t>totalAmountOfTax</w:t>
            </w:r>
          </w:p>
        </w:tc>
        <w:tc>
          <w:tcPr>
            <w:tcW w:w="3360" w:type="dxa"/>
          </w:tcPr>
          <w:p w14:paraId="7F7B8C99" w14:textId="77777777" w:rsidR="00BA109F" w:rsidRPr="007B6B11" w:rsidRDefault="00BA109F" w:rsidP="004E02BE">
            <w:pPr>
              <w:pStyle w:val="Tabelazwyky"/>
            </w:pPr>
            <w:r w:rsidRPr="007B6B11">
              <w:t>Razem.</w:t>
            </w:r>
          </w:p>
          <w:p w14:paraId="41CDC7C3" w14:textId="77777777" w:rsidR="00BA109F" w:rsidRPr="007B6B11" w:rsidRDefault="00BA109F" w:rsidP="004E02BE">
            <w:pPr>
              <w:pStyle w:val="Tabelazwyky"/>
            </w:pPr>
            <w:r w:rsidRPr="007B6B11">
              <w:t>Podatek akcyzowy w zł.</w:t>
            </w:r>
          </w:p>
        </w:tc>
        <w:tc>
          <w:tcPr>
            <w:tcW w:w="840" w:type="dxa"/>
          </w:tcPr>
          <w:p w14:paraId="0E755930" w14:textId="028191ED" w:rsidR="00BA109F" w:rsidRPr="007B6B11" w:rsidRDefault="00BA109F" w:rsidP="004E02BE">
            <w:pPr>
              <w:pStyle w:val="Tabelazwyky"/>
            </w:pPr>
            <w:r w:rsidRPr="007B6B11">
              <w:t>27</w:t>
            </w:r>
            <w:r w:rsidR="00221D08" w:rsidRPr="007B6B11">
              <w:t>6</w:t>
            </w:r>
          </w:p>
        </w:tc>
        <w:tc>
          <w:tcPr>
            <w:tcW w:w="2095" w:type="dxa"/>
          </w:tcPr>
          <w:p w14:paraId="46EB35A4" w14:textId="77777777" w:rsidR="00BA109F" w:rsidRPr="007B6B11" w:rsidRDefault="00BA109F" w:rsidP="004E02BE">
            <w:pPr>
              <w:pStyle w:val="Tabelazwyky"/>
            </w:pPr>
            <w:r w:rsidRPr="007B6B11">
              <w:t>ZAmountP</w:t>
            </w:r>
          </w:p>
          <w:p w14:paraId="4875BF0D" w14:textId="77777777" w:rsidR="00BA109F" w:rsidRPr="007B6B11" w:rsidRDefault="00BA109F" w:rsidP="004E02BE">
            <w:pPr>
              <w:pStyle w:val="Tabelazwyky"/>
            </w:pPr>
            <w:r w:rsidRPr="007B6B11">
              <w:t>Patrz reguła R15</w:t>
            </w:r>
          </w:p>
        </w:tc>
        <w:tc>
          <w:tcPr>
            <w:tcW w:w="1197" w:type="dxa"/>
          </w:tcPr>
          <w:p w14:paraId="682F33D5" w14:textId="77777777" w:rsidR="00BA109F" w:rsidRPr="007B6B11" w:rsidRDefault="00BA109F" w:rsidP="004E02BE">
            <w:pPr>
              <w:pStyle w:val="Tabelazwyky"/>
            </w:pPr>
            <w:r w:rsidRPr="007B6B11">
              <w:t>1..1</w:t>
            </w:r>
          </w:p>
        </w:tc>
      </w:tr>
      <w:tr w:rsidR="00BA109F" w:rsidRPr="007B6B11" w14:paraId="6DC8875A" w14:textId="77777777" w:rsidTr="00F102D0">
        <w:trPr>
          <w:trHeight w:val="213"/>
        </w:trPr>
        <w:tc>
          <w:tcPr>
            <w:tcW w:w="1788" w:type="dxa"/>
          </w:tcPr>
          <w:p w14:paraId="531BC8B4" w14:textId="77777777" w:rsidR="00BA109F" w:rsidRPr="007B6B11" w:rsidRDefault="00BA109F" w:rsidP="004E02BE">
            <w:pPr>
              <w:pStyle w:val="Tabelazwyky"/>
            </w:pPr>
            <w:r w:rsidRPr="007B6B11">
              <w:t>Item</w:t>
            </w:r>
          </w:p>
        </w:tc>
        <w:tc>
          <w:tcPr>
            <w:tcW w:w="3360" w:type="dxa"/>
          </w:tcPr>
          <w:p w14:paraId="6BEF851E" w14:textId="77777777" w:rsidR="00BA109F" w:rsidRPr="007B6B11" w:rsidRDefault="00BA109F" w:rsidP="004E02BE">
            <w:pPr>
              <w:pStyle w:val="Tabelazwyky"/>
            </w:pPr>
            <w:r w:rsidRPr="007B6B11">
              <w:t>Obliczenie wysokości podatku akcyzowego od poszczególnych wyrobów.</w:t>
            </w:r>
          </w:p>
        </w:tc>
        <w:tc>
          <w:tcPr>
            <w:tcW w:w="840" w:type="dxa"/>
          </w:tcPr>
          <w:p w14:paraId="5ED2C708" w14:textId="77777777" w:rsidR="00BA109F" w:rsidRPr="007B6B11" w:rsidRDefault="00BA109F" w:rsidP="004E02BE">
            <w:pPr>
              <w:pStyle w:val="Tabelazwyky"/>
            </w:pPr>
            <w:r w:rsidRPr="007B6B11">
              <w:t>F</w:t>
            </w:r>
          </w:p>
        </w:tc>
        <w:tc>
          <w:tcPr>
            <w:tcW w:w="2095" w:type="dxa"/>
          </w:tcPr>
          <w:p w14:paraId="572A76EA" w14:textId="77777777" w:rsidR="00BA109F" w:rsidRPr="007B6B11" w:rsidRDefault="00BA109F" w:rsidP="004E02BE">
            <w:pPr>
              <w:pStyle w:val="Tabelazwyky"/>
            </w:pPr>
            <w:r w:rsidRPr="007B6B11">
              <w:t>ItemType</w:t>
            </w:r>
          </w:p>
        </w:tc>
        <w:tc>
          <w:tcPr>
            <w:tcW w:w="1197" w:type="dxa"/>
          </w:tcPr>
          <w:p w14:paraId="1320D643" w14:textId="77777777" w:rsidR="00BA109F" w:rsidRPr="007B6B11" w:rsidRDefault="00BA109F" w:rsidP="004E02BE">
            <w:pPr>
              <w:pStyle w:val="Tabelazwyky"/>
            </w:pPr>
            <w:r w:rsidRPr="007B6B11">
              <w:t>0..99</w:t>
            </w:r>
          </w:p>
        </w:tc>
      </w:tr>
    </w:tbl>
    <w:p w14:paraId="22D6272D" w14:textId="559F47CB" w:rsidR="00F27167" w:rsidRPr="007B6B11" w:rsidRDefault="00F27167" w:rsidP="004E02BE">
      <w:pPr>
        <w:pStyle w:val="Legenda"/>
        <w:rPr>
          <w:b w:val="0"/>
          <w:sz w:val="22"/>
        </w:rPr>
      </w:pPr>
      <w:bookmarkStart w:id="579" w:name="_Toc97503954"/>
      <w:bookmarkStart w:id="580" w:name="_Toc183172205"/>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99</w:t>
      </w:r>
      <w:r w:rsidRPr="007B6B11">
        <w:rPr>
          <w:b w:val="0"/>
          <w:sz w:val="22"/>
        </w:rPr>
        <w:fldChar w:fldCharType="end"/>
      </w:r>
      <w:r w:rsidRPr="007B6B11">
        <w:rPr>
          <w:b w:val="0"/>
          <w:sz w:val="22"/>
        </w:rPr>
        <w:t>. Struktura &lt;ItemsType&gt;, Obliczenie wysokości podatku akcyzowego od poszczególnych wyrobów (podsumowanie pozycji) załącznika AKC-4M.</w:t>
      </w:r>
      <w:bookmarkEnd w:id="579"/>
      <w:bookmarkEnd w:id="580"/>
    </w:p>
    <w:p w14:paraId="57F1C422" w14:textId="18AB7A03" w:rsidR="00BA109F" w:rsidRPr="007B6B11" w:rsidRDefault="00024054" w:rsidP="004E02BE">
      <w:r w:rsidRPr="007B6B11">
        <w:rPr>
          <w:noProof/>
        </w:rPr>
        <w:drawing>
          <wp:inline distT="0" distB="0" distL="0" distR="0" wp14:anchorId="62B0BF10" wp14:editId="307862E8">
            <wp:extent cx="5753100" cy="2647950"/>
            <wp:effectExtent l="19050" t="19050" r="19050" b="19050"/>
            <wp:docPr id="145" name="Obraz 145" descr="Rysunek przedstawia strukturę  &lt;ItemsType&gt;, Obliczenie wysokości podatku akcyzowego od poszczególnych wyrobów (podsumowani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Obraz 145" descr="Rysunek przedstawia strukturę  &lt;ItemsType&gt;, Obliczenie wysokości podatku akcyzowego od poszczególnych wyrobów (podsumowanie pozycji) załącznika AKC-4M."/>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53100" cy="2647950"/>
                    </a:xfrm>
                    <a:prstGeom prst="rect">
                      <a:avLst/>
                    </a:prstGeom>
                    <a:noFill/>
                    <a:ln>
                      <a:solidFill>
                        <a:schemeClr val="tx1"/>
                      </a:solidFill>
                    </a:ln>
                  </pic:spPr>
                </pic:pic>
              </a:graphicData>
            </a:graphic>
          </wp:inline>
        </w:drawing>
      </w:r>
    </w:p>
    <w:p w14:paraId="33146750" w14:textId="7AB0A710" w:rsidR="00BA109F" w:rsidRPr="007B6B11" w:rsidRDefault="00BA109F" w:rsidP="004E02BE">
      <w:pPr>
        <w:pStyle w:val="Z2PodpisRysunkuTabeli"/>
      </w:pPr>
      <w:bookmarkStart w:id="581" w:name="_Toc183172094"/>
      <w:r w:rsidRPr="007B6B11">
        <w:t xml:space="preserve">Tabela </w:t>
      </w:r>
      <w:r w:rsidR="00E354C5">
        <w:fldChar w:fldCharType="begin"/>
      </w:r>
      <w:r w:rsidR="00E354C5">
        <w:instrText xml:space="preserve"> SEQ Tabela \* ARABIC </w:instrText>
      </w:r>
      <w:r w:rsidR="00E354C5">
        <w:fldChar w:fldCharType="separate"/>
      </w:r>
      <w:r w:rsidR="006D48AD">
        <w:rPr>
          <w:noProof/>
        </w:rPr>
        <w:t>126</w:t>
      </w:r>
      <w:r w:rsidR="00E354C5">
        <w:fldChar w:fldCharType="end"/>
      </w:r>
      <w:r w:rsidRPr="007B6B11">
        <w:t>. Struktura &lt;ItemType&gt;, Obliczenie wysokości podatku akcyzowego od poszczególnych wyrobów (składowe pozycji) załącznika AKC-4</w:t>
      </w:r>
      <w:r w:rsidR="00221D08" w:rsidRPr="007B6B11">
        <w:t>M</w:t>
      </w:r>
      <w:r w:rsidRPr="007B6B11">
        <w:t>.</w:t>
      </w:r>
      <w:bookmarkEnd w:id="58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7B6B11" w14:paraId="207C84B5" w14:textId="77777777" w:rsidTr="00146E29">
        <w:trPr>
          <w:trHeight w:val="213"/>
          <w:tblHeader/>
        </w:trPr>
        <w:tc>
          <w:tcPr>
            <w:tcW w:w="1788" w:type="dxa"/>
            <w:shd w:val="clear" w:color="auto" w:fill="D9D9D9" w:themeFill="background1" w:themeFillShade="D9"/>
          </w:tcPr>
          <w:p w14:paraId="6E904B80"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30AD674C"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07609F29"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20C6A57D"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7FC76BB9"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BA109F" w:rsidRPr="007B6B11" w14:paraId="7C0ED1E0" w14:textId="77777777" w:rsidTr="00F102D0">
        <w:trPr>
          <w:trHeight w:val="213"/>
        </w:trPr>
        <w:tc>
          <w:tcPr>
            <w:tcW w:w="1788" w:type="dxa"/>
          </w:tcPr>
          <w:p w14:paraId="63FBC7D4" w14:textId="77777777" w:rsidR="00BA109F" w:rsidRPr="007B6B11" w:rsidRDefault="00BA109F" w:rsidP="004E02BE">
            <w:pPr>
              <w:pStyle w:val="Tabelazwyky"/>
            </w:pPr>
            <w:r w:rsidRPr="007B6B11">
              <w:t>id</w:t>
            </w:r>
          </w:p>
        </w:tc>
        <w:tc>
          <w:tcPr>
            <w:tcW w:w="3360" w:type="dxa"/>
          </w:tcPr>
          <w:p w14:paraId="4D2DF312" w14:textId="77777777" w:rsidR="00BA109F" w:rsidRPr="007B6B11" w:rsidRDefault="00BA109F" w:rsidP="004E02BE">
            <w:pPr>
              <w:pStyle w:val="Tabelazwyky"/>
            </w:pPr>
            <w:r w:rsidRPr="007B6B11">
              <w:t>Liczba porządkowa.</w:t>
            </w:r>
          </w:p>
        </w:tc>
        <w:tc>
          <w:tcPr>
            <w:tcW w:w="840" w:type="dxa"/>
          </w:tcPr>
          <w:p w14:paraId="76D2D852" w14:textId="77777777" w:rsidR="00BA109F" w:rsidRPr="007B6B11" w:rsidRDefault="00BA109F" w:rsidP="004E02BE">
            <w:pPr>
              <w:pStyle w:val="Tabelazwyky"/>
            </w:pPr>
            <w:r w:rsidRPr="007B6B11">
              <w:t>F.a</w:t>
            </w:r>
          </w:p>
        </w:tc>
        <w:tc>
          <w:tcPr>
            <w:tcW w:w="2095" w:type="dxa"/>
          </w:tcPr>
          <w:p w14:paraId="11C1B961" w14:textId="77777777" w:rsidR="00BA109F" w:rsidRPr="007B6B11" w:rsidRDefault="00BA109F" w:rsidP="004E02BE">
            <w:pPr>
              <w:pStyle w:val="Tabelazwyky"/>
            </w:pPr>
            <w:r w:rsidRPr="007B6B11">
              <w:t>ZNumeric</w:t>
            </w:r>
          </w:p>
        </w:tc>
        <w:tc>
          <w:tcPr>
            <w:tcW w:w="1197" w:type="dxa"/>
          </w:tcPr>
          <w:p w14:paraId="4FF16DD1" w14:textId="77777777" w:rsidR="00BA109F" w:rsidRPr="007B6B11" w:rsidRDefault="00BA109F" w:rsidP="004E02BE">
            <w:pPr>
              <w:pStyle w:val="Tabelazwyky"/>
            </w:pPr>
            <w:r w:rsidRPr="007B6B11">
              <w:t>1..1</w:t>
            </w:r>
          </w:p>
        </w:tc>
      </w:tr>
      <w:tr w:rsidR="00BA109F" w:rsidRPr="007B6B11" w14:paraId="6242AFD3" w14:textId="77777777" w:rsidTr="00F102D0">
        <w:trPr>
          <w:trHeight w:val="213"/>
        </w:trPr>
        <w:tc>
          <w:tcPr>
            <w:tcW w:w="1788" w:type="dxa"/>
          </w:tcPr>
          <w:p w14:paraId="5F966E3E" w14:textId="77777777" w:rsidR="00BA109F" w:rsidRPr="007B6B11" w:rsidRDefault="00BA109F" w:rsidP="004E02BE">
            <w:pPr>
              <w:pStyle w:val="Tabelazwyky"/>
            </w:pPr>
            <w:r w:rsidRPr="007B6B11">
              <w:t>groupOfGoodsName</w:t>
            </w:r>
          </w:p>
        </w:tc>
        <w:tc>
          <w:tcPr>
            <w:tcW w:w="3360" w:type="dxa"/>
          </w:tcPr>
          <w:p w14:paraId="291021B5" w14:textId="77777777" w:rsidR="00BA109F" w:rsidRPr="007B6B11" w:rsidRDefault="00BA109F" w:rsidP="004E02BE">
            <w:pPr>
              <w:pStyle w:val="Tabelazwyky"/>
            </w:pPr>
            <w:r w:rsidRPr="007B6B11">
              <w:t>Nazwa grupy wyrobów, dla których ustalono odrębne stawki podatkowe</w:t>
            </w:r>
          </w:p>
        </w:tc>
        <w:tc>
          <w:tcPr>
            <w:tcW w:w="840" w:type="dxa"/>
          </w:tcPr>
          <w:p w14:paraId="6AE9E6C8" w14:textId="77777777" w:rsidR="00BA109F" w:rsidRPr="007B6B11" w:rsidRDefault="00BA109F" w:rsidP="004E02BE">
            <w:pPr>
              <w:pStyle w:val="Tabelazwyky"/>
            </w:pPr>
            <w:r w:rsidRPr="007B6B11">
              <w:t>F.b</w:t>
            </w:r>
          </w:p>
        </w:tc>
        <w:tc>
          <w:tcPr>
            <w:tcW w:w="2095" w:type="dxa"/>
          </w:tcPr>
          <w:p w14:paraId="2A47722E" w14:textId="77777777" w:rsidR="00BA109F" w:rsidRPr="007B6B11" w:rsidRDefault="00BA109F" w:rsidP="004E02BE">
            <w:pPr>
              <w:pStyle w:val="Tabelazwyky"/>
            </w:pPr>
            <w:r w:rsidRPr="007B6B11">
              <w:t>ZCharacter</w:t>
            </w:r>
          </w:p>
          <w:p w14:paraId="11F41B5E" w14:textId="3E369A53" w:rsidR="00BA109F" w:rsidRPr="007B6B11" w:rsidRDefault="00BA109F" w:rsidP="004E02BE">
            <w:pPr>
              <w:pStyle w:val="Tabelazwyky"/>
            </w:pPr>
            <w:r w:rsidRPr="007B6B11">
              <w:t>Patrz reguła R16</w:t>
            </w:r>
          </w:p>
        </w:tc>
        <w:tc>
          <w:tcPr>
            <w:tcW w:w="1197" w:type="dxa"/>
          </w:tcPr>
          <w:p w14:paraId="5CCA91A8" w14:textId="77777777" w:rsidR="00BA109F" w:rsidRPr="007B6B11" w:rsidRDefault="00BA109F" w:rsidP="004E02BE">
            <w:pPr>
              <w:pStyle w:val="Tabelazwyky"/>
            </w:pPr>
            <w:r w:rsidRPr="007B6B11">
              <w:t>1..1</w:t>
            </w:r>
          </w:p>
        </w:tc>
      </w:tr>
      <w:tr w:rsidR="00BA109F" w:rsidRPr="007B6B11" w14:paraId="501C45ED" w14:textId="77777777" w:rsidTr="00F102D0">
        <w:trPr>
          <w:trHeight w:val="213"/>
        </w:trPr>
        <w:tc>
          <w:tcPr>
            <w:tcW w:w="1788" w:type="dxa"/>
          </w:tcPr>
          <w:p w14:paraId="33600AAB" w14:textId="77777777" w:rsidR="00BA109F" w:rsidRPr="007B6B11" w:rsidRDefault="00BA109F" w:rsidP="004E02BE">
            <w:pPr>
              <w:pStyle w:val="Tabelazwyky"/>
            </w:pPr>
            <w:r w:rsidRPr="007B6B11">
              <w:t>shortages</w:t>
            </w:r>
          </w:p>
        </w:tc>
        <w:tc>
          <w:tcPr>
            <w:tcW w:w="3360" w:type="dxa"/>
          </w:tcPr>
          <w:p w14:paraId="068613DF" w14:textId="77777777" w:rsidR="00BA109F" w:rsidRPr="007B6B11" w:rsidRDefault="00BA109F" w:rsidP="004E02BE">
            <w:pPr>
              <w:pStyle w:val="Tabelazwyky"/>
            </w:pPr>
            <w:r w:rsidRPr="007B6B11">
              <w:t>Możliwość oznaczenia w przypadku wykazywania ubytków wyrobów akcyzowych (przekraczających normy dopuszczalnych ubytków) lub całkowitego zniszczenia wyrobów.</w:t>
            </w:r>
          </w:p>
        </w:tc>
        <w:tc>
          <w:tcPr>
            <w:tcW w:w="840" w:type="dxa"/>
          </w:tcPr>
          <w:p w14:paraId="60B50C01" w14:textId="77777777" w:rsidR="00BA109F" w:rsidRPr="007B6B11" w:rsidRDefault="00BA109F" w:rsidP="004E02BE">
            <w:pPr>
              <w:pStyle w:val="Tabelazwyky"/>
            </w:pPr>
            <w:r w:rsidRPr="007B6B11">
              <w:t>F.b</w:t>
            </w:r>
          </w:p>
        </w:tc>
        <w:tc>
          <w:tcPr>
            <w:tcW w:w="2095" w:type="dxa"/>
          </w:tcPr>
          <w:p w14:paraId="1C9A72D5" w14:textId="77777777" w:rsidR="00BA109F" w:rsidRPr="007B6B11" w:rsidRDefault="00BA109F" w:rsidP="004E02BE">
            <w:pPr>
              <w:pStyle w:val="Tabelazwyky"/>
            </w:pPr>
            <w:r w:rsidRPr="007B6B11">
              <w:t>ZShortages</w:t>
            </w:r>
          </w:p>
          <w:p w14:paraId="6C342181" w14:textId="77777777" w:rsidR="00BA109F" w:rsidRPr="007B6B11" w:rsidRDefault="00BA109F" w:rsidP="004E02BE">
            <w:pPr>
              <w:pStyle w:val="Tabelazwyky"/>
            </w:pPr>
            <w:r w:rsidRPr="007B6B11">
              <w:t>Patrz reguła R17</w:t>
            </w:r>
          </w:p>
        </w:tc>
        <w:tc>
          <w:tcPr>
            <w:tcW w:w="1197" w:type="dxa"/>
          </w:tcPr>
          <w:p w14:paraId="26F640AF" w14:textId="77777777" w:rsidR="00BA109F" w:rsidRPr="007B6B11" w:rsidRDefault="00BA109F" w:rsidP="004E02BE">
            <w:pPr>
              <w:pStyle w:val="Tabelazwyky"/>
            </w:pPr>
            <w:r w:rsidRPr="007B6B11">
              <w:t>0..1</w:t>
            </w:r>
          </w:p>
        </w:tc>
      </w:tr>
      <w:tr w:rsidR="00BA109F" w:rsidRPr="007B6B11" w14:paraId="45DB11AA" w14:textId="77777777" w:rsidTr="00F102D0">
        <w:trPr>
          <w:trHeight w:val="213"/>
        </w:trPr>
        <w:tc>
          <w:tcPr>
            <w:tcW w:w="1788" w:type="dxa"/>
          </w:tcPr>
          <w:p w14:paraId="67B37275" w14:textId="77777777" w:rsidR="00BA109F" w:rsidRPr="007B6B11" w:rsidRDefault="00BA109F" w:rsidP="004E02BE">
            <w:pPr>
              <w:pStyle w:val="Tabelazwyky"/>
            </w:pPr>
            <w:r w:rsidRPr="007B6B11">
              <w:t>codeCN</w:t>
            </w:r>
          </w:p>
        </w:tc>
        <w:tc>
          <w:tcPr>
            <w:tcW w:w="3360" w:type="dxa"/>
          </w:tcPr>
          <w:p w14:paraId="6A3AD8C7" w14:textId="77777777" w:rsidR="00BA109F" w:rsidRPr="007B6B11" w:rsidRDefault="00BA109F" w:rsidP="004E02BE">
            <w:pPr>
              <w:pStyle w:val="Tabelazwyky"/>
            </w:pPr>
            <w:r w:rsidRPr="007B6B11">
              <w:t>Ośmiocyfrowy kod CN.</w:t>
            </w:r>
          </w:p>
        </w:tc>
        <w:tc>
          <w:tcPr>
            <w:tcW w:w="840" w:type="dxa"/>
          </w:tcPr>
          <w:p w14:paraId="6E9B482C" w14:textId="77777777" w:rsidR="00BA109F" w:rsidRPr="007B6B11" w:rsidRDefault="00BA109F" w:rsidP="004E02BE">
            <w:pPr>
              <w:pStyle w:val="Tabelazwyky"/>
            </w:pPr>
            <w:r w:rsidRPr="007B6B11">
              <w:t>F.c</w:t>
            </w:r>
          </w:p>
        </w:tc>
        <w:tc>
          <w:tcPr>
            <w:tcW w:w="2095" w:type="dxa"/>
          </w:tcPr>
          <w:p w14:paraId="562C9FD1" w14:textId="77777777" w:rsidR="00BA109F" w:rsidRPr="007B6B11" w:rsidRDefault="00BA109F" w:rsidP="004E02BE">
            <w:pPr>
              <w:pStyle w:val="Tabelazwyky"/>
            </w:pPr>
            <w:r w:rsidRPr="007B6B11">
              <w:t>ZCodeCN</w:t>
            </w:r>
          </w:p>
        </w:tc>
        <w:tc>
          <w:tcPr>
            <w:tcW w:w="1197" w:type="dxa"/>
          </w:tcPr>
          <w:p w14:paraId="08FBFB0F" w14:textId="77777777" w:rsidR="00BA109F" w:rsidRPr="007B6B11" w:rsidRDefault="00BA109F" w:rsidP="004E02BE">
            <w:pPr>
              <w:pStyle w:val="Tabelazwyky"/>
            </w:pPr>
            <w:r w:rsidRPr="007B6B11">
              <w:t>1..1</w:t>
            </w:r>
          </w:p>
        </w:tc>
      </w:tr>
      <w:tr w:rsidR="00BA109F" w:rsidRPr="007B6B11" w14:paraId="5469DBC5" w14:textId="77777777" w:rsidTr="00F102D0">
        <w:trPr>
          <w:trHeight w:val="213"/>
        </w:trPr>
        <w:tc>
          <w:tcPr>
            <w:tcW w:w="1788" w:type="dxa"/>
          </w:tcPr>
          <w:p w14:paraId="00418ED6" w14:textId="77777777" w:rsidR="00BA109F" w:rsidRPr="007B6B11" w:rsidRDefault="00BA109F" w:rsidP="004E02BE">
            <w:pPr>
              <w:pStyle w:val="Tabelazwyky"/>
            </w:pPr>
            <w:r w:rsidRPr="007B6B11">
              <w:t>numberOfGoods</w:t>
            </w:r>
          </w:p>
        </w:tc>
        <w:tc>
          <w:tcPr>
            <w:tcW w:w="3360" w:type="dxa"/>
          </w:tcPr>
          <w:p w14:paraId="6E1166AE" w14:textId="700149D7" w:rsidR="00BA109F" w:rsidRPr="007B6B11" w:rsidRDefault="00221D08" w:rsidP="004E02BE">
            <w:pPr>
              <w:pStyle w:val="Tabelazwyky"/>
            </w:pPr>
            <w:r w:rsidRPr="007B6B11">
              <w:t>Ilość wyrobów w mililitrach (z dokładnością do jednego miejsca po przecinku)</w:t>
            </w:r>
          </w:p>
        </w:tc>
        <w:tc>
          <w:tcPr>
            <w:tcW w:w="840" w:type="dxa"/>
          </w:tcPr>
          <w:p w14:paraId="2C9D113B" w14:textId="77777777" w:rsidR="00BA109F" w:rsidRPr="007B6B11" w:rsidRDefault="00BA109F" w:rsidP="004E02BE">
            <w:pPr>
              <w:pStyle w:val="Tabelazwyky"/>
            </w:pPr>
            <w:r w:rsidRPr="007B6B11">
              <w:t>F.d</w:t>
            </w:r>
          </w:p>
        </w:tc>
        <w:tc>
          <w:tcPr>
            <w:tcW w:w="2095" w:type="dxa"/>
          </w:tcPr>
          <w:p w14:paraId="20AADB94" w14:textId="6837E734" w:rsidR="00BA109F" w:rsidRPr="007B6B11" w:rsidRDefault="00024054" w:rsidP="004E02BE">
            <w:pPr>
              <w:pStyle w:val="Tabelazwyky"/>
            </w:pPr>
            <w:r w:rsidRPr="007B6B11">
              <w:t>Decimal(15,1)</w:t>
            </w:r>
          </w:p>
        </w:tc>
        <w:tc>
          <w:tcPr>
            <w:tcW w:w="1197" w:type="dxa"/>
          </w:tcPr>
          <w:p w14:paraId="55B679C2" w14:textId="77777777" w:rsidR="00BA109F" w:rsidRPr="007B6B11" w:rsidRDefault="00BA109F" w:rsidP="004E02BE">
            <w:pPr>
              <w:pStyle w:val="Tabelazwyky"/>
            </w:pPr>
            <w:r w:rsidRPr="007B6B11">
              <w:t>1..1</w:t>
            </w:r>
          </w:p>
        </w:tc>
      </w:tr>
      <w:tr w:rsidR="00BA109F" w:rsidRPr="007B6B11" w14:paraId="7B9D9DED" w14:textId="77777777" w:rsidTr="00F102D0">
        <w:trPr>
          <w:trHeight w:val="213"/>
        </w:trPr>
        <w:tc>
          <w:tcPr>
            <w:tcW w:w="1788" w:type="dxa"/>
          </w:tcPr>
          <w:p w14:paraId="7C20FBAA" w14:textId="77777777" w:rsidR="00BA109F" w:rsidRPr="007B6B11" w:rsidRDefault="00BA109F" w:rsidP="004E02BE">
            <w:pPr>
              <w:pStyle w:val="Tabelazwyky"/>
            </w:pPr>
            <w:r w:rsidRPr="007B6B11">
              <w:t>taxRate</w:t>
            </w:r>
          </w:p>
        </w:tc>
        <w:tc>
          <w:tcPr>
            <w:tcW w:w="3360" w:type="dxa"/>
          </w:tcPr>
          <w:p w14:paraId="1863A691" w14:textId="77777777" w:rsidR="00BA109F" w:rsidRPr="007B6B11" w:rsidRDefault="00BA109F" w:rsidP="004E02BE">
            <w:pPr>
              <w:pStyle w:val="Tabelazwyky"/>
            </w:pPr>
            <w:r w:rsidRPr="007B6B11">
              <w:t>Stawka podatku (z dokładnością do dwóch miejsc po przecinku).</w:t>
            </w:r>
          </w:p>
        </w:tc>
        <w:tc>
          <w:tcPr>
            <w:tcW w:w="840" w:type="dxa"/>
          </w:tcPr>
          <w:p w14:paraId="41F9BB41" w14:textId="77777777" w:rsidR="00BA109F" w:rsidRPr="007B6B11" w:rsidRDefault="00BA109F" w:rsidP="004E02BE">
            <w:pPr>
              <w:pStyle w:val="Tabelazwyky"/>
            </w:pPr>
            <w:r w:rsidRPr="007B6B11">
              <w:t>F.e</w:t>
            </w:r>
          </w:p>
        </w:tc>
        <w:tc>
          <w:tcPr>
            <w:tcW w:w="2095" w:type="dxa"/>
          </w:tcPr>
          <w:p w14:paraId="24917765" w14:textId="77777777" w:rsidR="00BA109F" w:rsidRPr="007B6B11" w:rsidRDefault="00BA109F" w:rsidP="004E02BE">
            <w:pPr>
              <w:pStyle w:val="Tabelazwyky"/>
            </w:pPr>
            <w:r w:rsidRPr="007B6B11">
              <w:t>ZAmountC</w:t>
            </w:r>
          </w:p>
        </w:tc>
        <w:tc>
          <w:tcPr>
            <w:tcW w:w="1197" w:type="dxa"/>
          </w:tcPr>
          <w:p w14:paraId="7B9E1BCE" w14:textId="77777777" w:rsidR="00BA109F" w:rsidRPr="007B6B11" w:rsidRDefault="00BA109F" w:rsidP="004E02BE">
            <w:pPr>
              <w:pStyle w:val="Tabelazwyky"/>
            </w:pPr>
            <w:r w:rsidRPr="007B6B11">
              <w:t>1..1</w:t>
            </w:r>
          </w:p>
        </w:tc>
      </w:tr>
      <w:tr w:rsidR="00BA109F" w:rsidRPr="007B6B11" w14:paraId="67069D61" w14:textId="77777777" w:rsidTr="00F102D0">
        <w:trPr>
          <w:trHeight w:val="213"/>
        </w:trPr>
        <w:tc>
          <w:tcPr>
            <w:tcW w:w="1788" w:type="dxa"/>
          </w:tcPr>
          <w:p w14:paraId="68C0831C" w14:textId="77777777" w:rsidR="00BA109F" w:rsidRPr="007B6B11" w:rsidRDefault="00BA109F" w:rsidP="004E02BE">
            <w:pPr>
              <w:pStyle w:val="Tabelazwyky"/>
            </w:pPr>
            <w:r w:rsidRPr="007B6B11">
              <w:lastRenderedPageBreak/>
              <w:t>fromIsztar</w:t>
            </w:r>
          </w:p>
        </w:tc>
        <w:tc>
          <w:tcPr>
            <w:tcW w:w="3360" w:type="dxa"/>
          </w:tcPr>
          <w:p w14:paraId="3C72A64F" w14:textId="77777777" w:rsidR="00BA109F" w:rsidRPr="007B6B11" w:rsidRDefault="00BA109F" w:rsidP="004E02BE">
            <w:pPr>
              <w:pStyle w:val="Tabelazwyky"/>
            </w:pPr>
            <w:r w:rsidRPr="007B6B11">
              <w:t>Czy stawka podatku akcyzowego jest pobrana z Systemu ISZTAR.</w:t>
            </w:r>
          </w:p>
        </w:tc>
        <w:tc>
          <w:tcPr>
            <w:tcW w:w="840" w:type="dxa"/>
          </w:tcPr>
          <w:p w14:paraId="1562F613" w14:textId="77777777" w:rsidR="00BA109F" w:rsidRPr="007B6B11" w:rsidRDefault="00BA109F" w:rsidP="004E02BE">
            <w:pPr>
              <w:pStyle w:val="Tabelazwyky"/>
            </w:pPr>
            <w:r w:rsidRPr="007B6B11">
              <w:t>-</w:t>
            </w:r>
          </w:p>
        </w:tc>
        <w:tc>
          <w:tcPr>
            <w:tcW w:w="2095" w:type="dxa"/>
          </w:tcPr>
          <w:p w14:paraId="1086F46C" w14:textId="77777777" w:rsidR="00BA109F" w:rsidRPr="007B6B11" w:rsidRDefault="00BA109F" w:rsidP="004E02BE">
            <w:pPr>
              <w:pStyle w:val="Tabelazwyky"/>
            </w:pPr>
            <w:r w:rsidRPr="007B6B11">
              <w:t>boolean</w:t>
            </w:r>
          </w:p>
        </w:tc>
        <w:tc>
          <w:tcPr>
            <w:tcW w:w="1197" w:type="dxa"/>
          </w:tcPr>
          <w:p w14:paraId="245B8B95" w14:textId="77777777" w:rsidR="00BA109F" w:rsidRPr="007B6B11" w:rsidRDefault="00BA109F" w:rsidP="004E02BE">
            <w:pPr>
              <w:pStyle w:val="Tabelazwyky"/>
            </w:pPr>
            <w:r w:rsidRPr="007B6B11">
              <w:t>0..1</w:t>
            </w:r>
          </w:p>
        </w:tc>
      </w:tr>
      <w:tr w:rsidR="00BA109F" w:rsidRPr="007B6B11" w14:paraId="39EC1672" w14:textId="77777777" w:rsidTr="00F102D0">
        <w:trPr>
          <w:trHeight w:val="213"/>
        </w:trPr>
        <w:tc>
          <w:tcPr>
            <w:tcW w:w="1788" w:type="dxa"/>
          </w:tcPr>
          <w:p w14:paraId="03D092AB" w14:textId="77777777" w:rsidR="00BA109F" w:rsidRPr="007B6B11" w:rsidRDefault="00BA109F" w:rsidP="004E02BE">
            <w:pPr>
              <w:pStyle w:val="Tabelazwyky"/>
            </w:pPr>
            <w:r w:rsidRPr="007B6B11">
              <w:t>amountOfTax</w:t>
            </w:r>
          </w:p>
        </w:tc>
        <w:tc>
          <w:tcPr>
            <w:tcW w:w="3360" w:type="dxa"/>
          </w:tcPr>
          <w:p w14:paraId="73976A55" w14:textId="77777777" w:rsidR="00BA109F" w:rsidRPr="007B6B11" w:rsidRDefault="00BA109F" w:rsidP="004E02BE">
            <w:pPr>
              <w:pStyle w:val="Tabelazwyky"/>
            </w:pPr>
            <w:r w:rsidRPr="007B6B11">
              <w:t>Podatek akcyzowy (w zł.)</w:t>
            </w:r>
          </w:p>
        </w:tc>
        <w:tc>
          <w:tcPr>
            <w:tcW w:w="840" w:type="dxa"/>
          </w:tcPr>
          <w:p w14:paraId="12D73246" w14:textId="77777777" w:rsidR="00BA109F" w:rsidRPr="007B6B11" w:rsidRDefault="00BA109F" w:rsidP="004E02BE">
            <w:pPr>
              <w:pStyle w:val="Tabelazwyky"/>
            </w:pPr>
            <w:r w:rsidRPr="007B6B11">
              <w:t>F.f</w:t>
            </w:r>
          </w:p>
        </w:tc>
        <w:tc>
          <w:tcPr>
            <w:tcW w:w="2095" w:type="dxa"/>
          </w:tcPr>
          <w:p w14:paraId="64B0506A" w14:textId="77777777" w:rsidR="00BA109F" w:rsidRPr="007B6B11" w:rsidRDefault="00BA109F" w:rsidP="004E02BE">
            <w:pPr>
              <w:pStyle w:val="Tabelazwyky"/>
            </w:pPr>
            <w:r w:rsidRPr="007B6B11">
              <w:t>ZAmountP</w:t>
            </w:r>
          </w:p>
          <w:p w14:paraId="5B09DA0F" w14:textId="77777777" w:rsidR="00BA109F" w:rsidRPr="007B6B11" w:rsidRDefault="00BA109F" w:rsidP="004E02BE">
            <w:pPr>
              <w:pStyle w:val="Tabelazwyky"/>
            </w:pPr>
            <w:r w:rsidRPr="007B6B11">
              <w:t>Patrz reguła R18</w:t>
            </w:r>
          </w:p>
          <w:p w14:paraId="23FF4C57" w14:textId="77777777" w:rsidR="00BA109F" w:rsidRPr="007B6B11" w:rsidRDefault="00BA109F" w:rsidP="004E02BE">
            <w:pPr>
              <w:pStyle w:val="Tabelazwyky"/>
            </w:pPr>
            <w:r w:rsidRPr="007B6B11">
              <w:tab/>
            </w:r>
          </w:p>
        </w:tc>
        <w:tc>
          <w:tcPr>
            <w:tcW w:w="1197" w:type="dxa"/>
          </w:tcPr>
          <w:p w14:paraId="142065BF" w14:textId="77777777" w:rsidR="00BA109F" w:rsidRPr="007B6B11" w:rsidRDefault="00BA109F" w:rsidP="004E02BE">
            <w:pPr>
              <w:pStyle w:val="Tabelazwyky"/>
            </w:pPr>
            <w:r w:rsidRPr="007B6B11">
              <w:t>1..1</w:t>
            </w:r>
          </w:p>
        </w:tc>
      </w:tr>
      <w:tr w:rsidR="00BA109F" w:rsidRPr="007B6B11" w14:paraId="70EE1F48" w14:textId="77777777" w:rsidTr="00F102D0">
        <w:tblPrEx>
          <w:tblLook w:val="04A0" w:firstRow="1" w:lastRow="0" w:firstColumn="1" w:lastColumn="0" w:noHBand="0" w:noVBand="1"/>
        </w:tblPrEx>
        <w:trPr>
          <w:trHeight w:val="570"/>
        </w:trPr>
        <w:tc>
          <w:tcPr>
            <w:tcW w:w="1788" w:type="dxa"/>
          </w:tcPr>
          <w:p w14:paraId="3125E6E3" w14:textId="77777777" w:rsidR="00BA109F" w:rsidRPr="007B6B11" w:rsidRDefault="00BA109F" w:rsidP="004E02BE">
            <w:pPr>
              <w:pStyle w:val="Tabelazwyky"/>
            </w:pPr>
            <w:r w:rsidRPr="007B6B11">
              <w:t>exemptionFromExciseDuty</w:t>
            </w:r>
          </w:p>
        </w:tc>
        <w:tc>
          <w:tcPr>
            <w:tcW w:w="3360" w:type="dxa"/>
          </w:tcPr>
          <w:p w14:paraId="16175348" w14:textId="77777777" w:rsidR="00BA109F" w:rsidRPr="007B6B11" w:rsidRDefault="00BA109F" w:rsidP="004E02BE">
            <w:pPr>
              <w:pStyle w:val="Tabelazwyky"/>
            </w:pPr>
            <w:r w:rsidRPr="007B6B11">
              <w:t>Zwolnienie od podatku akcyzowego.</w:t>
            </w:r>
          </w:p>
        </w:tc>
        <w:tc>
          <w:tcPr>
            <w:tcW w:w="840" w:type="dxa"/>
          </w:tcPr>
          <w:p w14:paraId="17E2A935" w14:textId="77777777" w:rsidR="00BA109F" w:rsidRPr="007B6B11" w:rsidRDefault="00BA109F" w:rsidP="004E02BE">
            <w:pPr>
              <w:pStyle w:val="Tabelazwyky"/>
            </w:pPr>
            <w:r w:rsidRPr="007B6B11">
              <w:t>F.g</w:t>
            </w:r>
          </w:p>
        </w:tc>
        <w:tc>
          <w:tcPr>
            <w:tcW w:w="2095" w:type="dxa"/>
          </w:tcPr>
          <w:p w14:paraId="6D8204A2" w14:textId="77777777" w:rsidR="00BA109F" w:rsidRPr="007B6B11" w:rsidRDefault="00BA109F" w:rsidP="004E02BE">
            <w:pPr>
              <w:pStyle w:val="Tabelazwyky"/>
            </w:pPr>
            <w:r w:rsidRPr="007B6B11">
              <w:t>boolean</w:t>
            </w:r>
          </w:p>
        </w:tc>
        <w:tc>
          <w:tcPr>
            <w:tcW w:w="1197" w:type="dxa"/>
          </w:tcPr>
          <w:p w14:paraId="2FF8A567" w14:textId="77777777" w:rsidR="00BA109F" w:rsidRPr="007B6B11" w:rsidRDefault="00BA109F" w:rsidP="004E02BE">
            <w:pPr>
              <w:pStyle w:val="Tabelazwyky"/>
            </w:pPr>
            <w:r w:rsidRPr="007B6B11">
              <w:t>1..1</w:t>
            </w:r>
          </w:p>
        </w:tc>
      </w:tr>
    </w:tbl>
    <w:p w14:paraId="75BCF750" w14:textId="26728F68" w:rsidR="00F27167" w:rsidRPr="007B6B11" w:rsidRDefault="00F27167" w:rsidP="004E02BE">
      <w:pPr>
        <w:pStyle w:val="Legenda"/>
        <w:rPr>
          <w:b w:val="0"/>
          <w:sz w:val="22"/>
        </w:rPr>
      </w:pPr>
      <w:bookmarkStart w:id="582" w:name="_Toc97503955"/>
      <w:bookmarkStart w:id="583" w:name="_Toc183172206"/>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100</w:t>
      </w:r>
      <w:r w:rsidRPr="007B6B11">
        <w:rPr>
          <w:b w:val="0"/>
          <w:sz w:val="22"/>
        </w:rPr>
        <w:fldChar w:fldCharType="end"/>
      </w:r>
      <w:r w:rsidRPr="007B6B11">
        <w:rPr>
          <w:b w:val="0"/>
          <w:sz w:val="22"/>
        </w:rPr>
        <w:t>. Struktura &lt;ItemType&gt;, Obliczenie wysokości podatku akcyzowego od poszczególnych wyrobów (składowe pozycji) załącznika AKC-4M.</w:t>
      </w:r>
      <w:bookmarkEnd w:id="582"/>
      <w:bookmarkEnd w:id="583"/>
    </w:p>
    <w:p w14:paraId="101C1C35" w14:textId="75EFDFAE" w:rsidR="00BA109F" w:rsidRPr="007B6B11" w:rsidRDefault="00221D08" w:rsidP="004E02BE">
      <w:r w:rsidRPr="007B6B11">
        <w:rPr>
          <w:noProof/>
        </w:rPr>
        <w:drawing>
          <wp:inline distT="0" distB="0" distL="0" distR="0" wp14:anchorId="706A57F9" wp14:editId="194673B9">
            <wp:extent cx="5276850" cy="2486025"/>
            <wp:effectExtent l="19050" t="19050" r="19050" b="28575"/>
            <wp:docPr id="146" name="Obraz 146" descr="Rysunek przedstawia strukturę  &lt;ItemType&gt;, Obliczenie wysokości podatku akcyzowego od poszczególnych wyrobów (składow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Obraz 146" descr="Rysunek przedstawia strukturę  &lt;ItemType&gt;, Obliczenie wysokości podatku akcyzowego od poszczególnych wyrobów (składowe pozycji) załącznika AKC-4M."/>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276850" cy="2486025"/>
                    </a:xfrm>
                    <a:prstGeom prst="rect">
                      <a:avLst/>
                    </a:prstGeom>
                    <a:noFill/>
                    <a:ln>
                      <a:solidFill>
                        <a:schemeClr val="tx1"/>
                      </a:solidFill>
                    </a:ln>
                  </pic:spPr>
                </pic:pic>
              </a:graphicData>
            </a:graphic>
          </wp:inline>
        </w:drawing>
      </w:r>
    </w:p>
    <w:p w14:paraId="1A162008" w14:textId="7DCEAA6B" w:rsidR="00BA109F" w:rsidRPr="007B6B11" w:rsidRDefault="00BA109F" w:rsidP="004E02BE">
      <w:pPr>
        <w:pStyle w:val="Z2PodpisRysunkuTabeli"/>
      </w:pPr>
      <w:bookmarkStart w:id="584" w:name="_Toc183172095"/>
      <w:r w:rsidRPr="007B6B11">
        <w:t xml:space="preserve">Tabela </w:t>
      </w:r>
      <w:r w:rsidR="00E354C5">
        <w:fldChar w:fldCharType="begin"/>
      </w:r>
      <w:r w:rsidR="00E354C5">
        <w:instrText xml:space="preserve"> SEQ Tabela \* ARABIC </w:instrText>
      </w:r>
      <w:r w:rsidR="00E354C5">
        <w:fldChar w:fldCharType="separate"/>
      </w:r>
      <w:r w:rsidR="006D48AD">
        <w:rPr>
          <w:noProof/>
        </w:rPr>
        <w:t>127</w:t>
      </w:r>
      <w:r w:rsidR="00E354C5">
        <w:fldChar w:fldCharType="end"/>
      </w:r>
      <w:r w:rsidRPr="007B6B11">
        <w:t>. Struktura elementu &lt; DailyPaymentInformationType &gt; - Informacja o wpłatach dziennych. Suma kwot wpłat dziennych dla załącznika AKC-4</w:t>
      </w:r>
      <w:r w:rsidR="00221D08" w:rsidRPr="007B6B11">
        <w:t>M</w:t>
      </w:r>
      <w:bookmarkEnd w:id="58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7B6B11" w14:paraId="7E47961D" w14:textId="77777777" w:rsidTr="00146E29">
        <w:trPr>
          <w:trHeight w:val="213"/>
          <w:tblHeader/>
        </w:trPr>
        <w:tc>
          <w:tcPr>
            <w:tcW w:w="1788" w:type="dxa"/>
            <w:shd w:val="clear" w:color="auto" w:fill="D9D9D9" w:themeFill="background1" w:themeFillShade="D9"/>
          </w:tcPr>
          <w:p w14:paraId="0D10A221"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52288A1A"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7846F789"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559338C8"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0BF62DCC" w14:textId="77777777" w:rsidR="00BA109F" w:rsidRPr="007B6B11" w:rsidRDefault="00BA109F"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BA109F" w:rsidRPr="007B6B11" w14:paraId="4D1D61C2" w14:textId="77777777" w:rsidTr="00F102D0">
        <w:trPr>
          <w:trHeight w:val="213"/>
        </w:trPr>
        <w:tc>
          <w:tcPr>
            <w:tcW w:w="1788" w:type="dxa"/>
          </w:tcPr>
          <w:p w14:paraId="1B56E0C8" w14:textId="77777777" w:rsidR="00BA109F" w:rsidRPr="007B6B11" w:rsidRDefault="00BA109F" w:rsidP="004E02BE">
            <w:pPr>
              <w:pStyle w:val="Tabelazwyky"/>
            </w:pPr>
            <w:r w:rsidRPr="007B6B11">
              <w:t>totalDueAmountOfDailyPaym</w:t>
            </w:r>
          </w:p>
        </w:tc>
        <w:tc>
          <w:tcPr>
            <w:tcW w:w="3360" w:type="dxa"/>
          </w:tcPr>
          <w:p w14:paraId="6EFA1113" w14:textId="77777777" w:rsidR="00BA109F" w:rsidRPr="007B6B11" w:rsidRDefault="00BA109F" w:rsidP="004E02BE">
            <w:pPr>
              <w:pStyle w:val="Tabelazwyky"/>
            </w:pPr>
            <w:r w:rsidRPr="007B6B11">
              <w:t>Razem kwota należnych wpłat dziennych.</w:t>
            </w:r>
          </w:p>
          <w:p w14:paraId="0A6DFD7E" w14:textId="77777777" w:rsidR="00BA109F" w:rsidRPr="007B6B11" w:rsidRDefault="00BA109F" w:rsidP="004E02BE">
            <w:pPr>
              <w:pStyle w:val="Tabelazwyky"/>
            </w:pPr>
            <w:r w:rsidRPr="007B6B11">
              <w:t>(suma kwot z kolumny E.c).</w:t>
            </w:r>
          </w:p>
        </w:tc>
        <w:tc>
          <w:tcPr>
            <w:tcW w:w="840" w:type="dxa"/>
          </w:tcPr>
          <w:p w14:paraId="38A27A5B" w14:textId="746D6FB7" w:rsidR="00BA109F" w:rsidRPr="007B6B11" w:rsidRDefault="00BA109F" w:rsidP="004E02BE">
            <w:pPr>
              <w:pStyle w:val="Tabelazwyky"/>
            </w:pPr>
            <w:r w:rsidRPr="007B6B11">
              <w:t>17</w:t>
            </w:r>
            <w:r w:rsidR="00221D08" w:rsidRPr="007B6B11">
              <w:t>3</w:t>
            </w:r>
          </w:p>
        </w:tc>
        <w:tc>
          <w:tcPr>
            <w:tcW w:w="2095" w:type="dxa"/>
          </w:tcPr>
          <w:p w14:paraId="4C3CB5A5" w14:textId="77777777" w:rsidR="00BA109F" w:rsidRPr="007B6B11" w:rsidRDefault="00BA109F" w:rsidP="004E02BE">
            <w:pPr>
              <w:pStyle w:val="Tabelazwyky"/>
            </w:pPr>
            <w:r w:rsidRPr="007B6B11">
              <w:t>ZAmountP</w:t>
            </w:r>
          </w:p>
          <w:p w14:paraId="50116ACF" w14:textId="77777777" w:rsidR="00BA109F" w:rsidRPr="007B6B11" w:rsidRDefault="00BA109F" w:rsidP="004E02BE">
            <w:pPr>
              <w:pStyle w:val="Tabelazwyky"/>
            </w:pPr>
            <w:r w:rsidRPr="007B6B11">
              <w:t>Patrz reguła R19</w:t>
            </w:r>
            <w:r w:rsidRPr="007B6B11">
              <w:tab/>
            </w:r>
          </w:p>
        </w:tc>
        <w:tc>
          <w:tcPr>
            <w:tcW w:w="1197" w:type="dxa"/>
          </w:tcPr>
          <w:p w14:paraId="473B684E" w14:textId="77777777" w:rsidR="00BA109F" w:rsidRPr="007B6B11" w:rsidRDefault="00BA109F" w:rsidP="004E02BE">
            <w:pPr>
              <w:pStyle w:val="Tabelazwyky"/>
            </w:pPr>
            <w:r w:rsidRPr="007B6B11">
              <w:t>1..1</w:t>
            </w:r>
          </w:p>
        </w:tc>
      </w:tr>
      <w:tr w:rsidR="00BA109F" w:rsidRPr="007B6B11" w14:paraId="43576394" w14:textId="77777777" w:rsidTr="00F102D0">
        <w:trPr>
          <w:trHeight w:val="213"/>
        </w:trPr>
        <w:tc>
          <w:tcPr>
            <w:tcW w:w="1788" w:type="dxa"/>
          </w:tcPr>
          <w:p w14:paraId="7B3C3F1E" w14:textId="77777777" w:rsidR="00BA109F" w:rsidRPr="007B6B11" w:rsidRDefault="00BA109F" w:rsidP="004E02BE">
            <w:pPr>
              <w:pStyle w:val="Tabelazwyky"/>
            </w:pPr>
            <w:r w:rsidRPr="007B6B11">
              <w:t>totalAmountOfExcessDailyPaymPrevDecl</w:t>
            </w:r>
          </w:p>
        </w:tc>
        <w:tc>
          <w:tcPr>
            <w:tcW w:w="3360" w:type="dxa"/>
          </w:tcPr>
          <w:p w14:paraId="514E5477" w14:textId="77777777" w:rsidR="00BA109F" w:rsidRPr="007B6B11" w:rsidRDefault="00BA109F" w:rsidP="004E02BE">
            <w:pPr>
              <w:pStyle w:val="Tabelazwyky"/>
            </w:pPr>
            <w:r w:rsidRPr="007B6B11">
              <w:t>Razem kwota nadwyżki wpłat z poprzedniej deklaracji zaliczona na poczet wpłat dziennych.</w:t>
            </w:r>
          </w:p>
          <w:p w14:paraId="450B28BB" w14:textId="77777777" w:rsidR="00BA109F" w:rsidRPr="007B6B11" w:rsidRDefault="00BA109F" w:rsidP="004E02BE">
            <w:pPr>
              <w:pStyle w:val="Tabelazwyky"/>
            </w:pPr>
            <w:r w:rsidRPr="007B6B11">
              <w:t>(Suma kwot z kolumny E.e).</w:t>
            </w:r>
          </w:p>
        </w:tc>
        <w:tc>
          <w:tcPr>
            <w:tcW w:w="840" w:type="dxa"/>
          </w:tcPr>
          <w:p w14:paraId="58265D0F" w14:textId="7FCE821B" w:rsidR="00BA109F" w:rsidRPr="007B6B11" w:rsidRDefault="00BA109F" w:rsidP="004E02BE">
            <w:pPr>
              <w:pStyle w:val="Tabelazwyky"/>
            </w:pPr>
            <w:r w:rsidRPr="007B6B11">
              <w:t>17</w:t>
            </w:r>
            <w:r w:rsidR="00221D08" w:rsidRPr="007B6B11">
              <w:t>4</w:t>
            </w:r>
          </w:p>
        </w:tc>
        <w:tc>
          <w:tcPr>
            <w:tcW w:w="2095" w:type="dxa"/>
          </w:tcPr>
          <w:p w14:paraId="52CCDB18" w14:textId="77777777" w:rsidR="00BA109F" w:rsidRPr="007B6B11" w:rsidRDefault="00BA109F" w:rsidP="004E02BE">
            <w:pPr>
              <w:pStyle w:val="Tabelazwyky"/>
            </w:pPr>
            <w:r w:rsidRPr="007B6B11">
              <w:t>ZAmountP</w:t>
            </w:r>
          </w:p>
          <w:p w14:paraId="17FE0EF9" w14:textId="77777777" w:rsidR="00BA109F" w:rsidRPr="007B6B11" w:rsidRDefault="00BA109F" w:rsidP="004E02BE">
            <w:pPr>
              <w:pStyle w:val="Tabelazwyky"/>
            </w:pPr>
            <w:r w:rsidRPr="007B6B11">
              <w:t>Patrz reguła R20</w:t>
            </w:r>
            <w:r w:rsidRPr="007B6B11">
              <w:tab/>
            </w:r>
          </w:p>
        </w:tc>
        <w:tc>
          <w:tcPr>
            <w:tcW w:w="1197" w:type="dxa"/>
          </w:tcPr>
          <w:p w14:paraId="0891257A" w14:textId="77777777" w:rsidR="00BA109F" w:rsidRPr="007B6B11" w:rsidRDefault="00BA109F" w:rsidP="004E02BE">
            <w:pPr>
              <w:pStyle w:val="Tabelazwyky"/>
            </w:pPr>
            <w:r w:rsidRPr="007B6B11">
              <w:t>1..1</w:t>
            </w:r>
          </w:p>
        </w:tc>
      </w:tr>
      <w:tr w:rsidR="00BA109F" w:rsidRPr="007B6B11" w14:paraId="37F698B8" w14:textId="77777777" w:rsidTr="00F102D0">
        <w:trPr>
          <w:trHeight w:val="213"/>
        </w:trPr>
        <w:tc>
          <w:tcPr>
            <w:tcW w:w="1788" w:type="dxa"/>
          </w:tcPr>
          <w:p w14:paraId="0A940FB1" w14:textId="77777777" w:rsidR="00BA109F" w:rsidRPr="007B6B11" w:rsidRDefault="00BA109F" w:rsidP="004E02BE">
            <w:pPr>
              <w:pStyle w:val="Tabelazwyky"/>
            </w:pPr>
            <w:r w:rsidRPr="007B6B11">
              <w:t>totalAmountOfDailyPaym</w:t>
            </w:r>
          </w:p>
        </w:tc>
        <w:tc>
          <w:tcPr>
            <w:tcW w:w="3360" w:type="dxa"/>
          </w:tcPr>
          <w:p w14:paraId="6D2AB47E" w14:textId="77777777" w:rsidR="00BA109F" w:rsidRPr="007B6B11" w:rsidRDefault="00BA109F" w:rsidP="004E02BE">
            <w:pPr>
              <w:pStyle w:val="Tabelazwyky"/>
            </w:pPr>
            <w:r w:rsidRPr="007B6B11">
              <w:t>Razem kwota dokonanych wpłat dziennych.</w:t>
            </w:r>
          </w:p>
          <w:p w14:paraId="1A5B32A6" w14:textId="77777777" w:rsidR="00BA109F" w:rsidRPr="007B6B11" w:rsidRDefault="00BA109F" w:rsidP="004E02BE">
            <w:pPr>
              <w:pStyle w:val="Tabelazwyky"/>
            </w:pPr>
            <w:r w:rsidRPr="007B6B11">
              <w:t>(Suma kwot z kolumny E.f).</w:t>
            </w:r>
          </w:p>
        </w:tc>
        <w:tc>
          <w:tcPr>
            <w:tcW w:w="840" w:type="dxa"/>
          </w:tcPr>
          <w:p w14:paraId="37B2BAEF" w14:textId="45FC4936" w:rsidR="00BA109F" w:rsidRPr="007B6B11" w:rsidRDefault="00BA109F" w:rsidP="004E02BE">
            <w:pPr>
              <w:pStyle w:val="Tabelazwyky"/>
            </w:pPr>
            <w:r w:rsidRPr="007B6B11">
              <w:t>17</w:t>
            </w:r>
            <w:r w:rsidR="00221D08" w:rsidRPr="007B6B11">
              <w:t>5</w:t>
            </w:r>
          </w:p>
        </w:tc>
        <w:tc>
          <w:tcPr>
            <w:tcW w:w="2095" w:type="dxa"/>
          </w:tcPr>
          <w:p w14:paraId="5EBA383E" w14:textId="77777777" w:rsidR="00BA109F" w:rsidRPr="007B6B11" w:rsidRDefault="00BA109F" w:rsidP="004E02BE">
            <w:pPr>
              <w:pStyle w:val="Tabelazwyky"/>
            </w:pPr>
            <w:r w:rsidRPr="007B6B11">
              <w:t>ZAmountP</w:t>
            </w:r>
          </w:p>
          <w:p w14:paraId="290C7F10" w14:textId="77777777" w:rsidR="00BA109F" w:rsidRPr="007B6B11" w:rsidRDefault="00BA109F" w:rsidP="004E02BE">
            <w:pPr>
              <w:pStyle w:val="Tabelazwyky"/>
            </w:pPr>
            <w:r w:rsidRPr="007B6B11">
              <w:t>Patrz reguła R21</w:t>
            </w:r>
          </w:p>
          <w:p w14:paraId="5F7348CD" w14:textId="77777777" w:rsidR="00BA109F" w:rsidRPr="007B6B11" w:rsidRDefault="00BA109F" w:rsidP="004E02BE">
            <w:pPr>
              <w:pStyle w:val="Tabelazwyky"/>
            </w:pPr>
            <w:r w:rsidRPr="007B6B11">
              <w:tab/>
            </w:r>
          </w:p>
        </w:tc>
        <w:tc>
          <w:tcPr>
            <w:tcW w:w="1197" w:type="dxa"/>
          </w:tcPr>
          <w:p w14:paraId="64BCBEF5" w14:textId="77777777" w:rsidR="00BA109F" w:rsidRPr="007B6B11" w:rsidRDefault="00BA109F" w:rsidP="004E02BE">
            <w:pPr>
              <w:pStyle w:val="Tabelazwyky"/>
            </w:pPr>
            <w:r w:rsidRPr="007B6B11">
              <w:t>1..1</w:t>
            </w:r>
          </w:p>
        </w:tc>
      </w:tr>
      <w:tr w:rsidR="00BA109F" w:rsidRPr="007B6B11" w14:paraId="00B60734" w14:textId="77777777" w:rsidTr="00F102D0">
        <w:trPr>
          <w:trHeight w:val="213"/>
        </w:trPr>
        <w:tc>
          <w:tcPr>
            <w:tcW w:w="1788" w:type="dxa"/>
          </w:tcPr>
          <w:p w14:paraId="0A4D8AE9" w14:textId="77777777" w:rsidR="00BA109F" w:rsidRPr="007B6B11" w:rsidRDefault="00BA109F" w:rsidP="004E02BE">
            <w:pPr>
              <w:pStyle w:val="Tabelazwyky"/>
            </w:pPr>
            <w:r w:rsidRPr="007B6B11">
              <w:t>DailyAmount</w:t>
            </w:r>
          </w:p>
        </w:tc>
        <w:tc>
          <w:tcPr>
            <w:tcW w:w="3360" w:type="dxa"/>
          </w:tcPr>
          <w:p w14:paraId="5BD6CBBC" w14:textId="77777777" w:rsidR="00BA109F" w:rsidRPr="007B6B11" w:rsidRDefault="00BA109F" w:rsidP="004E02BE">
            <w:pPr>
              <w:pStyle w:val="Tabelazwyky"/>
            </w:pPr>
            <w:r w:rsidRPr="007B6B11">
              <w:t>Informacja o wpłatach dziennych</w:t>
            </w:r>
          </w:p>
        </w:tc>
        <w:tc>
          <w:tcPr>
            <w:tcW w:w="840" w:type="dxa"/>
          </w:tcPr>
          <w:p w14:paraId="5A52C2E3" w14:textId="77777777" w:rsidR="00BA109F" w:rsidRPr="007B6B11" w:rsidRDefault="00BA109F" w:rsidP="004E02BE">
            <w:pPr>
              <w:pStyle w:val="Tabelazwyky"/>
            </w:pPr>
            <w:r w:rsidRPr="007B6B11">
              <w:t>F</w:t>
            </w:r>
          </w:p>
        </w:tc>
        <w:tc>
          <w:tcPr>
            <w:tcW w:w="2095" w:type="dxa"/>
          </w:tcPr>
          <w:p w14:paraId="340B6544" w14:textId="77777777" w:rsidR="00BA109F" w:rsidRPr="007B6B11" w:rsidRDefault="00BA109F" w:rsidP="004E02BE">
            <w:pPr>
              <w:pStyle w:val="Tabelazwyky"/>
            </w:pPr>
            <w:r w:rsidRPr="007B6B11">
              <w:t>ZDailyAmount</w:t>
            </w:r>
          </w:p>
        </w:tc>
        <w:tc>
          <w:tcPr>
            <w:tcW w:w="1197" w:type="dxa"/>
          </w:tcPr>
          <w:p w14:paraId="3438C3A3" w14:textId="77777777" w:rsidR="00BA109F" w:rsidRPr="007B6B11" w:rsidRDefault="00BA109F" w:rsidP="004E02BE">
            <w:pPr>
              <w:pStyle w:val="Tabelazwyky"/>
            </w:pPr>
            <w:r w:rsidRPr="007B6B11">
              <w:t>0..999</w:t>
            </w:r>
          </w:p>
        </w:tc>
      </w:tr>
    </w:tbl>
    <w:p w14:paraId="342BED8F" w14:textId="77777777" w:rsidR="006D48AD" w:rsidRDefault="006D48AD">
      <w:pPr>
        <w:spacing w:before="0" w:after="0" w:line="240" w:lineRule="auto"/>
        <w:rPr>
          <w:bCs/>
          <w:sz w:val="22"/>
          <w:szCs w:val="20"/>
        </w:rPr>
      </w:pPr>
      <w:r>
        <w:rPr>
          <w:b/>
          <w:sz w:val="22"/>
        </w:rPr>
        <w:br w:type="page"/>
      </w:r>
    </w:p>
    <w:p w14:paraId="0DA66E77" w14:textId="170844C8" w:rsidR="00F27167" w:rsidRPr="007B6B11" w:rsidRDefault="00F27167" w:rsidP="004E02BE">
      <w:pPr>
        <w:pStyle w:val="Legenda"/>
        <w:rPr>
          <w:b w:val="0"/>
          <w:sz w:val="22"/>
        </w:rPr>
      </w:pPr>
      <w:bookmarkStart w:id="585" w:name="_Toc183172207"/>
      <w:r w:rsidRPr="007B6B11">
        <w:rPr>
          <w:b w:val="0"/>
          <w:sz w:val="22"/>
        </w:rPr>
        <w:lastRenderedPageBreak/>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101</w:t>
      </w:r>
      <w:r w:rsidRPr="007B6B11">
        <w:rPr>
          <w:b w:val="0"/>
          <w:sz w:val="22"/>
        </w:rPr>
        <w:fldChar w:fldCharType="end"/>
      </w:r>
      <w:r w:rsidRPr="007B6B11">
        <w:rPr>
          <w:b w:val="0"/>
          <w:sz w:val="22"/>
        </w:rPr>
        <w:t>. Struktura elementu &lt;DailyPaymentInformationType&gt; - Suma kwot wpłat dziennych dla załącznika AKC-4M.</w:t>
      </w:r>
      <w:bookmarkEnd w:id="585"/>
    </w:p>
    <w:p w14:paraId="29905337" w14:textId="77777777" w:rsidR="00BA109F" w:rsidRPr="007B6B11" w:rsidRDefault="00BA109F" w:rsidP="004E02BE">
      <w:pPr>
        <w:rPr>
          <w:sz w:val="18"/>
          <w:szCs w:val="18"/>
        </w:rPr>
      </w:pPr>
      <w:r w:rsidRPr="007B6B11">
        <w:rPr>
          <w:noProof/>
        </w:rPr>
        <w:drawing>
          <wp:inline distT="0" distB="0" distL="0" distR="0" wp14:anchorId="47D8FA30" wp14:editId="2B779639">
            <wp:extent cx="5751830" cy="1297940"/>
            <wp:effectExtent l="19050" t="19050" r="20320" b="16510"/>
            <wp:docPr id="137" name="Obraz 137" descr="Rysunek przedstawia strukturę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Obraz 137" descr="Rysunek przedstawia strukturę  elementu &lt; DailyPaymentInformationType &gt; - Suma kwot wpłat dziennych dla załącznika AKC-4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1C20DFDF" w14:textId="3BB572C6" w:rsidR="00F27167" w:rsidRPr="007B6B11" w:rsidRDefault="00F27167" w:rsidP="004E02BE">
      <w:pPr>
        <w:pStyle w:val="Legenda"/>
        <w:rPr>
          <w:b w:val="0"/>
          <w:sz w:val="22"/>
        </w:rPr>
      </w:pPr>
      <w:bookmarkStart w:id="586" w:name="_Toc183172208"/>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102</w:t>
      </w:r>
      <w:r w:rsidRPr="007B6B11">
        <w:rPr>
          <w:b w:val="0"/>
          <w:sz w:val="22"/>
        </w:rPr>
        <w:fldChar w:fldCharType="end"/>
      </w:r>
      <w:r w:rsidRPr="007B6B11">
        <w:rPr>
          <w:b w:val="0"/>
          <w:sz w:val="22"/>
        </w:rPr>
        <w:t>. Struktura elementu &lt;ZDailyAmount&gt;  - Informacja o kwotach wpłat dziennych dla załącznika AKC-4M</w:t>
      </w:r>
      <w:bookmarkEnd w:id="586"/>
    </w:p>
    <w:p w14:paraId="65CBA2C5" w14:textId="77777777" w:rsidR="00BA109F" w:rsidRPr="007B6B11" w:rsidRDefault="00BA109F" w:rsidP="004E02BE">
      <w:r w:rsidRPr="007B6B11">
        <w:rPr>
          <w:noProof/>
        </w:rPr>
        <w:drawing>
          <wp:inline distT="0" distB="0" distL="0" distR="0" wp14:anchorId="0CD5889D" wp14:editId="72E64C17">
            <wp:extent cx="4520565" cy="1393825"/>
            <wp:effectExtent l="19050" t="19050" r="13335" b="15875"/>
            <wp:docPr id="138" name="Obraz 138" descr="Rysunek przedstawia strukturę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Obraz 138" descr="Rysunek przedstawia strukturę  elementu &lt; ZDailyAmount &gt; - Informacja o kwotach wpłat dziennych dla załącznika AKC-4M"/>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079B49AB" w14:textId="4E45C4A3" w:rsidR="00910BE8" w:rsidRPr="007B6B11" w:rsidRDefault="00910BE8" w:rsidP="004E02BE">
      <w:pPr>
        <w:pStyle w:val="Nagwek3"/>
        <w:spacing w:line="276" w:lineRule="auto"/>
        <w:rPr>
          <w:lang w:val="pl-PL"/>
        </w:rPr>
      </w:pPr>
      <w:bookmarkStart w:id="587" w:name="_Toc115186937"/>
      <w:bookmarkStart w:id="588" w:name="_Toc183171934"/>
      <w:r w:rsidRPr="007B6B11">
        <w:rPr>
          <w:lang w:val="pl-PL"/>
        </w:rPr>
        <w:t>Reguły AKC</w:t>
      </w:r>
      <w:r w:rsidR="00C515A0" w:rsidRPr="007B6B11">
        <w:rPr>
          <w:lang w:val="pl-PL"/>
        </w:rPr>
        <w:t>-</w:t>
      </w:r>
      <w:r w:rsidRPr="007B6B11">
        <w:rPr>
          <w:lang w:val="pl-PL"/>
        </w:rPr>
        <w:t>4</w:t>
      </w:r>
      <w:r w:rsidR="00B165B0" w:rsidRPr="007B6B11">
        <w:rPr>
          <w:lang w:val="pl-PL"/>
        </w:rPr>
        <w:t>M</w:t>
      </w:r>
      <w:bookmarkEnd w:id="587"/>
      <w:bookmarkEnd w:id="588"/>
    </w:p>
    <w:p w14:paraId="443136A3" w14:textId="67ED88A8" w:rsidR="00492AD5" w:rsidRPr="007B6B11" w:rsidRDefault="00492AD5" w:rsidP="004E02BE">
      <w:pPr>
        <w:pStyle w:val="Z2PodpisRysunkuTabeli"/>
      </w:pPr>
      <w:bookmarkStart w:id="589" w:name="_Toc183172096"/>
      <w:r w:rsidRPr="007B6B11">
        <w:t xml:space="preserve">Tabela </w:t>
      </w:r>
      <w:r w:rsidR="00E354C5">
        <w:fldChar w:fldCharType="begin"/>
      </w:r>
      <w:r w:rsidR="00E354C5">
        <w:instrText xml:space="preserve"> SEQ Tabela \* ARABIC </w:instrText>
      </w:r>
      <w:r w:rsidR="00E354C5">
        <w:fldChar w:fldCharType="separate"/>
      </w:r>
      <w:r w:rsidR="006D48AD">
        <w:rPr>
          <w:noProof/>
        </w:rPr>
        <w:t>128</w:t>
      </w:r>
      <w:r w:rsidR="00E354C5">
        <w:fldChar w:fldCharType="end"/>
      </w:r>
      <w:r w:rsidRPr="007B6B11">
        <w:t>. Reguły dla załącznika AKC-4M</w:t>
      </w:r>
      <w:bookmarkEnd w:id="589"/>
    </w:p>
    <w:tbl>
      <w:tblPr>
        <w:tblStyle w:val="Tabela-Siatka"/>
        <w:tblW w:w="0" w:type="auto"/>
        <w:tblLook w:val="01E0" w:firstRow="1" w:lastRow="1" w:firstColumn="1" w:lastColumn="1" w:noHBand="0" w:noVBand="0"/>
      </w:tblPr>
      <w:tblGrid>
        <w:gridCol w:w="945"/>
        <w:gridCol w:w="8109"/>
      </w:tblGrid>
      <w:tr w:rsidR="00492AD5" w:rsidRPr="007B6B11" w14:paraId="539EBA97" w14:textId="77777777" w:rsidTr="00F27167">
        <w:trPr>
          <w:trHeight w:val="213"/>
          <w:tblHeader/>
        </w:trPr>
        <w:tc>
          <w:tcPr>
            <w:tcW w:w="945" w:type="dxa"/>
            <w:shd w:val="clear" w:color="auto" w:fill="D9D9D9" w:themeFill="background1" w:themeFillShade="D9"/>
          </w:tcPr>
          <w:p w14:paraId="799FB901" w14:textId="77777777" w:rsidR="00492AD5" w:rsidRPr="007B6B11" w:rsidRDefault="00492AD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8109" w:type="dxa"/>
            <w:shd w:val="clear" w:color="auto" w:fill="D9D9D9" w:themeFill="background1" w:themeFillShade="D9"/>
          </w:tcPr>
          <w:p w14:paraId="7F895C16" w14:textId="77777777" w:rsidR="00492AD5" w:rsidRPr="007B6B11" w:rsidRDefault="00492AD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r>
      <w:tr w:rsidR="00492AD5" w:rsidRPr="007B6B11" w14:paraId="793454F4" w14:textId="77777777" w:rsidTr="00F102D0">
        <w:trPr>
          <w:trHeight w:val="213"/>
        </w:trPr>
        <w:tc>
          <w:tcPr>
            <w:tcW w:w="945" w:type="dxa"/>
          </w:tcPr>
          <w:p w14:paraId="0B6923C7" w14:textId="77777777" w:rsidR="00492AD5" w:rsidRPr="007B6B11" w:rsidRDefault="00492AD5" w:rsidP="004E02BE">
            <w:pPr>
              <w:pStyle w:val="Tabelazwyky"/>
            </w:pPr>
            <w:r w:rsidRPr="007B6B11">
              <w:t>R1</w:t>
            </w:r>
          </w:p>
        </w:tc>
        <w:tc>
          <w:tcPr>
            <w:tcW w:w="8109" w:type="dxa"/>
          </w:tcPr>
          <w:p w14:paraId="5B8E3281" w14:textId="77777777" w:rsidR="00492AD5" w:rsidRPr="007B6B11" w:rsidRDefault="00492AD5" w:rsidP="004E02BE">
            <w:pPr>
              <w:pStyle w:val="Tabelazwyky"/>
            </w:pPr>
            <w:r w:rsidRPr="007B6B11">
              <w:t>Pole &lt;period&gt; wypełniane przez system zgodnie z wartością w analogicznym polu deklaracji AKC-4/AKC-4zo</w:t>
            </w:r>
          </w:p>
        </w:tc>
      </w:tr>
      <w:tr w:rsidR="00492AD5" w:rsidRPr="007B6B11" w14:paraId="00F3ECFB" w14:textId="77777777" w:rsidTr="00F102D0">
        <w:trPr>
          <w:trHeight w:val="213"/>
        </w:trPr>
        <w:tc>
          <w:tcPr>
            <w:tcW w:w="945" w:type="dxa"/>
          </w:tcPr>
          <w:p w14:paraId="67AC0987" w14:textId="77777777" w:rsidR="00492AD5" w:rsidRPr="007B6B11" w:rsidRDefault="00492AD5" w:rsidP="004E02BE">
            <w:pPr>
              <w:pStyle w:val="Tabelazwyky"/>
            </w:pPr>
            <w:r w:rsidRPr="007B6B11">
              <w:t>R2</w:t>
            </w:r>
          </w:p>
        </w:tc>
        <w:tc>
          <w:tcPr>
            <w:tcW w:w="8109" w:type="dxa"/>
          </w:tcPr>
          <w:p w14:paraId="4DF667AB" w14:textId="2FA218DA" w:rsidR="00492AD5" w:rsidRPr="007B6B11" w:rsidRDefault="00D461BE" w:rsidP="004E02BE">
            <w:pPr>
              <w:pStyle w:val="Tabelazwyky"/>
            </w:pPr>
            <w:r w:rsidRPr="007B6B11">
              <w:t>Pole &lt; period &gt;. Dopuszczalnym okresem (period) za który będzie mogła być złożona deklaracja: nie może być wcześniejszy niż kwiecień 2022 roku nie późniejszy niż grudzień 2022 roku.</w:t>
            </w:r>
          </w:p>
        </w:tc>
      </w:tr>
      <w:tr w:rsidR="00492AD5" w:rsidRPr="007B6B11" w14:paraId="0578759B" w14:textId="77777777" w:rsidTr="00F102D0">
        <w:trPr>
          <w:trHeight w:val="213"/>
        </w:trPr>
        <w:tc>
          <w:tcPr>
            <w:tcW w:w="945" w:type="dxa"/>
          </w:tcPr>
          <w:p w14:paraId="28D71534" w14:textId="77777777" w:rsidR="00492AD5" w:rsidRPr="007B6B11" w:rsidRDefault="00492AD5" w:rsidP="004E02BE">
            <w:pPr>
              <w:pStyle w:val="Tabelazwyky"/>
            </w:pPr>
            <w:r w:rsidRPr="007B6B11">
              <w:t>R3</w:t>
            </w:r>
          </w:p>
        </w:tc>
        <w:tc>
          <w:tcPr>
            <w:tcW w:w="8109" w:type="dxa"/>
          </w:tcPr>
          <w:p w14:paraId="5E553253" w14:textId="77777777" w:rsidR="00492AD5" w:rsidRPr="007B6B11" w:rsidRDefault="00492AD5" w:rsidP="004E02BE">
            <w:pPr>
              <w:pStyle w:val="Tabelazwyky"/>
            </w:pPr>
            <w:r w:rsidRPr="007B6B11">
              <w:t>Pole &lt; formNo &gt; wypełniane automatycznie na podstawie licznika kolejnego zapisanego załącznika danego typu..</w:t>
            </w:r>
          </w:p>
        </w:tc>
      </w:tr>
      <w:tr w:rsidR="00492AD5" w:rsidRPr="007B6B11" w14:paraId="4C8BE0F1" w14:textId="77777777" w:rsidTr="00F102D0">
        <w:trPr>
          <w:trHeight w:val="213"/>
        </w:trPr>
        <w:tc>
          <w:tcPr>
            <w:tcW w:w="945" w:type="dxa"/>
          </w:tcPr>
          <w:p w14:paraId="79447633" w14:textId="77777777" w:rsidR="00492AD5" w:rsidRPr="007B6B11" w:rsidRDefault="00492AD5" w:rsidP="004E02BE">
            <w:pPr>
              <w:pStyle w:val="Tabelazwyky"/>
            </w:pPr>
            <w:r w:rsidRPr="007B6B11">
              <w:t>R5</w:t>
            </w:r>
          </w:p>
        </w:tc>
        <w:tc>
          <w:tcPr>
            <w:tcW w:w="8109" w:type="dxa"/>
          </w:tcPr>
          <w:p w14:paraId="527779E3" w14:textId="77777777" w:rsidR="00492AD5" w:rsidRPr="007B6B11" w:rsidRDefault="00492AD5" w:rsidP="004E02BE">
            <w:pPr>
              <w:pStyle w:val="Tabelazwyky"/>
            </w:pPr>
            <w:r w:rsidRPr="007B6B11">
              <w:t xml:space="preserve">Element &lt; DailyPaymentInformation &gt; może występować tylko jeśli w dokumencie nadrzędnym w polu formKind wybrano wartość AKC-4. </w:t>
            </w:r>
          </w:p>
        </w:tc>
      </w:tr>
      <w:tr w:rsidR="00492AD5" w:rsidRPr="007B6B11" w14:paraId="4FB36D30" w14:textId="77777777" w:rsidTr="00F102D0">
        <w:trPr>
          <w:trHeight w:val="213"/>
        </w:trPr>
        <w:tc>
          <w:tcPr>
            <w:tcW w:w="945" w:type="dxa"/>
          </w:tcPr>
          <w:p w14:paraId="2D415179" w14:textId="77777777" w:rsidR="00492AD5" w:rsidRPr="007B6B11" w:rsidRDefault="00492AD5" w:rsidP="004E02BE">
            <w:pPr>
              <w:pStyle w:val="Tabelazwyky"/>
            </w:pPr>
            <w:r w:rsidRPr="007B6B11">
              <w:t>R6</w:t>
            </w:r>
          </w:p>
        </w:tc>
        <w:tc>
          <w:tcPr>
            <w:tcW w:w="8109" w:type="dxa"/>
          </w:tcPr>
          <w:p w14:paraId="3DDF5338" w14:textId="77777777" w:rsidR="00492AD5" w:rsidRPr="007B6B11" w:rsidRDefault="00492AD5" w:rsidP="004E02BE">
            <w:pPr>
              <w:pStyle w:val="Tabelazwyky"/>
            </w:pPr>
            <w:r w:rsidRPr="007B6B11">
              <w:t>Dotyczy pola &lt; operatorNo &gt;.</w:t>
            </w:r>
          </w:p>
          <w:p w14:paraId="3B885107" w14:textId="77777777" w:rsidR="00492AD5" w:rsidRPr="007B6B11" w:rsidRDefault="00492AD5" w:rsidP="004E02BE">
            <w:pPr>
              <w:pStyle w:val="Tabelazwyky"/>
            </w:pPr>
            <w:r w:rsidRPr="007B6B11">
              <w:t>Walidacja 1: jeśli wybrano deklarację AKC4zo to pole musi być puste.</w:t>
            </w:r>
          </w:p>
          <w:p w14:paraId="77995088" w14:textId="77777777" w:rsidR="00492AD5" w:rsidRPr="007B6B11" w:rsidRDefault="00492AD5" w:rsidP="004E02BE">
            <w:pPr>
              <w:pStyle w:val="Tabelazwyky"/>
            </w:pPr>
            <w:r w:rsidRPr="007B6B11">
              <w:t xml:space="preserve">Walidacja 2: Wypełnione może być tylko jedno pole numeru akcyzowego – jeśli wskazany jest własny skład, to nie obcy. </w:t>
            </w:r>
          </w:p>
        </w:tc>
      </w:tr>
      <w:tr w:rsidR="00492AD5" w:rsidRPr="007B6B11" w14:paraId="126146F3" w14:textId="77777777" w:rsidTr="00F102D0">
        <w:trPr>
          <w:trHeight w:val="213"/>
        </w:trPr>
        <w:tc>
          <w:tcPr>
            <w:tcW w:w="945" w:type="dxa"/>
          </w:tcPr>
          <w:p w14:paraId="3170A6FA" w14:textId="77777777" w:rsidR="00492AD5" w:rsidRPr="007B6B11" w:rsidRDefault="00492AD5" w:rsidP="004E02BE">
            <w:pPr>
              <w:pStyle w:val="Tabelazwyky"/>
            </w:pPr>
            <w:r w:rsidRPr="007B6B11">
              <w:t>R7</w:t>
            </w:r>
          </w:p>
        </w:tc>
        <w:tc>
          <w:tcPr>
            <w:tcW w:w="8109" w:type="dxa"/>
          </w:tcPr>
          <w:p w14:paraId="49C284CF" w14:textId="77777777" w:rsidR="00492AD5" w:rsidRPr="007B6B11" w:rsidRDefault="00492AD5" w:rsidP="004E02BE">
            <w:pPr>
              <w:pStyle w:val="Tabelazwyky"/>
            </w:pPr>
            <w:r w:rsidRPr="007B6B11">
              <w:t>Dotyczy pola &lt; userNo &gt;.</w:t>
            </w:r>
          </w:p>
          <w:p w14:paraId="466DD7AF" w14:textId="77777777" w:rsidR="00492AD5" w:rsidRPr="007B6B11" w:rsidRDefault="00492AD5" w:rsidP="004E02BE">
            <w:pPr>
              <w:pStyle w:val="Tabelazwyky"/>
            </w:pPr>
            <w:r w:rsidRPr="007B6B11">
              <w:t>Walidacja 1: jeśli wybrano deklarację AKC4zo to pole musi być puste.</w:t>
            </w:r>
          </w:p>
          <w:p w14:paraId="7EF83048" w14:textId="77777777" w:rsidR="00492AD5" w:rsidRPr="007B6B11" w:rsidRDefault="00492AD5" w:rsidP="004E02BE">
            <w:pPr>
              <w:pStyle w:val="Tabelazwyky"/>
            </w:pPr>
            <w:r w:rsidRPr="007B6B11">
              <w:t xml:space="preserve">Walidacja 2: Wypełnione może być tylko jedno pole numeru akcyzowego – jeśli wskazany jest obcy skład, to nie własny. </w:t>
            </w:r>
          </w:p>
        </w:tc>
      </w:tr>
      <w:tr w:rsidR="00492AD5" w:rsidRPr="007B6B11" w14:paraId="587F4BD4" w14:textId="77777777" w:rsidTr="00F102D0">
        <w:trPr>
          <w:trHeight w:val="213"/>
        </w:trPr>
        <w:tc>
          <w:tcPr>
            <w:tcW w:w="945" w:type="dxa"/>
          </w:tcPr>
          <w:p w14:paraId="38EB9771" w14:textId="77777777" w:rsidR="00492AD5" w:rsidRPr="007B6B11" w:rsidRDefault="00492AD5" w:rsidP="004E02BE">
            <w:pPr>
              <w:pStyle w:val="Tabelazwyky"/>
            </w:pPr>
            <w:r w:rsidRPr="007B6B11">
              <w:lastRenderedPageBreak/>
              <w:t>R9</w:t>
            </w:r>
          </w:p>
        </w:tc>
        <w:tc>
          <w:tcPr>
            <w:tcW w:w="8109" w:type="dxa"/>
          </w:tcPr>
          <w:p w14:paraId="411DA89C" w14:textId="77777777" w:rsidR="00492AD5" w:rsidRPr="007B6B11" w:rsidRDefault="00492AD5" w:rsidP="004E02BE">
            <w:pPr>
              <w:pStyle w:val="Tabelazwyky"/>
            </w:pPr>
            <w:r w:rsidRPr="007B6B11">
              <w:t>Dotyczy pola &lt; totalExemptionOfReductions &gt;.</w:t>
            </w:r>
          </w:p>
          <w:p w14:paraId="29DA4B5B" w14:textId="77777777" w:rsidR="00492AD5" w:rsidRPr="007B6B11" w:rsidRDefault="00492AD5" w:rsidP="004E02BE">
            <w:pPr>
              <w:pStyle w:val="Tabelazwyky"/>
            </w:pPr>
            <w:r w:rsidRPr="007B6B11">
              <w:t>Kwota w polu &lt; totalExemptionOfReductions&gt; „Razem zwolnienia i obniżenia” nie może być większa od kwoty w polu &lt;totalAmountOfTax&gt; ”Kwota podatku akcyzowego”.</w:t>
            </w:r>
          </w:p>
          <w:p w14:paraId="36899E01" w14:textId="77777777" w:rsidR="00492AD5" w:rsidRPr="007B6B11" w:rsidRDefault="00492AD5" w:rsidP="004E02BE">
            <w:pPr>
              <w:pStyle w:val="Tabelazwyky"/>
            </w:pPr>
            <w:r w:rsidRPr="007B6B11">
              <w:t xml:space="preserve"> Jeżeli różnica jest liczbą ujemną, to kwota powinna wynosić 0</w:t>
            </w:r>
          </w:p>
        </w:tc>
      </w:tr>
      <w:tr w:rsidR="00492AD5" w:rsidRPr="007B6B11" w14:paraId="7917C413" w14:textId="77777777" w:rsidTr="00F102D0">
        <w:trPr>
          <w:trHeight w:val="213"/>
        </w:trPr>
        <w:tc>
          <w:tcPr>
            <w:tcW w:w="945" w:type="dxa"/>
          </w:tcPr>
          <w:p w14:paraId="268CD816" w14:textId="77777777" w:rsidR="00492AD5" w:rsidRPr="007B6B11" w:rsidRDefault="00492AD5" w:rsidP="004E02BE">
            <w:pPr>
              <w:pStyle w:val="Tabelazwyky"/>
            </w:pPr>
            <w:r w:rsidRPr="007B6B11">
              <w:t>R10</w:t>
            </w:r>
          </w:p>
        </w:tc>
        <w:tc>
          <w:tcPr>
            <w:tcW w:w="8109" w:type="dxa"/>
          </w:tcPr>
          <w:p w14:paraId="044A9631" w14:textId="77777777" w:rsidR="00492AD5" w:rsidRPr="007B6B11" w:rsidRDefault="00492AD5" w:rsidP="004E02BE">
            <w:pPr>
              <w:pStyle w:val="Tabelazwyky"/>
            </w:pPr>
            <w:r w:rsidRPr="007B6B11">
              <w:t>Dotyczy pola &lt; totalOfTax &gt;.</w:t>
            </w:r>
          </w:p>
          <w:p w14:paraId="3C70933E" w14:textId="77777777" w:rsidR="00492AD5" w:rsidRPr="007B6B11" w:rsidRDefault="00492AD5" w:rsidP="004E02BE">
            <w:pPr>
              <w:pStyle w:val="Tabelazwyky"/>
            </w:pPr>
            <w:r w:rsidRPr="007B6B11">
              <w:t>Kwota w polu &lt; totalOfTax &gt; „Podatek akcyzowy do zapłaty.”, jest obliczany wg. Algorytmu:</w:t>
            </w:r>
          </w:p>
          <w:p w14:paraId="45CD8944" w14:textId="77777777" w:rsidR="00492AD5" w:rsidRPr="007B6B11" w:rsidRDefault="00492AD5" w:rsidP="004E02BE">
            <w:pPr>
              <w:pStyle w:val="Tabelazwyky"/>
            </w:pPr>
            <w:r w:rsidRPr="007B6B11">
              <w:t>Wartość w polu &lt; totalAmountOfTax&gt; “Razem obliczony podatek akcyzowy” minus wartość w polu &lt; totalExemptionOfReductions &gt; „Razem zwolnienia i obniżenia”.</w:t>
            </w:r>
          </w:p>
        </w:tc>
      </w:tr>
      <w:tr w:rsidR="00492AD5" w:rsidRPr="007B6B11" w14:paraId="484B5E9D" w14:textId="77777777" w:rsidTr="00F102D0">
        <w:trPr>
          <w:trHeight w:val="213"/>
        </w:trPr>
        <w:tc>
          <w:tcPr>
            <w:tcW w:w="945" w:type="dxa"/>
          </w:tcPr>
          <w:p w14:paraId="1FCA0CF5" w14:textId="77777777" w:rsidR="00492AD5" w:rsidRPr="007B6B11" w:rsidRDefault="00492AD5" w:rsidP="004E02BE">
            <w:pPr>
              <w:pStyle w:val="Tabelazwyky"/>
            </w:pPr>
            <w:r w:rsidRPr="007B6B11">
              <w:t>R11</w:t>
            </w:r>
          </w:p>
        </w:tc>
        <w:tc>
          <w:tcPr>
            <w:tcW w:w="8109" w:type="dxa"/>
          </w:tcPr>
          <w:p w14:paraId="255FD6D1" w14:textId="77777777" w:rsidR="00492AD5" w:rsidRPr="007B6B11" w:rsidRDefault="00492AD5" w:rsidP="004E02BE">
            <w:pPr>
              <w:pStyle w:val="Tabelazwyky"/>
            </w:pPr>
            <w:r w:rsidRPr="007B6B11">
              <w:t>Dotyczy pola &lt; amountOfPrePayment &gt;.</w:t>
            </w:r>
          </w:p>
          <w:p w14:paraId="68C0D229" w14:textId="77777777" w:rsidR="00492AD5" w:rsidRPr="007B6B11" w:rsidRDefault="00492AD5" w:rsidP="004E02BE">
            <w:pPr>
              <w:pStyle w:val="Tabelazwyky"/>
            </w:pPr>
            <w:r w:rsidRPr="007B6B11">
              <w:t>Walidacja: sprawdzenie czy suma kwot z pozycji „Nadwyżka przedpłaty akcyzy” i „Przedpłata akcyzy do zapłaty” deklaracji AKC-PA (N) (za okres) jest równa wprowadzonej w polu wartości.</w:t>
            </w:r>
          </w:p>
        </w:tc>
      </w:tr>
      <w:tr w:rsidR="00492AD5" w:rsidRPr="007B6B11" w14:paraId="1503FBEF" w14:textId="77777777" w:rsidTr="00F102D0">
        <w:trPr>
          <w:trHeight w:val="213"/>
        </w:trPr>
        <w:tc>
          <w:tcPr>
            <w:tcW w:w="945" w:type="dxa"/>
          </w:tcPr>
          <w:p w14:paraId="0E798035" w14:textId="77777777" w:rsidR="00492AD5" w:rsidRPr="007B6B11" w:rsidRDefault="00492AD5" w:rsidP="004E02BE">
            <w:pPr>
              <w:pStyle w:val="Tabelazwyky"/>
            </w:pPr>
            <w:r w:rsidRPr="007B6B11">
              <w:t>R12</w:t>
            </w:r>
          </w:p>
        </w:tc>
        <w:tc>
          <w:tcPr>
            <w:tcW w:w="8109" w:type="dxa"/>
          </w:tcPr>
          <w:p w14:paraId="66383C8E" w14:textId="77777777" w:rsidR="00492AD5" w:rsidRPr="007B6B11" w:rsidRDefault="00492AD5" w:rsidP="004E02BE">
            <w:pPr>
              <w:pStyle w:val="Tabelazwyky"/>
            </w:pPr>
            <w:r w:rsidRPr="007B6B11">
              <w:t>Dotyczy pola &lt; taxChargeable &gt;.</w:t>
            </w:r>
          </w:p>
          <w:p w14:paraId="1678027C" w14:textId="77777777" w:rsidR="00492AD5" w:rsidRPr="007B6B11" w:rsidRDefault="00492AD5" w:rsidP="004E02BE">
            <w:pPr>
              <w:pStyle w:val="Tabelazwyky"/>
            </w:pPr>
            <w:r w:rsidRPr="007B6B11">
              <w:t>Walidacja: jeśli wynik wyliczenia jest różny od wprowadzonej wartości, to jest Błąd. Jeśli wyliczona wartość jest ujemna, powinno być 0.</w:t>
            </w:r>
          </w:p>
        </w:tc>
      </w:tr>
      <w:tr w:rsidR="00492AD5" w:rsidRPr="007B6B11" w14:paraId="1DD9B34C" w14:textId="77777777" w:rsidTr="00F102D0">
        <w:trPr>
          <w:trHeight w:val="213"/>
        </w:trPr>
        <w:tc>
          <w:tcPr>
            <w:tcW w:w="945" w:type="dxa"/>
          </w:tcPr>
          <w:p w14:paraId="54E4ABBB" w14:textId="77777777" w:rsidR="00492AD5" w:rsidRPr="007B6B11" w:rsidRDefault="00492AD5" w:rsidP="004E02BE">
            <w:pPr>
              <w:pStyle w:val="Tabelazwyky"/>
            </w:pPr>
            <w:r w:rsidRPr="007B6B11">
              <w:t>R13</w:t>
            </w:r>
          </w:p>
        </w:tc>
        <w:tc>
          <w:tcPr>
            <w:tcW w:w="8109" w:type="dxa"/>
          </w:tcPr>
          <w:p w14:paraId="639D0FB4" w14:textId="77777777" w:rsidR="00492AD5" w:rsidRPr="007B6B11" w:rsidRDefault="00492AD5" w:rsidP="004E02BE">
            <w:pPr>
              <w:pStyle w:val="Tabelazwyky"/>
            </w:pPr>
            <w:r w:rsidRPr="007B6B11">
              <w:t>Dotyczy pola &lt; surplusExcessPayment &gt;.</w:t>
            </w:r>
          </w:p>
          <w:p w14:paraId="1B706660" w14:textId="77777777" w:rsidR="00492AD5" w:rsidRPr="007B6B11" w:rsidRDefault="00492AD5" w:rsidP="004E02BE">
            <w:pPr>
              <w:pStyle w:val="Tabelazwyky"/>
            </w:pPr>
            <w:r w:rsidRPr="007B6B11">
              <w:t>Pole niewymagalne (puste) w przypadku, gdy nie złożono AKC-PA(N) za ten sam okres rozliczeniowy.</w:t>
            </w:r>
          </w:p>
          <w:p w14:paraId="42143FA0" w14:textId="77777777" w:rsidR="00492AD5" w:rsidRPr="007B6B11" w:rsidRDefault="00492AD5" w:rsidP="004E02BE">
            <w:pPr>
              <w:pStyle w:val="Tabelazwyky"/>
            </w:pPr>
            <w:r w:rsidRPr="007B6B11">
              <w:t>Walidacja: jeśli wynik wyliczenia jest różny od wprowadzonej wartości, to jest Błąd. Jeśli wyliczona wartość jest ujemna, powinno być 0.</w:t>
            </w:r>
          </w:p>
        </w:tc>
      </w:tr>
      <w:tr w:rsidR="00492AD5" w:rsidRPr="007B6B11" w14:paraId="1996ED42" w14:textId="77777777" w:rsidTr="00F102D0">
        <w:trPr>
          <w:trHeight w:val="213"/>
        </w:trPr>
        <w:tc>
          <w:tcPr>
            <w:tcW w:w="945" w:type="dxa"/>
          </w:tcPr>
          <w:p w14:paraId="43C019BD" w14:textId="77777777" w:rsidR="00492AD5" w:rsidRPr="007B6B11" w:rsidRDefault="00492AD5" w:rsidP="004E02BE">
            <w:pPr>
              <w:pStyle w:val="Tabelazwyky"/>
            </w:pPr>
            <w:r w:rsidRPr="007B6B11">
              <w:t>R14</w:t>
            </w:r>
          </w:p>
        </w:tc>
        <w:tc>
          <w:tcPr>
            <w:tcW w:w="8109" w:type="dxa"/>
          </w:tcPr>
          <w:p w14:paraId="3BA84B2A" w14:textId="77777777" w:rsidR="00492AD5" w:rsidRPr="007B6B11" w:rsidRDefault="00492AD5" w:rsidP="004E02BE">
            <w:pPr>
              <w:pStyle w:val="Tabelazwyky"/>
            </w:pPr>
            <w:r w:rsidRPr="007B6B11">
              <w:t>Dotyczy pola &lt; totalNumberOfGoods &gt;.</w:t>
            </w:r>
          </w:p>
          <w:p w14:paraId="42586C7D" w14:textId="77777777" w:rsidR="00492AD5" w:rsidRPr="007B6B11" w:rsidRDefault="00492AD5" w:rsidP="004E02BE">
            <w:pPr>
              <w:pStyle w:val="Tabelazwyky"/>
            </w:pPr>
            <w:r w:rsidRPr="007B6B11">
              <w:t>Pole nie jest wymagalne w przypadku, gdy nie wypełniono żadnej pozycji w części „Obliczenie kwot podatku akcyzowego od poszczególnych wyrobów” deklaracji.</w:t>
            </w:r>
          </w:p>
          <w:p w14:paraId="5546D645" w14:textId="77777777" w:rsidR="00492AD5" w:rsidRPr="007B6B11" w:rsidRDefault="00492AD5" w:rsidP="004E02BE">
            <w:pPr>
              <w:pStyle w:val="Tabelazwyky"/>
            </w:pPr>
            <w:r w:rsidRPr="007B6B11">
              <w:t>Walidacja: wprowadzona liczba powinna się równać sumie wyliczonej. Jeśli nie równa się, to jest błąd.</w:t>
            </w:r>
          </w:p>
        </w:tc>
      </w:tr>
      <w:tr w:rsidR="00492AD5" w:rsidRPr="007B6B11" w14:paraId="766FC1D7" w14:textId="77777777" w:rsidTr="00F102D0">
        <w:trPr>
          <w:trHeight w:val="213"/>
        </w:trPr>
        <w:tc>
          <w:tcPr>
            <w:tcW w:w="945" w:type="dxa"/>
          </w:tcPr>
          <w:p w14:paraId="4E18CECC" w14:textId="77777777" w:rsidR="00492AD5" w:rsidRPr="007B6B11" w:rsidRDefault="00492AD5" w:rsidP="004E02BE">
            <w:pPr>
              <w:pStyle w:val="Tabelazwyky"/>
            </w:pPr>
            <w:r w:rsidRPr="007B6B11">
              <w:t>R15</w:t>
            </w:r>
          </w:p>
        </w:tc>
        <w:tc>
          <w:tcPr>
            <w:tcW w:w="8109" w:type="dxa"/>
          </w:tcPr>
          <w:p w14:paraId="28C24F70" w14:textId="77777777" w:rsidR="00492AD5" w:rsidRPr="007B6B11" w:rsidRDefault="00492AD5" w:rsidP="004E02BE">
            <w:pPr>
              <w:pStyle w:val="Tabelazwyky"/>
            </w:pPr>
            <w:r w:rsidRPr="007B6B11">
              <w:t>Dotyczy pola &lt; totalAmountOfTax &gt;.</w:t>
            </w:r>
          </w:p>
          <w:p w14:paraId="416E41AC" w14:textId="77777777" w:rsidR="00492AD5" w:rsidRPr="007B6B11" w:rsidRDefault="00492AD5" w:rsidP="004E02BE">
            <w:pPr>
              <w:pStyle w:val="Tabelazwyky"/>
            </w:pPr>
            <w:r w:rsidRPr="007B6B11">
              <w:t>Pole nie jest wymagalne w przypadku, gdy nie wypełniono żadnej pozycji w części „Obliczenie kwot podatku akcyzowego od poszczególnych wyrobów” deklaracji.</w:t>
            </w:r>
          </w:p>
          <w:p w14:paraId="3DDA2FFD" w14:textId="77777777" w:rsidR="00492AD5" w:rsidRPr="007B6B11" w:rsidRDefault="00492AD5" w:rsidP="004E02BE">
            <w:pPr>
              <w:pStyle w:val="Tabelazwyky"/>
            </w:pPr>
            <w:r w:rsidRPr="007B6B11">
              <w:t>Walidacja: wprowadzona liczba powinna się równać sumie wartości wprowadzonych w polu &lt;amountOfTax&gt;. Jeśli nie równa się, to jest Błąd.</w:t>
            </w:r>
          </w:p>
        </w:tc>
      </w:tr>
      <w:tr w:rsidR="00492AD5" w:rsidRPr="007B6B11" w14:paraId="76F42A22" w14:textId="77777777" w:rsidTr="00F102D0">
        <w:trPr>
          <w:trHeight w:val="213"/>
        </w:trPr>
        <w:tc>
          <w:tcPr>
            <w:tcW w:w="945" w:type="dxa"/>
          </w:tcPr>
          <w:p w14:paraId="386C5981" w14:textId="77777777" w:rsidR="00492AD5" w:rsidRPr="007B6B11" w:rsidRDefault="00492AD5" w:rsidP="004E02BE">
            <w:pPr>
              <w:pStyle w:val="Tabelazwyky"/>
            </w:pPr>
            <w:r w:rsidRPr="007B6B11">
              <w:t>R16</w:t>
            </w:r>
          </w:p>
        </w:tc>
        <w:tc>
          <w:tcPr>
            <w:tcW w:w="8109" w:type="dxa"/>
          </w:tcPr>
          <w:p w14:paraId="2FB28234" w14:textId="77777777" w:rsidR="00492AD5" w:rsidRPr="007B6B11" w:rsidRDefault="00492AD5" w:rsidP="004E02BE">
            <w:pPr>
              <w:pStyle w:val="Tabelazwyky"/>
            </w:pPr>
            <w:r w:rsidRPr="007B6B11">
              <w:t>Dotyczy pola &lt; groupOfGoodsName &gt;.</w:t>
            </w:r>
          </w:p>
          <w:p w14:paraId="6E39E4A6" w14:textId="77777777" w:rsidR="00492AD5" w:rsidRPr="007B6B11" w:rsidRDefault="00492AD5" w:rsidP="004E02BE">
            <w:pPr>
              <w:pStyle w:val="Tabelazwyky"/>
            </w:pPr>
            <w:r w:rsidRPr="007B6B11">
              <w:t>Wersja papierowa dokumentu: System wstawia nazwę pobraną ze słownika w ISZTAR.</w:t>
            </w:r>
          </w:p>
          <w:p w14:paraId="3E059364" w14:textId="77777777" w:rsidR="00492AD5" w:rsidRPr="007B6B11" w:rsidRDefault="00492AD5" w:rsidP="004E02BE">
            <w:pPr>
              <w:pStyle w:val="Tabelazwyky"/>
            </w:pPr>
            <w:r w:rsidRPr="007B6B11">
              <w:t xml:space="preserve">Walidacja dla wersji elektronicznej: porównanie wprowadzonej nazwy grupy wyrobów z wartością pobraną z systemu ISZTAR na podstawie kodu CN. </w:t>
            </w:r>
          </w:p>
        </w:tc>
      </w:tr>
      <w:tr w:rsidR="00492AD5" w:rsidRPr="007B6B11" w14:paraId="31A0DC14" w14:textId="77777777" w:rsidTr="00F102D0">
        <w:trPr>
          <w:trHeight w:val="213"/>
        </w:trPr>
        <w:tc>
          <w:tcPr>
            <w:tcW w:w="945" w:type="dxa"/>
          </w:tcPr>
          <w:p w14:paraId="10014D25" w14:textId="77777777" w:rsidR="00492AD5" w:rsidRPr="007B6B11" w:rsidRDefault="00492AD5" w:rsidP="004E02BE">
            <w:pPr>
              <w:pStyle w:val="Tabelazwyky"/>
            </w:pPr>
            <w:r w:rsidRPr="007B6B11">
              <w:t>R17</w:t>
            </w:r>
          </w:p>
        </w:tc>
        <w:tc>
          <w:tcPr>
            <w:tcW w:w="8109" w:type="dxa"/>
          </w:tcPr>
          <w:p w14:paraId="1CF94269" w14:textId="77777777" w:rsidR="00492AD5" w:rsidRPr="007B6B11" w:rsidRDefault="00492AD5" w:rsidP="004E02BE">
            <w:pPr>
              <w:pStyle w:val="Tabelazwyky"/>
            </w:pPr>
            <w:r w:rsidRPr="007B6B11">
              <w:t>Dotyczy pola &lt; shortages &gt;.</w:t>
            </w:r>
          </w:p>
          <w:p w14:paraId="217571F1" w14:textId="77777777" w:rsidR="00492AD5" w:rsidRPr="007B6B11" w:rsidRDefault="00492AD5" w:rsidP="004E02BE">
            <w:pPr>
              <w:pStyle w:val="Tabelazwyky"/>
            </w:pPr>
            <w:r w:rsidRPr="007B6B11">
              <w:t>Wartość pola („ubytek” lub „całkowite zniszczenie”)</w:t>
            </w:r>
          </w:p>
        </w:tc>
      </w:tr>
      <w:tr w:rsidR="00492AD5" w:rsidRPr="007B6B11" w14:paraId="1E089AD3" w14:textId="77777777" w:rsidTr="00F102D0">
        <w:trPr>
          <w:trHeight w:val="213"/>
        </w:trPr>
        <w:tc>
          <w:tcPr>
            <w:tcW w:w="945" w:type="dxa"/>
          </w:tcPr>
          <w:p w14:paraId="0327C795" w14:textId="77777777" w:rsidR="00492AD5" w:rsidRPr="007B6B11" w:rsidRDefault="00492AD5" w:rsidP="004E02BE">
            <w:pPr>
              <w:pStyle w:val="Tabelazwyky"/>
            </w:pPr>
            <w:r w:rsidRPr="007B6B11">
              <w:t>R18</w:t>
            </w:r>
          </w:p>
        </w:tc>
        <w:tc>
          <w:tcPr>
            <w:tcW w:w="8109" w:type="dxa"/>
          </w:tcPr>
          <w:p w14:paraId="28204A37" w14:textId="77777777" w:rsidR="00492AD5" w:rsidRPr="007B6B11" w:rsidRDefault="00492AD5" w:rsidP="004E02BE">
            <w:pPr>
              <w:pStyle w:val="Tabelazwyky"/>
            </w:pPr>
            <w:r w:rsidRPr="007B6B11">
              <w:t>Dotyczy pola &lt; amountOfTax &gt;.</w:t>
            </w:r>
          </w:p>
          <w:p w14:paraId="79CBE477" w14:textId="77777777" w:rsidR="00492AD5" w:rsidRPr="007B6B11" w:rsidRDefault="00492AD5" w:rsidP="004E02BE">
            <w:pPr>
              <w:pStyle w:val="Tabelazwyky"/>
            </w:pPr>
            <w:r w:rsidRPr="007B6B11">
              <w:t>Walidacja: wprowadzona wartość powinna być równa wyliczonej ze wzoru: wartość w polu „&lt;numberOfGoods&gt;” * wartość w polu &lt;Stawka podatku&gt;. Błąd typu 3</w:t>
            </w:r>
          </w:p>
        </w:tc>
      </w:tr>
      <w:tr w:rsidR="00492AD5" w:rsidRPr="007B6B11" w14:paraId="5E3265F7" w14:textId="77777777" w:rsidTr="00F102D0">
        <w:trPr>
          <w:trHeight w:val="213"/>
        </w:trPr>
        <w:tc>
          <w:tcPr>
            <w:tcW w:w="945" w:type="dxa"/>
          </w:tcPr>
          <w:p w14:paraId="4B285237" w14:textId="77777777" w:rsidR="00492AD5" w:rsidRPr="007B6B11" w:rsidRDefault="00492AD5" w:rsidP="004E02BE">
            <w:pPr>
              <w:pStyle w:val="Tabelazwyky"/>
            </w:pPr>
            <w:r w:rsidRPr="007B6B11">
              <w:lastRenderedPageBreak/>
              <w:t>R19</w:t>
            </w:r>
          </w:p>
        </w:tc>
        <w:tc>
          <w:tcPr>
            <w:tcW w:w="8109" w:type="dxa"/>
          </w:tcPr>
          <w:p w14:paraId="64E6DF58" w14:textId="77777777" w:rsidR="00492AD5" w:rsidRPr="007B6B11" w:rsidRDefault="00492AD5" w:rsidP="004E02BE">
            <w:pPr>
              <w:pStyle w:val="Tabelazwyky"/>
            </w:pPr>
            <w:r w:rsidRPr="007B6B11">
              <w:t>Dotyczy pola &lt; totalDueAmountOfDailyPaym &gt;.</w:t>
            </w:r>
          </w:p>
          <w:p w14:paraId="08132B3B" w14:textId="77777777" w:rsidR="00492AD5" w:rsidRPr="007B6B11" w:rsidRDefault="00492AD5" w:rsidP="004E02BE">
            <w:pPr>
              <w:pStyle w:val="Tabelazwyky"/>
            </w:pPr>
            <w:r w:rsidRPr="007B6B11">
              <w:t>Pole nie jest wymagalne w przypadku, gdy nie wypełniono żadnej pozycji w części „Informacja o kwotach wpłat dziennych” deklaracji.</w:t>
            </w:r>
          </w:p>
          <w:p w14:paraId="626E3E5D" w14:textId="77777777" w:rsidR="00492AD5" w:rsidRPr="007B6B11" w:rsidRDefault="00492AD5"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A5B5E03" w14:textId="77777777" w:rsidR="00492AD5" w:rsidRPr="007B6B11" w:rsidRDefault="00492AD5" w:rsidP="004E02BE">
            <w:pPr>
              <w:pStyle w:val="Tabelazwyky"/>
            </w:pPr>
            <w:r w:rsidRPr="007B6B11">
              <w:t xml:space="preserve">Walidacja 2: Czy wprowadzona wartość równa się sumie wartości z pól „Kwota podatku akcyzowego z dnia powstania obowiązku podatkowego” dla  kolejnych dat. </w:t>
            </w:r>
          </w:p>
        </w:tc>
      </w:tr>
      <w:tr w:rsidR="00492AD5" w:rsidRPr="007B6B11" w14:paraId="0CC1C6D8" w14:textId="77777777" w:rsidTr="00F102D0">
        <w:trPr>
          <w:trHeight w:val="213"/>
        </w:trPr>
        <w:tc>
          <w:tcPr>
            <w:tcW w:w="945" w:type="dxa"/>
          </w:tcPr>
          <w:p w14:paraId="4E7E9C81" w14:textId="77777777" w:rsidR="00492AD5" w:rsidRPr="007B6B11" w:rsidRDefault="00492AD5" w:rsidP="004E02BE">
            <w:pPr>
              <w:pStyle w:val="Tabelazwyky"/>
            </w:pPr>
            <w:r w:rsidRPr="007B6B11">
              <w:t>R20</w:t>
            </w:r>
          </w:p>
        </w:tc>
        <w:tc>
          <w:tcPr>
            <w:tcW w:w="8109" w:type="dxa"/>
          </w:tcPr>
          <w:p w14:paraId="6A46F0A7" w14:textId="77777777" w:rsidR="00492AD5" w:rsidRPr="007B6B11" w:rsidRDefault="00492AD5" w:rsidP="004E02BE">
            <w:pPr>
              <w:pStyle w:val="Tabelazwyky"/>
            </w:pPr>
            <w:r w:rsidRPr="007B6B11">
              <w:t>Dotyczy pola &lt; totalAmountOfExcessDailyPaymPrevDecl &gt;.</w:t>
            </w:r>
          </w:p>
          <w:p w14:paraId="3E8B372C" w14:textId="77777777" w:rsidR="00492AD5" w:rsidRPr="007B6B11" w:rsidRDefault="00492AD5" w:rsidP="004E02BE">
            <w:pPr>
              <w:pStyle w:val="Tabelazwyky"/>
            </w:pPr>
            <w:r w:rsidRPr="007B6B11">
              <w:t>Pole nie jest wymagalne w przypadku, gdy nie wypełniono żadnej pozycji w części „Informacja o kwotach wpłat dziennych” deklaracji.</w:t>
            </w:r>
          </w:p>
          <w:p w14:paraId="7DD05A2A" w14:textId="77777777" w:rsidR="00492AD5" w:rsidRPr="007B6B11" w:rsidRDefault="00492AD5"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D1FEC87" w14:textId="77777777" w:rsidR="00492AD5" w:rsidRPr="007B6B11" w:rsidRDefault="00492AD5" w:rsidP="004E02BE">
            <w:pPr>
              <w:pStyle w:val="Tabelazwyky"/>
            </w:pPr>
            <w:r w:rsidRPr="007B6B11">
              <w:t>Walidacja 2: Czy wprowadzona wartość równa się sumie wartości z pól „Kwota nadwyżki wpłat z poprzedniej deklaracji zaliczona na poczet wpłat dziennych” dla  kolejnych dat. Jeśli nie to Błąd typu 3.</w:t>
            </w:r>
          </w:p>
        </w:tc>
      </w:tr>
      <w:tr w:rsidR="00492AD5" w:rsidRPr="007B6B11" w14:paraId="6B612CC7" w14:textId="77777777" w:rsidTr="00F102D0">
        <w:trPr>
          <w:trHeight w:val="213"/>
        </w:trPr>
        <w:tc>
          <w:tcPr>
            <w:tcW w:w="945" w:type="dxa"/>
          </w:tcPr>
          <w:p w14:paraId="00F6111B" w14:textId="77777777" w:rsidR="00492AD5" w:rsidRPr="007B6B11" w:rsidRDefault="00492AD5" w:rsidP="004E02BE">
            <w:pPr>
              <w:pStyle w:val="Tabelazwyky"/>
            </w:pPr>
            <w:r w:rsidRPr="007B6B11">
              <w:t>R21</w:t>
            </w:r>
          </w:p>
        </w:tc>
        <w:tc>
          <w:tcPr>
            <w:tcW w:w="8109" w:type="dxa"/>
          </w:tcPr>
          <w:p w14:paraId="7AFAFAF8" w14:textId="77777777" w:rsidR="00492AD5" w:rsidRPr="007B6B11" w:rsidRDefault="00492AD5" w:rsidP="004E02BE">
            <w:pPr>
              <w:pStyle w:val="Tabelazwyky"/>
            </w:pPr>
            <w:r w:rsidRPr="007B6B11">
              <w:t>Dotyczy pola &lt; totalAmountOfDailyPaym &gt;.</w:t>
            </w:r>
          </w:p>
          <w:p w14:paraId="097AE4D9" w14:textId="77777777" w:rsidR="00492AD5" w:rsidRPr="007B6B11" w:rsidRDefault="00492AD5" w:rsidP="004E02BE">
            <w:pPr>
              <w:pStyle w:val="Tabelazwyky"/>
            </w:pPr>
            <w:r w:rsidRPr="007B6B11">
              <w:t>Pole nie jest wymagalne w przypadku, gdy nie wypełniono żadnej pozycji w części „Informacja o kwotach wpłat dziennych” deklaracji.</w:t>
            </w:r>
          </w:p>
          <w:p w14:paraId="4AAA154D" w14:textId="77777777" w:rsidR="00492AD5" w:rsidRPr="007B6B11" w:rsidRDefault="00492AD5"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9FFF4D9" w14:textId="77777777" w:rsidR="00492AD5" w:rsidRPr="007B6B11" w:rsidRDefault="00492AD5" w:rsidP="004E02BE">
            <w:pPr>
              <w:pStyle w:val="Tabelazwyky"/>
            </w:pPr>
            <w:r w:rsidRPr="007B6B11">
              <w:t xml:space="preserve">Walidacja 2: Czy wprowadzona wartość równa się sumie wartości z pól „Kwota dokonanej wpłaty dziennej” dla  kolejnych dat. </w:t>
            </w:r>
          </w:p>
        </w:tc>
      </w:tr>
    </w:tbl>
    <w:p w14:paraId="6ACC2F56" w14:textId="77777777" w:rsidR="00F27167" w:rsidRPr="007B6B11" w:rsidRDefault="00F27167" w:rsidP="004E02BE">
      <w:bookmarkStart w:id="590" w:name="_Toc115186938"/>
    </w:p>
    <w:p w14:paraId="27D28C31" w14:textId="13E2470B" w:rsidR="00840865" w:rsidRPr="007B6B11" w:rsidRDefault="00840865" w:rsidP="004E02BE">
      <w:pPr>
        <w:pStyle w:val="Nagwek2"/>
        <w:spacing w:line="276" w:lineRule="auto"/>
        <w:rPr>
          <w:bCs/>
          <w:lang w:val="pl-PL"/>
        </w:rPr>
      </w:pPr>
      <w:bookmarkStart w:id="591" w:name="_Toc183171935"/>
      <w:r w:rsidRPr="007B6B11">
        <w:rPr>
          <w:lang w:val="pl-PL"/>
        </w:rPr>
        <w:t>Załączniki AKC-4/N do deklaracji AKC4</w:t>
      </w:r>
      <w:bookmarkEnd w:id="590"/>
      <w:bookmarkEnd w:id="591"/>
    </w:p>
    <w:p w14:paraId="5359046C" w14:textId="65956F10" w:rsidR="00840865" w:rsidRPr="007B6B11" w:rsidRDefault="00840865" w:rsidP="004E02BE">
      <w:pPr>
        <w:pStyle w:val="Nagwek3"/>
        <w:spacing w:line="276" w:lineRule="auto"/>
        <w:rPr>
          <w:lang w:val="pl-PL"/>
        </w:rPr>
      </w:pPr>
      <w:bookmarkStart w:id="592" w:name="_Toc115186939"/>
      <w:bookmarkStart w:id="593" w:name="_Toc183171936"/>
      <w:r w:rsidRPr="007B6B11">
        <w:rPr>
          <w:lang w:val="pl-PL"/>
        </w:rPr>
        <w:t>Komunikat AKC</w:t>
      </w:r>
      <w:r w:rsidR="00C515A0" w:rsidRPr="007B6B11">
        <w:rPr>
          <w:lang w:val="pl-PL"/>
        </w:rPr>
        <w:t>-</w:t>
      </w:r>
      <w:r w:rsidRPr="007B6B11">
        <w:rPr>
          <w:lang w:val="pl-PL"/>
        </w:rPr>
        <w:t>4N</w:t>
      </w:r>
      <w:bookmarkEnd w:id="592"/>
      <w:bookmarkEnd w:id="593"/>
    </w:p>
    <w:p w14:paraId="190B8E29" w14:textId="77777777" w:rsidR="00840865" w:rsidRPr="007B6B11" w:rsidRDefault="00840865" w:rsidP="004E02BE">
      <w:r w:rsidRPr="007B6B11">
        <w:t>PODATEK AKCYZOWY OD WYROBÓW NOWATORSKICH</w:t>
      </w:r>
    </w:p>
    <w:p w14:paraId="6B597616" w14:textId="30D2AE73" w:rsidR="00840865" w:rsidRPr="007B6B11" w:rsidRDefault="00840865" w:rsidP="004E02BE">
      <w:pPr>
        <w:pStyle w:val="Nagwek3"/>
        <w:spacing w:line="276" w:lineRule="auto"/>
        <w:rPr>
          <w:lang w:val="pl-PL"/>
        </w:rPr>
      </w:pPr>
      <w:bookmarkStart w:id="594" w:name="_Toc115186940"/>
      <w:bookmarkStart w:id="595" w:name="_Toc183171937"/>
      <w:r w:rsidRPr="007B6B11">
        <w:rPr>
          <w:lang w:val="pl-PL"/>
        </w:rPr>
        <w:lastRenderedPageBreak/>
        <w:t>Specyfikacja AKC</w:t>
      </w:r>
      <w:r w:rsidR="00C515A0" w:rsidRPr="007B6B11">
        <w:rPr>
          <w:lang w:val="pl-PL"/>
        </w:rPr>
        <w:t>-</w:t>
      </w:r>
      <w:r w:rsidRPr="007B6B11">
        <w:rPr>
          <w:lang w:val="pl-PL"/>
        </w:rPr>
        <w:t>4N</w:t>
      </w:r>
      <w:bookmarkEnd w:id="594"/>
      <w:bookmarkEnd w:id="595"/>
    </w:p>
    <w:p w14:paraId="621416DC" w14:textId="105C1E0D" w:rsidR="00840865" w:rsidRPr="007B6B11" w:rsidRDefault="00840865" w:rsidP="004E02BE">
      <w:r w:rsidRPr="007B6B11">
        <w:t xml:space="preserve">Struktury typu ZDailyAmount, ZCalculOfAmountOfExciseDuty zostały zdefiniowane w dokumencie </w:t>
      </w:r>
      <w:r w:rsidRPr="007B6B11">
        <w:fldChar w:fldCharType="begin"/>
      </w:r>
      <w:r w:rsidRPr="007B6B11">
        <w:instrText xml:space="preserve"> REF _Ref361653747 \r \h  \* MERGEFORMAT </w:instrText>
      </w:r>
      <w:r w:rsidRPr="007B6B11">
        <w:fldChar w:fldCharType="separate"/>
      </w:r>
      <w:r w:rsidR="006D48AD">
        <w:t>0</w:t>
      </w:r>
      <w:r w:rsidRPr="007B6B11">
        <w:fldChar w:fldCharType="end"/>
      </w:r>
      <w:r w:rsidRPr="007B6B11">
        <w:t xml:space="preserve"> i nie będą tutaj szczegółowo omawiane.</w:t>
      </w:r>
    </w:p>
    <w:p w14:paraId="530CD58F" w14:textId="1E74BC61" w:rsidR="00C41665" w:rsidRPr="007B6B11" w:rsidRDefault="00C41665" w:rsidP="004E02BE">
      <w:pPr>
        <w:pStyle w:val="Z2PodpisRysunkuTabeli"/>
      </w:pPr>
      <w:bookmarkStart w:id="596" w:name="_Toc183172097"/>
      <w:r w:rsidRPr="007B6B11">
        <w:t xml:space="preserve">Tabela </w:t>
      </w:r>
      <w:r w:rsidR="00E354C5">
        <w:fldChar w:fldCharType="begin"/>
      </w:r>
      <w:r w:rsidR="00E354C5">
        <w:instrText xml:space="preserve"> SEQ Tabela \* ARABIC </w:instrText>
      </w:r>
      <w:r w:rsidR="00E354C5">
        <w:fldChar w:fldCharType="separate"/>
      </w:r>
      <w:r w:rsidR="006D48AD">
        <w:rPr>
          <w:noProof/>
        </w:rPr>
        <w:t>129</w:t>
      </w:r>
      <w:r w:rsidR="00E354C5">
        <w:fldChar w:fldCharType="end"/>
      </w:r>
      <w:r w:rsidRPr="007B6B11">
        <w:t>. Dane ogólne w ramach struktury załącznika AKC-4N do deklaracji AKC-4/AKC-4zo</w:t>
      </w:r>
      <w:bookmarkEnd w:id="596"/>
    </w:p>
    <w:tbl>
      <w:tblPr>
        <w:tblStyle w:val="Tabela-Siatka"/>
        <w:tblW w:w="9322" w:type="dxa"/>
        <w:tblLook w:val="01E0" w:firstRow="1" w:lastRow="1" w:firstColumn="1" w:lastColumn="1" w:noHBand="0" w:noVBand="0"/>
      </w:tblPr>
      <w:tblGrid>
        <w:gridCol w:w="2900"/>
        <w:gridCol w:w="6422"/>
      </w:tblGrid>
      <w:tr w:rsidR="00C41665" w:rsidRPr="007B6B11" w14:paraId="056BCF0C" w14:textId="77777777" w:rsidTr="00100579">
        <w:trPr>
          <w:tblHeader/>
        </w:trPr>
        <w:tc>
          <w:tcPr>
            <w:tcW w:w="2900" w:type="dxa"/>
            <w:shd w:val="clear" w:color="auto" w:fill="D9D9D9" w:themeFill="background1" w:themeFillShade="D9"/>
          </w:tcPr>
          <w:p w14:paraId="2E69B2AE"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Ogólne</w:t>
            </w:r>
          </w:p>
        </w:tc>
        <w:tc>
          <w:tcPr>
            <w:tcW w:w="6422" w:type="dxa"/>
            <w:shd w:val="clear" w:color="auto" w:fill="D9D9D9" w:themeFill="background1" w:themeFillShade="D9"/>
          </w:tcPr>
          <w:p w14:paraId="27F88DFC" w14:textId="77777777" w:rsidR="00C41665" w:rsidRPr="007B6B11" w:rsidRDefault="00C41665" w:rsidP="004E02BE">
            <w:pPr>
              <w:pStyle w:val="naglowektabeli"/>
              <w:rPr>
                <w:rStyle w:val="polegwne"/>
                <w:rFonts w:ascii="Lato" w:hAnsi="Lato" w:cs="Times New Roman"/>
                <w:b/>
                <w:noProof w:val="0"/>
                <w:lang w:val="pl-PL"/>
              </w:rPr>
            </w:pPr>
          </w:p>
        </w:tc>
      </w:tr>
      <w:tr w:rsidR="00C41665" w:rsidRPr="007B6B11" w14:paraId="45280FAA" w14:textId="77777777" w:rsidTr="00F102D0">
        <w:tc>
          <w:tcPr>
            <w:tcW w:w="2900" w:type="dxa"/>
          </w:tcPr>
          <w:p w14:paraId="13F2B250" w14:textId="77777777" w:rsidR="00C41665" w:rsidRPr="007B6B11" w:rsidRDefault="00C41665" w:rsidP="004E02BE">
            <w:pPr>
              <w:pStyle w:val="Tabelazwyky"/>
            </w:pPr>
            <w:r w:rsidRPr="007B6B11">
              <w:t>Opis</w:t>
            </w:r>
          </w:p>
        </w:tc>
        <w:tc>
          <w:tcPr>
            <w:tcW w:w="6422" w:type="dxa"/>
          </w:tcPr>
          <w:p w14:paraId="60AF6E51" w14:textId="77777777" w:rsidR="00C41665" w:rsidRPr="007B6B11" w:rsidRDefault="00C41665" w:rsidP="004E02BE">
            <w:pPr>
              <w:pStyle w:val="Tabelazwyky"/>
            </w:pPr>
            <w:r w:rsidRPr="007B6B11">
              <w:t xml:space="preserve">Struktura załącznika M do deklaracji AKC-4 </w:t>
            </w:r>
          </w:p>
        </w:tc>
      </w:tr>
      <w:tr w:rsidR="00C41665" w:rsidRPr="007B6B11" w14:paraId="7908D8C6" w14:textId="77777777" w:rsidTr="00F102D0">
        <w:tc>
          <w:tcPr>
            <w:tcW w:w="2900" w:type="dxa"/>
          </w:tcPr>
          <w:p w14:paraId="2CEDB85D" w14:textId="77777777" w:rsidR="00C41665" w:rsidRPr="007B6B11" w:rsidRDefault="00C41665" w:rsidP="004E02BE">
            <w:pPr>
              <w:pStyle w:val="Tabelazwyky"/>
            </w:pPr>
            <w:r w:rsidRPr="007B6B11">
              <w:t>Proces biznesowy</w:t>
            </w:r>
          </w:p>
        </w:tc>
        <w:tc>
          <w:tcPr>
            <w:tcW w:w="6422" w:type="dxa"/>
          </w:tcPr>
          <w:p w14:paraId="36C685D4" w14:textId="77777777" w:rsidR="00C41665" w:rsidRPr="007B6B11" w:rsidRDefault="00C41665" w:rsidP="004E02BE">
            <w:pPr>
              <w:pStyle w:val="Tabelazwyky"/>
            </w:pPr>
          </w:p>
        </w:tc>
      </w:tr>
      <w:tr w:rsidR="00C41665" w:rsidRPr="007B6B11" w14:paraId="2C73442B" w14:textId="77777777" w:rsidTr="00F102D0">
        <w:tc>
          <w:tcPr>
            <w:tcW w:w="2900" w:type="dxa"/>
          </w:tcPr>
          <w:p w14:paraId="63711E10" w14:textId="77777777" w:rsidR="00C41665" w:rsidRPr="007B6B11" w:rsidRDefault="00C41665" w:rsidP="004E02BE">
            <w:pPr>
              <w:pStyle w:val="Tabelazwyky"/>
            </w:pPr>
            <w:r w:rsidRPr="007B6B11">
              <w:t>Wersja deklaracji</w:t>
            </w:r>
          </w:p>
        </w:tc>
        <w:tc>
          <w:tcPr>
            <w:tcW w:w="6422" w:type="dxa"/>
          </w:tcPr>
          <w:p w14:paraId="059B28A7" w14:textId="77777777" w:rsidR="00C41665" w:rsidRPr="007B6B11" w:rsidRDefault="00C41665" w:rsidP="004E02BE">
            <w:pPr>
              <w:pStyle w:val="Tabelazwyky"/>
            </w:pPr>
            <w:r w:rsidRPr="007B6B11">
              <w:t>3_0</w:t>
            </w:r>
          </w:p>
        </w:tc>
      </w:tr>
      <w:tr w:rsidR="00C41665" w:rsidRPr="007B6B11" w14:paraId="59A5E3CC" w14:textId="77777777" w:rsidTr="00F102D0">
        <w:tc>
          <w:tcPr>
            <w:tcW w:w="2900" w:type="dxa"/>
          </w:tcPr>
          <w:p w14:paraId="5D0AF39F" w14:textId="77777777" w:rsidR="00C41665" w:rsidRPr="007B6B11" w:rsidRDefault="00C41665" w:rsidP="004E02BE">
            <w:pPr>
              <w:pStyle w:val="Tabelazwyky"/>
            </w:pPr>
            <w:r w:rsidRPr="007B6B11">
              <w:t>Zależności od innych deklaracji</w:t>
            </w:r>
          </w:p>
        </w:tc>
        <w:tc>
          <w:tcPr>
            <w:tcW w:w="6422" w:type="dxa"/>
          </w:tcPr>
          <w:p w14:paraId="0830F7FA" w14:textId="77777777" w:rsidR="00C41665" w:rsidRPr="007B6B11" w:rsidRDefault="00C41665" w:rsidP="004E02BE">
            <w:pPr>
              <w:pStyle w:val="Tabelazwyky"/>
            </w:pPr>
          </w:p>
        </w:tc>
      </w:tr>
      <w:tr w:rsidR="00C41665" w:rsidRPr="007B6B11" w14:paraId="7D3BD207" w14:textId="77777777" w:rsidTr="00F102D0">
        <w:tc>
          <w:tcPr>
            <w:tcW w:w="2900" w:type="dxa"/>
          </w:tcPr>
          <w:p w14:paraId="4C20E8DE" w14:textId="77777777" w:rsidR="00C41665" w:rsidRPr="007B6B11" w:rsidRDefault="00C41665" w:rsidP="004E02BE">
            <w:pPr>
              <w:pStyle w:val="Tabelazwyky"/>
            </w:pPr>
            <w:r w:rsidRPr="007B6B11">
              <w:t xml:space="preserve">Technologia </w:t>
            </w:r>
          </w:p>
        </w:tc>
        <w:tc>
          <w:tcPr>
            <w:tcW w:w="6422" w:type="dxa"/>
          </w:tcPr>
          <w:p w14:paraId="25926BBC" w14:textId="77777777" w:rsidR="00C41665" w:rsidRPr="007B6B11" w:rsidRDefault="00C41665" w:rsidP="004E02BE">
            <w:pPr>
              <w:pStyle w:val="Tabelazwyky"/>
            </w:pPr>
            <w:r w:rsidRPr="007B6B11">
              <w:t>XML</w:t>
            </w:r>
          </w:p>
        </w:tc>
      </w:tr>
      <w:tr w:rsidR="00C41665" w:rsidRPr="007B6B11" w14:paraId="4A340986" w14:textId="77777777" w:rsidTr="00F102D0">
        <w:tc>
          <w:tcPr>
            <w:tcW w:w="2900" w:type="dxa"/>
          </w:tcPr>
          <w:p w14:paraId="7AF5425D" w14:textId="77777777" w:rsidR="00C41665" w:rsidRPr="007B6B11" w:rsidRDefault="00C41665" w:rsidP="004E02BE">
            <w:pPr>
              <w:pStyle w:val="Tabelazwyky"/>
            </w:pPr>
            <w:r w:rsidRPr="007B6B11">
              <w:t>Reguły biznesowe</w:t>
            </w:r>
          </w:p>
        </w:tc>
        <w:tc>
          <w:tcPr>
            <w:tcW w:w="6422" w:type="dxa"/>
          </w:tcPr>
          <w:p w14:paraId="2DFFD250" w14:textId="77777777" w:rsidR="00C41665" w:rsidRPr="007B6B11" w:rsidRDefault="00C41665" w:rsidP="004E02BE">
            <w:pPr>
              <w:pStyle w:val="Tabelazwyky"/>
            </w:pPr>
          </w:p>
        </w:tc>
      </w:tr>
      <w:tr w:rsidR="00C41665" w:rsidRPr="007B6B11" w14:paraId="704998D9" w14:textId="77777777" w:rsidTr="00F102D0">
        <w:tc>
          <w:tcPr>
            <w:tcW w:w="2900" w:type="dxa"/>
          </w:tcPr>
          <w:p w14:paraId="495E37F0" w14:textId="77777777" w:rsidR="00C41665" w:rsidRPr="007B6B11" w:rsidRDefault="00C41665" w:rsidP="004E02BE">
            <w:pPr>
              <w:pStyle w:val="Tabelazwyky"/>
            </w:pPr>
            <w:r w:rsidRPr="007B6B11">
              <w:t>Wykorzystane standardy</w:t>
            </w:r>
          </w:p>
        </w:tc>
        <w:tc>
          <w:tcPr>
            <w:tcW w:w="6422" w:type="dxa"/>
          </w:tcPr>
          <w:p w14:paraId="3E94DF5C" w14:textId="77777777" w:rsidR="00C41665" w:rsidRPr="007B6B11" w:rsidRDefault="00C41665" w:rsidP="004E02BE">
            <w:pPr>
              <w:pStyle w:val="Tabelazwyky"/>
            </w:pPr>
            <w:r w:rsidRPr="007B6B11">
              <w:t>XML</w:t>
            </w:r>
          </w:p>
        </w:tc>
      </w:tr>
      <w:tr w:rsidR="00C41665" w:rsidRPr="007B6B11" w14:paraId="70619E7B" w14:textId="77777777" w:rsidTr="00F102D0">
        <w:tc>
          <w:tcPr>
            <w:tcW w:w="2900" w:type="dxa"/>
          </w:tcPr>
          <w:p w14:paraId="5279A129" w14:textId="77777777" w:rsidR="00C41665" w:rsidRPr="007B6B11" w:rsidRDefault="00C41665" w:rsidP="004E02BE">
            <w:pPr>
              <w:pStyle w:val="Tabelazwyky"/>
            </w:pPr>
            <w:r w:rsidRPr="007B6B11">
              <w:t>Namespaces</w:t>
            </w:r>
          </w:p>
        </w:tc>
        <w:tc>
          <w:tcPr>
            <w:tcW w:w="6422" w:type="dxa"/>
          </w:tcPr>
          <w:p w14:paraId="1F288421" w14:textId="77777777" w:rsidR="00C41665" w:rsidRPr="007B6B11" w:rsidRDefault="00C41665" w:rsidP="004E02BE">
            <w:pPr>
              <w:pStyle w:val="Tabelazwyky"/>
            </w:pPr>
            <w:r w:rsidRPr="007B6B11">
              <w:t>http://www.e-clo.pl/ZEFIR2/eZefir2/xsd/v9_0/Types.xsd</w:t>
            </w:r>
          </w:p>
        </w:tc>
      </w:tr>
      <w:tr w:rsidR="00C41665" w:rsidRPr="007B6B11" w14:paraId="360B1075" w14:textId="77777777" w:rsidTr="00F102D0">
        <w:tc>
          <w:tcPr>
            <w:tcW w:w="2900" w:type="dxa"/>
          </w:tcPr>
          <w:p w14:paraId="6C09D33C" w14:textId="77777777" w:rsidR="00C41665" w:rsidRPr="007B6B11" w:rsidRDefault="00C41665" w:rsidP="004E02BE">
            <w:pPr>
              <w:pStyle w:val="Tabelazwyky"/>
            </w:pPr>
            <w:r w:rsidRPr="007B6B11">
              <w:t xml:space="preserve">Definicja struktur </w:t>
            </w:r>
          </w:p>
        </w:tc>
        <w:tc>
          <w:tcPr>
            <w:tcW w:w="6422" w:type="dxa"/>
          </w:tcPr>
          <w:p w14:paraId="4FF99D0E" w14:textId="0B638442" w:rsidR="00C41665" w:rsidRPr="007B6B11" w:rsidRDefault="00C41665" w:rsidP="004E02BE">
            <w:pPr>
              <w:pStyle w:val="Tabelazwyky"/>
            </w:pPr>
            <w:r w:rsidRPr="007B6B11">
              <w:t>AKC_4N.xsd</w:t>
            </w:r>
          </w:p>
        </w:tc>
      </w:tr>
    </w:tbl>
    <w:p w14:paraId="5374E58B" w14:textId="3E279CD5" w:rsidR="00C41665" w:rsidRDefault="00C41665" w:rsidP="004E02BE">
      <w:pPr>
        <w:pStyle w:val="Nagwek3"/>
        <w:spacing w:line="276" w:lineRule="auto"/>
      </w:pPr>
      <w:bookmarkStart w:id="597" w:name="_Toc183171938"/>
      <w:r w:rsidRPr="007B6B11">
        <w:t>Dane ogólne w ramach struktury załącznika AKC-4N do deklaracji AKC-4/AKC-4zo</w:t>
      </w:r>
      <w:bookmarkEnd w:id="597"/>
    </w:p>
    <w:p w14:paraId="24AAD5F0" w14:textId="1793D696" w:rsidR="00A37AC9" w:rsidRPr="00A37AC9" w:rsidRDefault="00A37AC9" w:rsidP="004E02BE">
      <w:pPr>
        <w:pStyle w:val="kod"/>
      </w:pPr>
      <w:r w:rsidRPr="00A37AC9">
        <w:t>AKC4NType</w:t>
      </w:r>
    </w:p>
    <w:p w14:paraId="48DE0BBD" w14:textId="5E7A5ECD" w:rsidR="00A37AC9" w:rsidRPr="00A37AC9" w:rsidRDefault="00A37AC9" w:rsidP="004E02BE">
      <w:pPr>
        <w:pStyle w:val="kod"/>
      </w:pPr>
      <w:r w:rsidRPr="00A37AC9">
        <w:t>HeaderType</w:t>
      </w:r>
    </w:p>
    <w:p w14:paraId="09752A4E" w14:textId="7D8E7DBB" w:rsidR="00A37AC9" w:rsidRPr="00A37AC9" w:rsidRDefault="00A37AC9" w:rsidP="004E02BE">
      <w:pPr>
        <w:pStyle w:val="kod"/>
      </w:pPr>
      <w:r w:rsidRPr="00A37AC9">
        <w:t>WarehouseType</w:t>
      </w:r>
    </w:p>
    <w:p w14:paraId="6EE4A13D" w14:textId="02F7F569" w:rsidR="00A37AC9" w:rsidRPr="00A37AC9" w:rsidRDefault="00A37AC9" w:rsidP="004E02BE">
      <w:pPr>
        <w:pStyle w:val="kod"/>
      </w:pPr>
      <w:r w:rsidRPr="00A37AC9">
        <w:t>CalculOfAmountOfExciseDutyType</w:t>
      </w:r>
    </w:p>
    <w:p w14:paraId="540A961F" w14:textId="2AC5D7E3" w:rsidR="00A37AC9" w:rsidRPr="00A37AC9" w:rsidRDefault="00A37AC9" w:rsidP="004E02BE">
      <w:pPr>
        <w:pStyle w:val="kod"/>
      </w:pPr>
      <w:r w:rsidRPr="00A37AC9">
        <w:t>CleareanceExciseDutyType</w:t>
      </w:r>
    </w:p>
    <w:p w14:paraId="352E11EF" w14:textId="71C8432C" w:rsidR="00A37AC9" w:rsidRPr="00A37AC9" w:rsidRDefault="00A37AC9" w:rsidP="004E02BE">
      <w:pPr>
        <w:pStyle w:val="kod"/>
      </w:pPr>
      <w:r w:rsidRPr="00A37AC9">
        <w:t>ItemsType</w:t>
      </w:r>
    </w:p>
    <w:p w14:paraId="4372BC2A" w14:textId="02C8F0BD" w:rsidR="00A37AC9" w:rsidRPr="00A37AC9" w:rsidRDefault="00A37AC9" w:rsidP="004E02BE">
      <w:pPr>
        <w:pStyle w:val="kod"/>
      </w:pPr>
      <w:r w:rsidRPr="00A37AC9">
        <w:t>ItemType</w:t>
      </w:r>
    </w:p>
    <w:p w14:paraId="23A975E5" w14:textId="6467F257" w:rsidR="00A37AC9" w:rsidRPr="00A37AC9" w:rsidRDefault="00A37AC9" w:rsidP="004E02BE">
      <w:pPr>
        <w:pStyle w:val="kod"/>
      </w:pPr>
      <w:r w:rsidRPr="00A37AC9">
        <w:t>DailyPaymentInformationType</w:t>
      </w:r>
    </w:p>
    <w:p w14:paraId="371C957A" w14:textId="0BDACFF0" w:rsidR="00A37AC9" w:rsidRPr="00A37AC9" w:rsidRDefault="00A37AC9" w:rsidP="004E02BE">
      <w:pPr>
        <w:pStyle w:val="kod"/>
      </w:pPr>
      <w:r w:rsidRPr="00A37AC9">
        <w:t>ZDailyAmount</w:t>
      </w:r>
    </w:p>
    <w:p w14:paraId="10B86442" w14:textId="126CE715" w:rsidR="00A37AC9" w:rsidRPr="00A37AC9" w:rsidRDefault="00A37AC9" w:rsidP="004E02BE">
      <w:pPr>
        <w:pStyle w:val="kod"/>
      </w:pPr>
      <w:r w:rsidRPr="00A37AC9">
        <w:t>version</w:t>
      </w:r>
    </w:p>
    <w:p w14:paraId="28777340" w14:textId="7BDC4541" w:rsidR="00C41665" w:rsidRPr="007B6B11" w:rsidRDefault="00C41665" w:rsidP="004E02BE">
      <w:pPr>
        <w:pStyle w:val="Z2PodpisRysunkuTabeli"/>
      </w:pPr>
      <w:bookmarkStart w:id="598" w:name="_Toc183172098"/>
      <w:r w:rsidRPr="007B6B11">
        <w:t xml:space="preserve">Tabela </w:t>
      </w:r>
      <w:r w:rsidR="00E354C5">
        <w:fldChar w:fldCharType="begin"/>
      </w:r>
      <w:r w:rsidR="00E354C5">
        <w:instrText xml:space="preserve"> SEQ Tabela \* ARABIC </w:instrText>
      </w:r>
      <w:r w:rsidR="00E354C5">
        <w:fldChar w:fldCharType="separate"/>
      </w:r>
      <w:r w:rsidR="006D48AD">
        <w:rPr>
          <w:noProof/>
        </w:rPr>
        <w:t>130</w:t>
      </w:r>
      <w:r w:rsidR="00E354C5">
        <w:fldChar w:fldCharType="end"/>
      </w:r>
      <w:r w:rsidRPr="007B6B11">
        <w:t>. Struktura załącznika AKC-4N do deklaracji AKC-4/AKC-4zo</w:t>
      </w:r>
      <w:bookmarkEnd w:id="598"/>
    </w:p>
    <w:tbl>
      <w:tblPr>
        <w:tblStyle w:val="Tabela-Siatka"/>
        <w:tblW w:w="0" w:type="auto"/>
        <w:tblLook w:val="01E0" w:firstRow="1" w:lastRow="1" w:firstColumn="1" w:lastColumn="1" w:noHBand="0" w:noVBand="0"/>
      </w:tblPr>
      <w:tblGrid>
        <w:gridCol w:w="1727"/>
        <w:gridCol w:w="3254"/>
        <w:gridCol w:w="828"/>
        <w:gridCol w:w="2049"/>
        <w:gridCol w:w="1196"/>
      </w:tblGrid>
      <w:tr w:rsidR="00C41665" w:rsidRPr="007B6B11" w14:paraId="24BCEC52" w14:textId="77777777" w:rsidTr="00100579">
        <w:trPr>
          <w:trHeight w:val="213"/>
          <w:tblHeader/>
        </w:trPr>
        <w:tc>
          <w:tcPr>
            <w:tcW w:w="1727" w:type="dxa"/>
            <w:shd w:val="clear" w:color="auto" w:fill="D9D9D9" w:themeFill="background1" w:themeFillShade="D9"/>
          </w:tcPr>
          <w:p w14:paraId="0E41AC38"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54" w:type="dxa"/>
            <w:shd w:val="clear" w:color="auto" w:fill="D9D9D9" w:themeFill="background1" w:themeFillShade="D9"/>
          </w:tcPr>
          <w:p w14:paraId="08788849"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28" w:type="dxa"/>
            <w:shd w:val="clear" w:color="auto" w:fill="D9D9D9" w:themeFill="background1" w:themeFillShade="D9"/>
          </w:tcPr>
          <w:p w14:paraId="131104E1"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49" w:type="dxa"/>
            <w:shd w:val="clear" w:color="auto" w:fill="D9D9D9" w:themeFill="background1" w:themeFillShade="D9"/>
          </w:tcPr>
          <w:p w14:paraId="0EF4F399"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w:t>
            </w:r>
          </w:p>
        </w:tc>
        <w:tc>
          <w:tcPr>
            <w:tcW w:w="1196" w:type="dxa"/>
            <w:shd w:val="clear" w:color="auto" w:fill="D9D9D9" w:themeFill="background1" w:themeFillShade="D9"/>
          </w:tcPr>
          <w:p w14:paraId="6631EF79"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C41665" w:rsidRPr="007B6B11" w14:paraId="1B81073B" w14:textId="77777777" w:rsidTr="00F102D0">
        <w:trPr>
          <w:trHeight w:val="213"/>
        </w:trPr>
        <w:tc>
          <w:tcPr>
            <w:tcW w:w="1727" w:type="dxa"/>
          </w:tcPr>
          <w:p w14:paraId="7EC2C6D3" w14:textId="77777777" w:rsidR="00C41665" w:rsidRPr="007B6B11" w:rsidRDefault="00C41665" w:rsidP="004E02BE">
            <w:pPr>
              <w:pStyle w:val="Tabelazwyky"/>
            </w:pPr>
            <w:r w:rsidRPr="007B6B11">
              <w:t>Header</w:t>
            </w:r>
          </w:p>
        </w:tc>
        <w:tc>
          <w:tcPr>
            <w:tcW w:w="3254" w:type="dxa"/>
          </w:tcPr>
          <w:p w14:paraId="11527FF8" w14:textId="77777777" w:rsidR="00C41665" w:rsidRPr="007B6B11" w:rsidRDefault="00C41665" w:rsidP="004E02BE">
            <w:pPr>
              <w:pStyle w:val="Tabelazwyky"/>
            </w:pPr>
            <w:r w:rsidRPr="007B6B11">
              <w:t>Nagłówek</w:t>
            </w:r>
          </w:p>
        </w:tc>
        <w:tc>
          <w:tcPr>
            <w:tcW w:w="828" w:type="dxa"/>
          </w:tcPr>
          <w:p w14:paraId="2504158D" w14:textId="77777777" w:rsidR="00C41665" w:rsidRPr="007B6B11" w:rsidRDefault="00C41665" w:rsidP="004E02BE">
            <w:pPr>
              <w:pStyle w:val="Tabelazwyky"/>
            </w:pPr>
            <w:r w:rsidRPr="007B6B11">
              <w:t>-</w:t>
            </w:r>
          </w:p>
        </w:tc>
        <w:tc>
          <w:tcPr>
            <w:tcW w:w="2049" w:type="dxa"/>
          </w:tcPr>
          <w:p w14:paraId="28BB8E80" w14:textId="77777777" w:rsidR="00C41665" w:rsidRPr="007B6B11" w:rsidRDefault="00C41665" w:rsidP="004E02BE">
            <w:pPr>
              <w:pStyle w:val="Tabelazwyky"/>
            </w:pPr>
            <w:r w:rsidRPr="007B6B11">
              <w:t>HeaderType</w:t>
            </w:r>
          </w:p>
        </w:tc>
        <w:tc>
          <w:tcPr>
            <w:tcW w:w="1196" w:type="dxa"/>
          </w:tcPr>
          <w:p w14:paraId="3E569AE5" w14:textId="77777777" w:rsidR="00C41665" w:rsidRPr="007B6B11" w:rsidRDefault="00C41665" w:rsidP="004E02BE">
            <w:pPr>
              <w:pStyle w:val="Tabelazwyky"/>
            </w:pPr>
            <w:r w:rsidRPr="007B6B11">
              <w:t>1..1</w:t>
            </w:r>
          </w:p>
        </w:tc>
      </w:tr>
      <w:tr w:rsidR="00C41665" w:rsidRPr="007B6B11" w14:paraId="6CAB7670" w14:textId="77777777" w:rsidTr="00F102D0">
        <w:trPr>
          <w:trHeight w:val="213"/>
        </w:trPr>
        <w:tc>
          <w:tcPr>
            <w:tcW w:w="1727" w:type="dxa"/>
          </w:tcPr>
          <w:p w14:paraId="3FFF1336" w14:textId="77777777" w:rsidR="00C41665" w:rsidRPr="007B6B11" w:rsidRDefault="00C41665" w:rsidP="004E02BE">
            <w:pPr>
              <w:pStyle w:val="Tabelazwyky"/>
            </w:pPr>
            <w:r w:rsidRPr="007B6B11">
              <w:t>version</w:t>
            </w:r>
          </w:p>
        </w:tc>
        <w:tc>
          <w:tcPr>
            <w:tcW w:w="3254" w:type="dxa"/>
          </w:tcPr>
          <w:p w14:paraId="3790E1F9" w14:textId="77777777" w:rsidR="00C41665" w:rsidRPr="007B6B11" w:rsidRDefault="00C41665" w:rsidP="004E02BE">
            <w:pPr>
              <w:pStyle w:val="Tabelazwyky"/>
            </w:pPr>
            <w:r w:rsidRPr="007B6B11">
              <w:t xml:space="preserve">Wersja schematu, z którą zgodny jest komunikat. Oznaczenie wersji </w:t>
            </w:r>
            <w:r w:rsidRPr="007B6B11">
              <w:lastRenderedPageBreak/>
              <w:t xml:space="preserve">schematu, z którą zgodny jest komunikat. </w:t>
            </w:r>
          </w:p>
          <w:p w14:paraId="4C39E1C0" w14:textId="77777777" w:rsidR="00C41665" w:rsidRPr="007B6B11" w:rsidRDefault="00C41665" w:rsidP="004E02BE">
            <w:pPr>
              <w:pStyle w:val="Tabelazwyky"/>
            </w:pPr>
            <w:r w:rsidRPr="007B6B11">
              <w:t>Format: V_R, gdzie V - co najmniej jedna cyfra oznaczająca główną wersję, R - co najmniej jedna cyfra oznaczającą wersję pośrednią.</w:t>
            </w:r>
          </w:p>
        </w:tc>
        <w:tc>
          <w:tcPr>
            <w:tcW w:w="828" w:type="dxa"/>
          </w:tcPr>
          <w:p w14:paraId="639669D9" w14:textId="77777777" w:rsidR="00C41665" w:rsidRPr="007B6B11" w:rsidRDefault="00C41665" w:rsidP="004E02BE">
            <w:pPr>
              <w:pStyle w:val="Tabelazwyky"/>
            </w:pPr>
            <w:r w:rsidRPr="007B6B11">
              <w:lastRenderedPageBreak/>
              <w:t>-</w:t>
            </w:r>
          </w:p>
        </w:tc>
        <w:tc>
          <w:tcPr>
            <w:tcW w:w="2049" w:type="dxa"/>
          </w:tcPr>
          <w:p w14:paraId="1C67A7A4" w14:textId="77777777" w:rsidR="00C41665" w:rsidRPr="007B6B11" w:rsidRDefault="00C41665" w:rsidP="004E02BE">
            <w:pPr>
              <w:pStyle w:val="Tabelazwyky"/>
            </w:pPr>
            <w:r w:rsidRPr="007B6B11">
              <w:t>ZVersion</w:t>
            </w:r>
          </w:p>
        </w:tc>
        <w:tc>
          <w:tcPr>
            <w:tcW w:w="1196" w:type="dxa"/>
          </w:tcPr>
          <w:p w14:paraId="4F96F114" w14:textId="77777777" w:rsidR="00C41665" w:rsidRPr="007B6B11" w:rsidRDefault="00C41665" w:rsidP="004E02BE">
            <w:pPr>
              <w:pStyle w:val="Tabelazwyky"/>
            </w:pPr>
            <w:r w:rsidRPr="007B6B11">
              <w:t>1..1</w:t>
            </w:r>
          </w:p>
        </w:tc>
      </w:tr>
    </w:tbl>
    <w:p w14:paraId="36DAF9DF" w14:textId="618F8B00" w:rsidR="00F27167" w:rsidRPr="007B6B11" w:rsidRDefault="00F27167" w:rsidP="004E02BE">
      <w:pPr>
        <w:pStyle w:val="Legenda"/>
        <w:rPr>
          <w:b w:val="0"/>
          <w:sz w:val="22"/>
        </w:rPr>
      </w:pPr>
      <w:bookmarkStart w:id="599" w:name="_Toc97503958"/>
      <w:bookmarkStart w:id="600" w:name="_Toc183172209"/>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103</w:t>
      </w:r>
      <w:r w:rsidRPr="007B6B11">
        <w:rPr>
          <w:b w:val="0"/>
          <w:sz w:val="22"/>
        </w:rPr>
        <w:fldChar w:fldCharType="end"/>
      </w:r>
      <w:r w:rsidRPr="007B6B11">
        <w:rPr>
          <w:b w:val="0"/>
          <w:sz w:val="22"/>
        </w:rPr>
        <w:t>. Struktura załącznika AKC-4N.</w:t>
      </w:r>
      <w:bookmarkEnd w:id="599"/>
      <w:bookmarkEnd w:id="600"/>
    </w:p>
    <w:p w14:paraId="4FE4D33D" w14:textId="6DFF14ED" w:rsidR="00C41665" w:rsidRPr="007B6B11" w:rsidRDefault="009B3D47" w:rsidP="004E02BE">
      <w:r w:rsidRPr="007B6B11">
        <w:rPr>
          <w:noProof/>
        </w:rPr>
        <w:drawing>
          <wp:inline distT="0" distB="0" distL="0" distR="0" wp14:anchorId="02DF7500" wp14:editId="4FB38FC4">
            <wp:extent cx="5753100" cy="1914525"/>
            <wp:effectExtent l="19050" t="19050" r="19050" b="28575"/>
            <wp:docPr id="156" name="Obraz 156" descr="Rysunek przedstawia strukturę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Obraz 156" descr="Rysunek przedstawia strukturę  załącznika AKC-4N."/>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53100" cy="1914525"/>
                    </a:xfrm>
                    <a:prstGeom prst="rect">
                      <a:avLst/>
                    </a:prstGeom>
                    <a:noFill/>
                    <a:ln>
                      <a:solidFill>
                        <a:schemeClr val="tx1"/>
                      </a:solidFill>
                    </a:ln>
                  </pic:spPr>
                </pic:pic>
              </a:graphicData>
            </a:graphic>
          </wp:inline>
        </w:drawing>
      </w:r>
    </w:p>
    <w:p w14:paraId="3F74499B" w14:textId="02E9827A" w:rsidR="00C41665" w:rsidRPr="007B6B11" w:rsidRDefault="00C41665" w:rsidP="004E02BE">
      <w:pPr>
        <w:pStyle w:val="Z2PodpisRysunkuTabeli"/>
      </w:pPr>
      <w:bookmarkStart w:id="601" w:name="_Toc183172099"/>
      <w:r w:rsidRPr="007B6B11">
        <w:t xml:space="preserve">Tabela </w:t>
      </w:r>
      <w:r w:rsidR="00E354C5">
        <w:fldChar w:fldCharType="begin"/>
      </w:r>
      <w:r w:rsidR="00E354C5">
        <w:instrText xml:space="preserve"> SEQ Tabela \* ARABIC </w:instrText>
      </w:r>
      <w:r w:rsidR="00E354C5">
        <w:fldChar w:fldCharType="separate"/>
      </w:r>
      <w:r w:rsidR="006D48AD">
        <w:rPr>
          <w:noProof/>
        </w:rPr>
        <w:t>131</w:t>
      </w:r>
      <w:r w:rsidR="00E354C5">
        <w:fldChar w:fldCharType="end"/>
      </w:r>
      <w:r w:rsidRPr="007B6B11">
        <w:t>. Struktura &lt;HeaderType&gt;, nagłówka załącznika AKC-4N</w:t>
      </w:r>
      <w:bookmarkEnd w:id="601"/>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C41665" w:rsidRPr="007B6B11" w14:paraId="3566E1B2" w14:textId="77777777" w:rsidTr="00F27167">
        <w:trPr>
          <w:trHeight w:val="213"/>
          <w:tblHeader/>
        </w:trPr>
        <w:tc>
          <w:tcPr>
            <w:tcW w:w="1788" w:type="dxa"/>
            <w:shd w:val="clear" w:color="auto" w:fill="D9D9D9" w:themeFill="background1" w:themeFillShade="D9"/>
          </w:tcPr>
          <w:p w14:paraId="3AF2CE4E"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0FE1637A"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54B1F5CB"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1945" w:type="dxa"/>
            <w:shd w:val="clear" w:color="auto" w:fill="D9D9D9" w:themeFill="background1" w:themeFillShade="D9"/>
          </w:tcPr>
          <w:p w14:paraId="4A2F489C"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130156AD"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C41665" w:rsidRPr="007B6B11" w14:paraId="3F46F54E" w14:textId="77777777" w:rsidTr="008E7641">
        <w:trPr>
          <w:trHeight w:val="213"/>
        </w:trPr>
        <w:tc>
          <w:tcPr>
            <w:tcW w:w="1788" w:type="dxa"/>
          </w:tcPr>
          <w:p w14:paraId="46ED4201" w14:textId="77777777" w:rsidR="00C41665" w:rsidRPr="007B6B11" w:rsidRDefault="00C41665" w:rsidP="004E02BE">
            <w:pPr>
              <w:pStyle w:val="Tabelazwyky"/>
            </w:pPr>
            <w:r w:rsidRPr="007B6B11">
              <w:t>identifier</w:t>
            </w:r>
          </w:p>
        </w:tc>
        <w:tc>
          <w:tcPr>
            <w:tcW w:w="3360" w:type="dxa"/>
          </w:tcPr>
          <w:p w14:paraId="170A0020" w14:textId="77777777" w:rsidR="00C41665" w:rsidRPr="007B6B11" w:rsidRDefault="00C41665" w:rsidP="004E02BE">
            <w:pPr>
              <w:pStyle w:val="Tabelazwyky"/>
            </w:pPr>
            <w:r w:rsidRPr="007B6B11">
              <w:t>Identyfikator podatkowy NIP/ numer PESEL Podatnika.</w:t>
            </w:r>
          </w:p>
        </w:tc>
        <w:tc>
          <w:tcPr>
            <w:tcW w:w="840" w:type="dxa"/>
          </w:tcPr>
          <w:p w14:paraId="75B38458" w14:textId="77777777" w:rsidR="00C41665" w:rsidRPr="007B6B11" w:rsidRDefault="00C41665" w:rsidP="004E02BE">
            <w:pPr>
              <w:pStyle w:val="Tabelazwyky"/>
            </w:pPr>
            <w:r w:rsidRPr="007B6B11">
              <w:t>1</w:t>
            </w:r>
          </w:p>
        </w:tc>
        <w:tc>
          <w:tcPr>
            <w:tcW w:w="1945" w:type="dxa"/>
          </w:tcPr>
          <w:p w14:paraId="02E91112" w14:textId="77777777" w:rsidR="00C41665" w:rsidRPr="007B6B11" w:rsidRDefault="00C41665" w:rsidP="004E02BE">
            <w:pPr>
              <w:pStyle w:val="Tabelazwyky"/>
            </w:pPr>
            <w:r w:rsidRPr="007B6B11">
              <w:t>ZIdentification</w:t>
            </w:r>
          </w:p>
        </w:tc>
        <w:tc>
          <w:tcPr>
            <w:tcW w:w="1276" w:type="dxa"/>
          </w:tcPr>
          <w:p w14:paraId="42407EA2" w14:textId="77777777" w:rsidR="00C41665" w:rsidRPr="007B6B11" w:rsidRDefault="00C41665" w:rsidP="004E02BE">
            <w:pPr>
              <w:pStyle w:val="Tabelazwyky"/>
            </w:pPr>
            <w:r w:rsidRPr="007B6B11">
              <w:t>1..1</w:t>
            </w:r>
          </w:p>
        </w:tc>
      </w:tr>
      <w:tr w:rsidR="00C41665" w:rsidRPr="007B6B11" w14:paraId="6ADD80C1" w14:textId="77777777" w:rsidTr="008E7641">
        <w:trPr>
          <w:trHeight w:val="213"/>
        </w:trPr>
        <w:tc>
          <w:tcPr>
            <w:tcW w:w="1788" w:type="dxa"/>
          </w:tcPr>
          <w:p w14:paraId="203D83C2" w14:textId="77777777" w:rsidR="00C41665" w:rsidRPr="007B6B11" w:rsidRDefault="00C41665" w:rsidP="004E02BE">
            <w:pPr>
              <w:pStyle w:val="Tabelazwyky"/>
            </w:pPr>
            <w:r w:rsidRPr="007B6B11">
              <w:t>period</w:t>
            </w:r>
          </w:p>
        </w:tc>
        <w:tc>
          <w:tcPr>
            <w:tcW w:w="3360" w:type="dxa"/>
          </w:tcPr>
          <w:p w14:paraId="72F47BD2" w14:textId="77777777" w:rsidR="00C41665" w:rsidRPr="007B6B11" w:rsidRDefault="00C41665" w:rsidP="004E02BE">
            <w:pPr>
              <w:pStyle w:val="Tabelazwyky"/>
            </w:pPr>
            <w:r w:rsidRPr="007B6B11">
              <w:t>Data w formacie miesiąc/ rok za jaki została złożona deklaracja.</w:t>
            </w:r>
          </w:p>
        </w:tc>
        <w:tc>
          <w:tcPr>
            <w:tcW w:w="840" w:type="dxa"/>
          </w:tcPr>
          <w:p w14:paraId="283F1908" w14:textId="77777777" w:rsidR="00C41665" w:rsidRPr="007B6B11" w:rsidRDefault="00C41665" w:rsidP="004E02BE">
            <w:pPr>
              <w:pStyle w:val="Tabelazwyky"/>
            </w:pPr>
            <w:r w:rsidRPr="007B6B11">
              <w:t>2, 3</w:t>
            </w:r>
          </w:p>
        </w:tc>
        <w:tc>
          <w:tcPr>
            <w:tcW w:w="1945" w:type="dxa"/>
          </w:tcPr>
          <w:p w14:paraId="17B0178F" w14:textId="77777777" w:rsidR="00C41665" w:rsidRPr="007B6B11" w:rsidRDefault="00C41665" w:rsidP="004E02BE">
            <w:pPr>
              <w:pStyle w:val="Tabelazwyky"/>
            </w:pPr>
            <w:r w:rsidRPr="007B6B11">
              <w:t>ZPeriod</w:t>
            </w:r>
          </w:p>
          <w:p w14:paraId="59847FA5" w14:textId="77777777" w:rsidR="00C41665" w:rsidRPr="007B6B11" w:rsidRDefault="00C41665" w:rsidP="004E02BE">
            <w:pPr>
              <w:pStyle w:val="Tabelazwyky"/>
            </w:pPr>
            <w:r w:rsidRPr="007B6B11">
              <w:t>Patrz reguła R1; R2</w:t>
            </w:r>
          </w:p>
        </w:tc>
        <w:tc>
          <w:tcPr>
            <w:tcW w:w="1276" w:type="dxa"/>
          </w:tcPr>
          <w:p w14:paraId="4B21CDB5" w14:textId="77777777" w:rsidR="00C41665" w:rsidRPr="007B6B11" w:rsidRDefault="00C41665" w:rsidP="004E02BE">
            <w:pPr>
              <w:pStyle w:val="Tabelazwyky"/>
            </w:pPr>
            <w:r w:rsidRPr="007B6B11">
              <w:t>1..1</w:t>
            </w:r>
          </w:p>
        </w:tc>
      </w:tr>
      <w:tr w:rsidR="00C41665" w:rsidRPr="007B6B11" w14:paraId="39B6D324" w14:textId="77777777" w:rsidTr="008E7641">
        <w:trPr>
          <w:trHeight w:val="213"/>
        </w:trPr>
        <w:tc>
          <w:tcPr>
            <w:tcW w:w="1788" w:type="dxa"/>
          </w:tcPr>
          <w:p w14:paraId="4EA14A73" w14:textId="77777777" w:rsidR="00C41665" w:rsidRPr="007B6B11" w:rsidRDefault="00C41665" w:rsidP="004E02BE">
            <w:pPr>
              <w:pStyle w:val="Tabelazwyky"/>
            </w:pPr>
            <w:r w:rsidRPr="007B6B11">
              <w:t>formNo</w:t>
            </w:r>
          </w:p>
        </w:tc>
        <w:tc>
          <w:tcPr>
            <w:tcW w:w="3360" w:type="dxa"/>
          </w:tcPr>
          <w:p w14:paraId="1CB1EBA1" w14:textId="77777777" w:rsidR="00C41665" w:rsidRPr="007B6B11" w:rsidRDefault="00C41665" w:rsidP="004E02BE">
            <w:pPr>
              <w:pStyle w:val="Tabelazwyky"/>
            </w:pPr>
            <w:r w:rsidRPr="007B6B11">
              <w:t>Numer formularza. Podatnik może załączyć wiele formularzy tego samego typu.</w:t>
            </w:r>
          </w:p>
        </w:tc>
        <w:tc>
          <w:tcPr>
            <w:tcW w:w="840" w:type="dxa"/>
          </w:tcPr>
          <w:p w14:paraId="70A94EC3" w14:textId="77777777" w:rsidR="00C41665" w:rsidRPr="007B6B11" w:rsidRDefault="00C41665" w:rsidP="004E02BE">
            <w:pPr>
              <w:pStyle w:val="Tabelazwyky"/>
            </w:pPr>
            <w:r w:rsidRPr="007B6B11">
              <w:t>-</w:t>
            </w:r>
          </w:p>
        </w:tc>
        <w:tc>
          <w:tcPr>
            <w:tcW w:w="1945" w:type="dxa"/>
          </w:tcPr>
          <w:p w14:paraId="2A3F6F6D" w14:textId="77777777" w:rsidR="00C41665" w:rsidRPr="007B6B11" w:rsidRDefault="00C41665" w:rsidP="004E02BE">
            <w:pPr>
              <w:pStyle w:val="Tabelazwyky"/>
            </w:pPr>
            <w:r w:rsidRPr="007B6B11">
              <w:t>ZFormNo</w:t>
            </w:r>
          </w:p>
          <w:p w14:paraId="5EA26151" w14:textId="77777777" w:rsidR="00C41665" w:rsidRPr="007B6B11" w:rsidRDefault="00C41665" w:rsidP="004E02BE">
            <w:pPr>
              <w:pStyle w:val="Tabelazwyky"/>
            </w:pPr>
            <w:r w:rsidRPr="007B6B11">
              <w:t>Patrz reguła R3</w:t>
            </w:r>
          </w:p>
        </w:tc>
        <w:tc>
          <w:tcPr>
            <w:tcW w:w="1276" w:type="dxa"/>
          </w:tcPr>
          <w:p w14:paraId="167C4D86" w14:textId="77777777" w:rsidR="00C41665" w:rsidRPr="007B6B11" w:rsidRDefault="00C41665" w:rsidP="004E02BE">
            <w:pPr>
              <w:pStyle w:val="Tabelazwyky"/>
            </w:pPr>
            <w:r w:rsidRPr="007B6B11">
              <w:t>1..1</w:t>
            </w:r>
          </w:p>
        </w:tc>
      </w:tr>
      <w:tr w:rsidR="00C41665" w:rsidRPr="007B6B11" w14:paraId="1F8041D8" w14:textId="77777777" w:rsidTr="008E7641">
        <w:trPr>
          <w:trHeight w:val="213"/>
        </w:trPr>
        <w:tc>
          <w:tcPr>
            <w:tcW w:w="1788" w:type="dxa"/>
          </w:tcPr>
          <w:p w14:paraId="35CECE2A" w14:textId="77777777" w:rsidR="00C41665" w:rsidRPr="007B6B11" w:rsidRDefault="00C41665" w:rsidP="004E02BE">
            <w:pPr>
              <w:pStyle w:val="Tabelazwyky"/>
            </w:pPr>
            <w:r w:rsidRPr="007B6B11">
              <w:t>Warehouse</w:t>
            </w:r>
          </w:p>
        </w:tc>
        <w:tc>
          <w:tcPr>
            <w:tcW w:w="3360" w:type="dxa"/>
          </w:tcPr>
          <w:p w14:paraId="59C8030A" w14:textId="77777777" w:rsidR="00C41665" w:rsidRPr="007B6B11" w:rsidRDefault="00C41665" w:rsidP="004E02BE">
            <w:pPr>
              <w:pStyle w:val="Tabelazwyky"/>
            </w:pPr>
            <w:r w:rsidRPr="007B6B11">
              <w:t>Dane o składzie podatkowym i o zarejestrowanym odbiorcy.</w:t>
            </w:r>
          </w:p>
          <w:p w14:paraId="6929720B" w14:textId="77777777" w:rsidR="00C41665" w:rsidRPr="007B6B11" w:rsidRDefault="00C41665" w:rsidP="004E02BE">
            <w:pPr>
              <w:pStyle w:val="Tabelazwyky"/>
            </w:pPr>
            <w:r w:rsidRPr="007B6B11">
              <w:t>Numer akcyzowy i adres składu podatkowego(B1)</w:t>
            </w:r>
          </w:p>
          <w:p w14:paraId="760900E9" w14:textId="77777777" w:rsidR="00C41665" w:rsidRPr="007B6B11" w:rsidRDefault="00C41665" w:rsidP="004E02BE">
            <w:pPr>
              <w:pStyle w:val="Tabelazwyky"/>
            </w:pPr>
            <w:r w:rsidRPr="007B6B11">
              <w:t>Numer akcyzowy zarejestrowanego odbiorcy(B2)</w:t>
            </w:r>
          </w:p>
        </w:tc>
        <w:tc>
          <w:tcPr>
            <w:tcW w:w="840" w:type="dxa"/>
          </w:tcPr>
          <w:p w14:paraId="5274E095" w14:textId="77777777" w:rsidR="00C41665" w:rsidRPr="007B6B11" w:rsidRDefault="00C41665" w:rsidP="004E02BE">
            <w:pPr>
              <w:pStyle w:val="Tabelazwyky"/>
            </w:pPr>
            <w:r w:rsidRPr="007B6B11">
              <w:t>B</w:t>
            </w:r>
          </w:p>
        </w:tc>
        <w:tc>
          <w:tcPr>
            <w:tcW w:w="1945" w:type="dxa"/>
          </w:tcPr>
          <w:p w14:paraId="68D88A5F" w14:textId="77777777" w:rsidR="00C41665" w:rsidRPr="007B6B11" w:rsidRDefault="00C41665" w:rsidP="004E02BE">
            <w:pPr>
              <w:pStyle w:val="Tabelazwyky"/>
            </w:pPr>
            <w:r w:rsidRPr="007B6B11">
              <w:t>WarehouseType</w:t>
            </w:r>
          </w:p>
        </w:tc>
        <w:tc>
          <w:tcPr>
            <w:tcW w:w="1276" w:type="dxa"/>
          </w:tcPr>
          <w:p w14:paraId="56413AF9" w14:textId="77777777" w:rsidR="00C41665" w:rsidRPr="007B6B11" w:rsidRDefault="00C41665" w:rsidP="004E02BE">
            <w:pPr>
              <w:pStyle w:val="Tabelazwyky"/>
            </w:pPr>
            <w:r w:rsidRPr="007B6B11">
              <w:t>0..1</w:t>
            </w:r>
          </w:p>
        </w:tc>
      </w:tr>
      <w:tr w:rsidR="00C41665" w:rsidRPr="007B6B11" w14:paraId="67D23718" w14:textId="77777777" w:rsidTr="008E7641">
        <w:trPr>
          <w:trHeight w:val="213"/>
        </w:trPr>
        <w:tc>
          <w:tcPr>
            <w:tcW w:w="1788" w:type="dxa"/>
          </w:tcPr>
          <w:p w14:paraId="166AB7B7" w14:textId="77777777" w:rsidR="00C41665" w:rsidRPr="007B6B11" w:rsidRDefault="00C41665" w:rsidP="004E02BE">
            <w:pPr>
              <w:pStyle w:val="Tabelazwyky"/>
            </w:pPr>
            <w:r w:rsidRPr="007B6B11">
              <w:t>CalculOfAmountOfExciseDuty</w:t>
            </w:r>
          </w:p>
        </w:tc>
        <w:tc>
          <w:tcPr>
            <w:tcW w:w="3360" w:type="dxa"/>
          </w:tcPr>
          <w:p w14:paraId="17169C75" w14:textId="77777777" w:rsidR="00C41665" w:rsidRPr="007B6B11" w:rsidRDefault="00C41665" w:rsidP="004E02BE">
            <w:pPr>
              <w:pStyle w:val="Tabelazwyky"/>
            </w:pPr>
            <w:r w:rsidRPr="007B6B11">
              <w:t>Obliczenie wysokości podatku akcyzowego</w:t>
            </w:r>
          </w:p>
        </w:tc>
        <w:tc>
          <w:tcPr>
            <w:tcW w:w="840" w:type="dxa"/>
          </w:tcPr>
          <w:p w14:paraId="597CF817" w14:textId="77777777" w:rsidR="00C41665" w:rsidRPr="007B6B11" w:rsidRDefault="00C41665" w:rsidP="004E02BE">
            <w:pPr>
              <w:pStyle w:val="Tabelazwyky"/>
            </w:pPr>
            <w:r w:rsidRPr="007B6B11">
              <w:t>C</w:t>
            </w:r>
          </w:p>
        </w:tc>
        <w:tc>
          <w:tcPr>
            <w:tcW w:w="1945" w:type="dxa"/>
          </w:tcPr>
          <w:p w14:paraId="2A465E0D" w14:textId="77777777" w:rsidR="00C41665" w:rsidRPr="007B6B11" w:rsidRDefault="00C41665" w:rsidP="004E02BE">
            <w:pPr>
              <w:pStyle w:val="Tabelazwyky"/>
            </w:pPr>
            <w:r w:rsidRPr="007B6B11">
              <w:t>ZCalculOfAmountOfExciseDutyType</w:t>
            </w:r>
          </w:p>
        </w:tc>
        <w:tc>
          <w:tcPr>
            <w:tcW w:w="1276" w:type="dxa"/>
          </w:tcPr>
          <w:p w14:paraId="6892EE70" w14:textId="77777777" w:rsidR="00C41665" w:rsidRPr="007B6B11" w:rsidRDefault="00C41665" w:rsidP="004E02BE">
            <w:pPr>
              <w:pStyle w:val="Tabelazwyky"/>
            </w:pPr>
            <w:r w:rsidRPr="007B6B11">
              <w:t>1..1</w:t>
            </w:r>
          </w:p>
        </w:tc>
      </w:tr>
      <w:tr w:rsidR="00C41665" w:rsidRPr="007B6B11" w14:paraId="7E7A5C98" w14:textId="77777777" w:rsidTr="008E7641">
        <w:trPr>
          <w:trHeight w:val="213"/>
        </w:trPr>
        <w:tc>
          <w:tcPr>
            <w:tcW w:w="1788" w:type="dxa"/>
          </w:tcPr>
          <w:p w14:paraId="06988FF4" w14:textId="77777777" w:rsidR="00C41665" w:rsidRPr="007B6B11" w:rsidRDefault="00C41665" w:rsidP="004E02BE">
            <w:pPr>
              <w:pStyle w:val="Tabelazwyky"/>
            </w:pPr>
            <w:r w:rsidRPr="007B6B11">
              <w:t>CleareanceExciseDuty</w:t>
            </w:r>
          </w:p>
        </w:tc>
        <w:tc>
          <w:tcPr>
            <w:tcW w:w="3360" w:type="dxa"/>
          </w:tcPr>
          <w:p w14:paraId="25D73D43" w14:textId="77777777" w:rsidR="00C41665" w:rsidRPr="007B6B11" w:rsidRDefault="00C41665" w:rsidP="004E02BE">
            <w:pPr>
              <w:pStyle w:val="Tabelazwyky"/>
            </w:pPr>
            <w:r w:rsidRPr="007B6B11">
              <w:t>Rozliczenie podatku akcyzowego</w:t>
            </w:r>
          </w:p>
        </w:tc>
        <w:tc>
          <w:tcPr>
            <w:tcW w:w="840" w:type="dxa"/>
          </w:tcPr>
          <w:p w14:paraId="4D5600F7" w14:textId="77777777" w:rsidR="00C41665" w:rsidRPr="007B6B11" w:rsidRDefault="00C41665" w:rsidP="004E02BE">
            <w:pPr>
              <w:pStyle w:val="Tabelazwyky"/>
            </w:pPr>
            <w:r w:rsidRPr="007B6B11">
              <w:t>D</w:t>
            </w:r>
          </w:p>
        </w:tc>
        <w:tc>
          <w:tcPr>
            <w:tcW w:w="1945" w:type="dxa"/>
          </w:tcPr>
          <w:p w14:paraId="776FE476" w14:textId="77777777" w:rsidR="00C41665" w:rsidRPr="007B6B11" w:rsidRDefault="00C41665" w:rsidP="004E02BE">
            <w:pPr>
              <w:pStyle w:val="Tabelazwyky"/>
            </w:pPr>
            <w:r w:rsidRPr="007B6B11">
              <w:t>CleareanceExciseDutyType</w:t>
            </w:r>
          </w:p>
        </w:tc>
        <w:tc>
          <w:tcPr>
            <w:tcW w:w="1276" w:type="dxa"/>
          </w:tcPr>
          <w:p w14:paraId="1A9C6FD1" w14:textId="77777777" w:rsidR="00C41665" w:rsidRPr="007B6B11" w:rsidRDefault="00C41665" w:rsidP="004E02BE">
            <w:pPr>
              <w:pStyle w:val="Tabelazwyky"/>
            </w:pPr>
            <w:r w:rsidRPr="007B6B11">
              <w:t>1..1</w:t>
            </w:r>
          </w:p>
        </w:tc>
      </w:tr>
      <w:tr w:rsidR="00C41665" w:rsidRPr="007B6B11" w14:paraId="68E811B1" w14:textId="77777777" w:rsidTr="008E7641">
        <w:trPr>
          <w:trHeight w:val="213"/>
        </w:trPr>
        <w:tc>
          <w:tcPr>
            <w:tcW w:w="1788" w:type="dxa"/>
          </w:tcPr>
          <w:p w14:paraId="373F31D9" w14:textId="77777777" w:rsidR="00C41665" w:rsidRPr="007B6B11" w:rsidRDefault="00C41665" w:rsidP="004E02BE">
            <w:pPr>
              <w:pStyle w:val="Tabelazwyky"/>
            </w:pPr>
            <w:r w:rsidRPr="007B6B11">
              <w:t>Items</w:t>
            </w:r>
          </w:p>
        </w:tc>
        <w:tc>
          <w:tcPr>
            <w:tcW w:w="3360" w:type="dxa"/>
          </w:tcPr>
          <w:p w14:paraId="0E682AC6" w14:textId="77777777" w:rsidR="00C41665" w:rsidRPr="007B6B11" w:rsidRDefault="00C41665" w:rsidP="004E02BE">
            <w:pPr>
              <w:pStyle w:val="Tabelazwyky"/>
            </w:pPr>
            <w:r w:rsidRPr="007B6B11">
              <w:t>Obliczenie wysokości podatku akcyzowego od poszczególnych wyrobów</w:t>
            </w:r>
          </w:p>
        </w:tc>
        <w:tc>
          <w:tcPr>
            <w:tcW w:w="840" w:type="dxa"/>
          </w:tcPr>
          <w:p w14:paraId="4D3DB8B5" w14:textId="77777777" w:rsidR="00C41665" w:rsidRPr="007B6B11" w:rsidRDefault="00C41665" w:rsidP="004E02BE">
            <w:pPr>
              <w:pStyle w:val="Tabelazwyky"/>
            </w:pPr>
            <w:r w:rsidRPr="007B6B11">
              <w:t>F</w:t>
            </w:r>
          </w:p>
        </w:tc>
        <w:tc>
          <w:tcPr>
            <w:tcW w:w="1945" w:type="dxa"/>
          </w:tcPr>
          <w:p w14:paraId="53E3DC3B" w14:textId="77777777" w:rsidR="00C41665" w:rsidRPr="007B6B11" w:rsidRDefault="00C41665" w:rsidP="004E02BE">
            <w:pPr>
              <w:pStyle w:val="Tabelazwyky"/>
            </w:pPr>
            <w:r w:rsidRPr="007B6B11">
              <w:t>ItemsType</w:t>
            </w:r>
          </w:p>
        </w:tc>
        <w:tc>
          <w:tcPr>
            <w:tcW w:w="1276" w:type="dxa"/>
          </w:tcPr>
          <w:p w14:paraId="6784B386" w14:textId="77777777" w:rsidR="00C41665" w:rsidRPr="007B6B11" w:rsidRDefault="00C41665" w:rsidP="004E02BE">
            <w:pPr>
              <w:pStyle w:val="Tabelazwyky"/>
            </w:pPr>
            <w:r w:rsidRPr="007B6B11">
              <w:t>1..1</w:t>
            </w:r>
          </w:p>
        </w:tc>
      </w:tr>
      <w:tr w:rsidR="00C41665" w:rsidRPr="007B6B11" w14:paraId="58415767" w14:textId="77777777" w:rsidTr="008E7641">
        <w:trPr>
          <w:trHeight w:val="213"/>
        </w:trPr>
        <w:tc>
          <w:tcPr>
            <w:tcW w:w="1788" w:type="dxa"/>
          </w:tcPr>
          <w:p w14:paraId="29FB905D" w14:textId="77777777" w:rsidR="00C41665" w:rsidRPr="007B6B11" w:rsidRDefault="00C41665" w:rsidP="004E02BE">
            <w:pPr>
              <w:pStyle w:val="Tabelazwyky"/>
            </w:pPr>
            <w:r w:rsidRPr="007B6B11">
              <w:lastRenderedPageBreak/>
              <w:t>DailyPaymentInformation</w:t>
            </w:r>
          </w:p>
        </w:tc>
        <w:tc>
          <w:tcPr>
            <w:tcW w:w="3360" w:type="dxa"/>
          </w:tcPr>
          <w:p w14:paraId="32DE0A31" w14:textId="77777777" w:rsidR="00C41665" w:rsidRPr="007B6B11" w:rsidRDefault="00C41665" w:rsidP="004E02BE">
            <w:pPr>
              <w:pStyle w:val="Tabelazwyky"/>
            </w:pPr>
            <w:r w:rsidRPr="007B6B11">
              <w:t>Informacja o wpłatach dziennych</w:t>
            </w:r>
          </w:p>
        </w:tc>
        <w:tc>
          <w:tcPr>
            <w:tcW w:w="840" w:type="dxa"/>
          </w:tcPr>
          <w:p w14:paraId="0B39BB71" w14:textId="77777777" w:rsidR="00C41665" w:rsidRPr="007B6B11" w:rsidRDefault="00C41665" w:rsidP="004E02BE">
            <w:pPr>
              <w:pStyle w:val="Tabelazwyky"/>
            </w:pPr>
            <w:r w:rsidRPr="007B6B11">
              <w:t>E</w:t>
            </w:r>
          </w:p>
        </w:tc>
        <w:tc>
          <w:tcPr>
            <w:tcW w:w="1945" w:type="dxa"/>
          </w:tcPr>
          <w:p w14:paraId="40D89606" w14:textId="77777777" w:rsidR="00C41665" w:rsidRPr="007B6B11" w:rsidRDefault="00C41665" w:rsidP="004E02BE">
            <w:pPr>
              <w:pStyle w:val="Tabelazwyky"/>
            </w:pPr>
            <w:r w:rsidRPr="007B6B11">
              <w:t xml:space="preserve">DailyPaymentInformationType </w:t>
            </w:r>
          </w:p>
          <w:p w14:paraId="500031F4" w14:textId="77777777" w:rsidR="00C41665" w:rsidRPr="007B6B11" w:rsidRDefault="00C41665" w:rsidP="004E02BE">
            <w:pPr>
              <w:pStyle w:val="Tabelazwyky"/>
            </w:pPr>
            <w:r w:rsidRPr="007B6B11">
              <w:t>Patrz reguła R5</w:t>
            </w:r>
          </w:p>
        </w:tc>
        <w:tc>
          <w:tcPr>
            <w:tcW w:w="1276" w:type="dxa"/>
          </w:tcPr>
          <w:p w14:paraId="32894C50" w14:textId="77777777" w:rsidR="00C41665" w:rsidRPr="007B6B11" w:rsidRDefault="00C41665" w:rsidP="004E02BE">
            <w:pPr>
              <w:pStyle w:val="Tabelazwyky"/>
            </w:pPr>
            <w:r w:rsidRPr="007B6B11">
              <w:t>0..1</w:t>
            </w:r>
          </w:p>
        </w:tc>
      </w:tr>
    </w:tbl>
    <w:p w14:paraId="3AF3693F" w14:textId="5630CA30" w:rsidR="00F27167" w:rsidRPr="007B6B11" w:rsidRDefault="00F27167" w:rsidP="004E02BE">
      <w:pPr>
        <w:pStyle w:val="Legenda"/>
        <w:rPr>
          <w:b w:val="0"/>
          <w:sz w:val="22"/>
        </w:rPr>
      </w:pPr>
      <w:bookmarkStart w:id="602" w:name="_Toc97503959"/>
      <w:bookmarkStart w:id="603" w:name="_Toc183172210"/>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104</w:t>
      </w:r>
      <w:r w:rsidRPr="007B6B11">
        <w:rPr>
          <w:b w:val="0"/>
          <w:sz w:val="22"/>
        </w:rPr>
        <w:fldChar w:fldCharType="end"/>
      </w:r>
      <w:r w:rsidRPr="007B6B11">
        <w:rPr>
          <w:b w:val="0"/>
          <w:sz w:val="22"/>
        </w:rPr>
        <w:t>. Struktura &lt;HeaderType&gt;, nagłówka załącznika AKC-4N.</w:t>
      </w:r>
      <w:bookmarkEnd w:id="602"/>
      <w:bookmarkEnd w:id="603"/>
    </w:p>
    <w:p w14:paraId="19738160" w14:textId="1038C6DD" w:rsidR="00C41665" w:rsidRPr="007B6B11" w:rsidRDefault="00BD4424" w:rsidP="004E02BE">
      <w:r w:rsidRPr="007B6B11">
        <w:rPr>
          <w:noProof/>
        </w:rPr>
        <w:drawing>
          <wp:inline distT="0" distB="0" distL="0" distR="0" wp14:anchorId="5AD8F811" wp14:editId="1316176C">
            <wp:extent cx="5753100" cy="5048250"/>
            <wp:effectExtent l="19050" t="19050" r="19050" b="19050"/>
            <wp:docPr id="157" name="Obraz 157" descr="Rysunek przedstawia strukturę  &lt;HeaderType&gt;, nagłówk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Obraz 157" descr="Rysunek przedstawia strukturę  &lt;HeaderType&gt;, nagłówka załącznika AKC-4N."/>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53100" cy="5048250"/>
                    </a:xfrm>
                    <a:prstGeom prst="rect">
                      <a:avLst/>
                    </a:prstGeom>
                    <a:noFill/>
                    <a:ln>
                      <a:solidFill>
                        <a:schemeClr val="tx1"/>
                      </a:solidFill>
                    </a:ln>
                  </pic:spPr>
                </pic:pic>
              </a:graphicData>
            </a:graphic>
          </wp:inline>
        </w:drawing>
      </w:r>
    </w:p>
    <w:p w14:paraId="4AD67831" w14:textId="67567CF4" w:rsidR="00C41665" w:rsidRPr="007B6B11" w:rsidRDefault="00C41665" w:rsidP="004E02BE">
      <w:pPr>
        <w:pStyle w:val="Z2PodpisRysunkuTabeli"/>
      </w:pPr>
      <w:bookmarkStart w:id="604" w:name="_Toc183172100"/>
      <w:r w:rsidRPr="007B6B11">
        <w:t xml:space="preserve">Tabela </w:t>
      </w:r>
      <w:r w:rsidR="00E354C5">
        <w:fldChar w:fldCharType="begin"/>
      </w:r>
      <w:r w:rsidR="00E354C5">
        <w:instrText xml:space="preserve"> SEQ Tabela \* ARABIC </w:instrText>
      </w:r>
      <w:r w:rsidR="00E354C5">
        <w:fldChar w:fldCharType="separate"/>
      </w:r>
      <w:r w:rsidR="006D48AD">
        <w:rPr>
          <w:noProof/>
        </w:rPr>
        <w:t>132</w:t>
      </w:r>
      <w:r w:rsidR="00E354C5">
        <w:fldChar w:fldCharType="end"/>
      </w:r>
      <w:r w:rsidRPr="007B6B11">
        <w:t>. Struktura &lt; WarehouseType &gt;, Dane o składzie podatkowym i o zarejestrowanym odbiorcy załącznika AKC-4N</w:t>
      </w:r>
      <w:bookmarkEnd w:id="604"/>
    </w:p>
    <w:tbl>
      <w:tblPr>
        <w:tblStyle w:val="Tabela-Siatka"/>
        <w:tblW w:w="9225" w:type="dxa"/>
        <w:tblLook w:val="01E0" w:firstRow="1" w:lastRow="1" w:firstColumn="1" w:lastColumn="1" w:noHBand="0" w:noVBand="0"/>
      </w:tblPr>
      <w:tblGrid>
        <w:gridCol w:w="1788"/>
        <w:gridCol w:w="3360"/>
        <w:gridCol w:w="840"/>
        <w:gridCol w:w="2040"/>
        <w:gridCol w:w="1197"/>
      </w:tblGrid>
      <w:tr w:rsidR="00C41665" w:rsidRPr="007B6B11" w14:paraId="3FDB5EB0" w14:textId="77777777" w:rsidTr="00100579">
        <w:trPr>
          <w:trHeight w:val="213"/>
          <w:tblHeader/>
        </w:trPr>
        <w:tc>
          <w:tcPr>
            <w:tcW w:w="1788" w:type="dxa"/>
            <w:shd w:val="clear" w:color="auto" w:fill="D9D9D9" w:themeFill="background1" w:themeFillShade="D9"/>
          </w:tcPr>
          <w:p w14:paraId="334D6008"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3A69DF8F"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0AB243D3"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40" w:type="dxa"/>
            <w:shd w:val="clear" w:color="auto" w:fill="D9D9D9" w:themeFill="background1" w:themeFillShade="D9"/>
          </w:tcPr>
          <w:p w14:paraId="73E0A514"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0C29EFA6"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C41665" w:rsidRPr="007B6B11" w14:paraId="0D0A601F" w14:textId="77777777" w:rsidTr="00F102D0">
        <w:trPr>
          <w:trHeight w:val="213"/>
        </w:trPr>
        <w:tc>
          <w:tcPr>
            <w:tcW w:w="1788" w:type="dxa"/>
          </w:tcPr>
          <w:p w14:paraId="5DCC664B" w14:textId="77777777" w:rsidR="00C41665" w:rsidRPr="007B6B11" w:rsidRDefault="00C41665" w:rsidP="004E02BE">
            <w:pPr>
              <w:pStyle w:val="Tabelazwyky"/>
            </w:pPr>
            <w:r w:rsidRPr="007B6B11">
              <w:t>operatorNo</w:t>
            </w:r>
          </w:p>
        </w:tc>
        <w:tc>
          <w:tcPr>
            <w:tcW w:w="3360" w:type="dxa"/>
          </w:tcPr>
          <w:p w14:paraId="057D3BB8" w14:textId="77777777" w:rsidR="00C41665" w:rsidRPr="007B6B11" w:rsidRDefault="00C41665" w:rsidP="004E02BE">
            <w:pPr>
              <w:pStyle w:val="Tabelazwyky"/>
            </w:pPr>
            <w:r w:rsidRPr="007B6B11">
              <w:t>Numer akcyzowy składu (wypełnia podatnik prowadzący skład podatkowy).</w:t>
            </w:r>
          </w:p>
        </w:tc>
        <w:tc>
          <w:tcPr>
            <w:tcW w:w="840" w:type="dxa"/>
          </w:tcPr>
          <w:p w14:paraId="3068A79C" w14:textId="77777777" w:rsidR="00C41665" w:rsidRPr="007B6B11" w:rsidRDefault="00C41665" w:rsidP="004E02BE">
            <w:pPr>
              <w:pStyle w:val="Tabelazwyky"/>
            </w:pPr>
            <w:r w:rsidRPr="007B6B11">
              <w:t>6</w:t>
            </w:r>
          </w:p>
        </w:tc>
        <w:tc>
          <w:tcPr>
            <w:tcW w:w="2040" w:type="dxa"/>
          </w:tcPr>
          <w:p w14:paraId="39F2D421" w14:textId="77777777" w:rsidR="00C41665" w:rsidRPr="007B6B11" w:rsidRDefault="00C41665" w:rsidP="004E02BE">
            <w:pPr>
              <w:pStyle w:val="Tabelazwyky"/>
            </w:pPr>
            <w:r w:rsidRPr="007B6B11">
              <w:t>string(13)</w:t>
            </w:r>
          </w:p>
          <w:p w14:paraId="33C0C244" w14:textId="77777777" w:rsidR="00C41665" w:rsidRPr="007B6B11" w:rsidRDefault="00C41665" w:rsidP="004E02BE">
            <w:pPr>
              <w:pStyle w:val="Tabelazwyky"/>
            </w:pPr>
            <w:r w:rsidRPr="007B6B11">
              <w:t>Patrz reguła R6</w:t>
            </w:r>
          </w:p>
        </w:tc>
        <w:tc>
          <w:tcPr>
            <w:tcW w:w="1197" w:type="dxa"/>
          </w:tcPr>
          <w:p w14:paraId="04E98119" w14:textId="77777777" w:rsidR="00C41665" w:rsidRPr="007B6B11" w:rsidRDefault="00C41665" w:rsidP="004E02BE">
            <w:pPr>
              <w:pStyle w:val="Tabelazwyky"/>
            </w:pPr>
            <w:r w:rsidRPr="007B6B11">
              <w:t>0..1</w:t>
            </w:r>
          </w:p>
        </w:tc>
      </w:tr>
      <w:tr w:rsidR="00C41665" w:rsidRPr="007B6B11" w14:paraId="155E1D25" w14:textId="77777777" w:rsidTr="00F102D0">
        <w:trPr>
          <w:trHeight w:val="213"/>
        </w:trPr>
        <w:tc>
          <w:tcPr>
            <w:tcW w:w="1788" w:type="dxa"/>
          </w:tcPr>
          <w:p w14:paraId="6216360A" w14:textId="77777777" w:rsidR="00C41665" w:rsidRPr="007B6B11" w:rsidRDefault="00C41665" w:rsidP="004E02BE">
            <w:pPr>
              <w:pStyle w:val="Tabelazwyky"/>
            </w:pPr>
            <w:r w:rsidRPr="007B6B11">
              <w:t>userNo</w:t>
            </w:r>
          </w:p>
        </w:tc>
        <w:tc>
          <w:tcPr>
            <w:tcW w:w="3360" w:type="dxa"/>
          </w:tcPr>
          <w:p w14:paraId="092400FE" w14:textId="77777777" w:rsidR="00C41665" w:rsidRPr="007B6B11" w:rsidRDefault="00C41665" w:rsidP="004E02BE">
            <w:pPr>
              <w:pStyle w:val="Tabelazwyky"/>
            </w:pPr>
            <w:r w:rsidRPr="007B6B11">
              <w:t>Numer akcyzowy składu. (wypełnia podatnik korzystający z obcego składu podatkowego.</w:t>
            </w:r>
          </w:p>
        </w:tc>
        <w:tc>
          <w:tcPr>
            <w:tcW w:w="840" w:type="dxa"/>
          </w:tcPr>
          <w:p w14:paraId="4546BE34" w14:textId="77777777" w:rsidR="00C41665" w:rsidRPr="007B6B11" w:rsidRDefault="00C41665" w:rsidP="004E02BE">
            <w:pPr>
              <w:pStyle w:val="Tabelazwyky"/>
            </w:pPr>
            <w:r w:rsidRPr="007B6B11">
              <w:t>7</w:t>
            </w:r>
          </w:p>
        </w:tc>
        <w:tc>
          <w:tcPr>
            <w:tcW w:w="2040" w:type="dxa"/>
          </w:tcPr>
          <w:p w14:paraId="45FBB7FE" w14:textId="77777777" w:rsidR="00C41665" w:rsidRPr="007B6B11" w:rsidRDefault="00C41665" w:rsidP="004E02BE">
            <w:pPr>
              <w:pStyle w:val="Tabelazwyky"/>
            </w:pPr>
            <w:r w:rsidRPr="007B6B11">
              <w:t>string(13)</w:t>
            </w:r>
          </w:p>
          <w:p w14:paraId="64CE62B6" w14:textId="77777777" w:rsidR="00C41665" w:rsidRPr="007B6B11" w:rsidRDefault="00C41665" w:rsidP="004E02BE">
            <w:pPr>
              <w:pStyle w:val="Tabelazwyky"/>
            </w:pPr>
            <w:r w:rsidRPr="007B6B11">
              <w:t>Patrz reguła R7</w:t>
            </w:r>
          </w:p>
        </w:tc>
        <w:tc>
          <w:tcPr>
            <w:tcW w:w="1197" w:type="dxa"/>
          </w:tcPr>
          <w:p w14:paraId="5CADDF58" w14:textId="77777777" w:rsidR="00C41665" w:rsidRPr="007B6B11" w:rsidRDefault="00C41665" w:rsidP="004E02BE">
            <w:pPr>
              <w:pStyle w:val="Tabelazwyky"/>
            </w:pPr>
            <w:r w:rsidRPr="007B6B11">
              <w:t>0..1</w:t>
            </w:r>
          </w:p>
        </w:tc>
      </w:tr>
      <w:tr w:rsidR="00C41665" w:rsidRPr="007B6B11" w14:paraId="17A11A23" w14:textId="77777777" w:rsidTr="00F102D0">
        <w:trPr>
          <w:trHeight w:val="213"/>
        </w:trPr>
        <w:tc>
          <w:tcPr>
            <w:tcW w:w="1788" w:type="dxa"/>
          </w:tcPr>
          <w:p w14:paraId="5690D6AD" w14:textId="77777777" w:rsidR="00C41665" w:rsidRPr="007B6B11" w:rsidRDefault="00C41665" w:rsidP="004E02BE">
            <w:pPr>
              <w:pStyle w:val="Tabelazwyky"/>
            </w:pPr>
            <w:r w:rsidRPr="007B6B11">
              <w:lastRenderedPageBreak/>
              <w:t>address</w:t>
            </w:r>
          </w:p>
        </w:tc>
        <w:tc>
          <w:tcPr>
            <w:tcW w:w="3360" w:type="dxa"/>
          </w:tcPr>
          <w:p w14:paraId="0D889A92" w14:textId="77777777" w:rsidR="00C41665" w:rsidRPr="007B6B11" w:rsidRDefault="00C41665" w:rsidP="004E02BE">
            <w:pPr>
              <w:pStyle w:val="Tabelazwyky"/>
            </w:pPr>
            <w:r w:rsidRPr="007B6B11">
              <w:t>Adres składu.</w:t>
            </w:r>
          </w:p>
        </w:tc>
        <w:tc>
          <w:tcPr>
            <w:tcW w:w="840" w:type="dxa"/>
          </w:tcPr>
          <w:p w14:paraId="4C9E7FD9" w14:textId="77777777" w:rsidR="00C41665" w:rsidRPr="007B6B11" w:rsidRDefault="00C41665" w:rsidP="004E02BE">
            <w:pPr>
              <w:pStyle w:val="Tabelazwyky"/>
            </w:pPr>
            <w:r w:rsidRPr="007B6B11">
              <w:t>8</w:t>
            </w:r>
          </w:p>
        </w:tc>
        <w:tc>
          <w:tcPr>
            <w:tcW w:w="2040" w:type="dxa"/>
          </w:tcPr>
          <w:p w14:paraId="779B7322" w14:textId="77777777" w:rsidR="00C41665" w:rsidRPr="007B6B11" w:rsidRDefault="00C41665" w:rsidP="004E02BE">
            <w:pPr>
              <w:pStyle w:val="Tabelazwyky"/>
            </w:pPr>
            <w:r w:rsidRPr="007B6B11">
              <w:t>string(512)</w:t>
            </w:r>
          </w:p>
        </w:tc>
        <w:tc>
          <w:tcPr>
            <w:tcW w:w="1197" w:type="dxa"/>
          </w:tcPr>
          <w:p w14:paraId="219CCE3F" w14:textId="77777777" w:rsidR="00C41665" w:rsidRPr="007B6B11" w:rsidRDefault="00C41665" w:rsidP="004E02BE">
            <w:pPr>
              <w:pStyle w:val="Tabelazwyky"/>
            </w:pPr>
            <w:r w:rsidRPr="007B6B11">
              <w:t>0..1</w:t>
            </w:r>
          </w:p>
        </w:tc>
      </w:tr>
      <w:tr w:rsidR="00C41665" w:rsidRPr="007B6B11" w14:paraId="4EA64CD1" w14:textId="77777777" w:rsidTr="00F102D0">
        <w:trPr>
          <w:trHeight w:val="213"/>
        </w:trPr>
        <w:tc>
          <w:tcPr>
            <w:tcW w:w="1788" w:type="dxa"/>
          </w:tcPr>
          <w:p w14:paraId="1A745CA0" w14:textId="77777777" w:rsidR="00C41665" w:rsidRPr="007B6B11" w:rsidRDefault="00C41665" w:rsidP="004E02BE">
            <w:pPr>
              <w:pStyle w:val="Tabelazwyky"/>
            </w:pPr>
            <w:r w:rsidRPr="007B6B11">
              <w:t>oneTime</w:t>
            </w:r>
          </w:p>
        </w:tc>
        <w:tc>
          <w:tcPr>
            <w:tcW w:w="3360" w:type="dxa"/>
          </w:tcPr>
          <w:p w14:paraId="7D122A88" w14:textId="77777777" w:rsidR="00C41665" w:rsidRPr="007B6B11" w:rsidRDefault="00C41665" w:rsidP="004E02BE">
            <w:pPr>
              <w:pStyle w:val="Tabelazwyky"/>
            </w:pPr>
            <w:r w:rsidRPr="007B6B11">
              <w:t>Jednorazowe</w:t>
            </w:r>
          </w:p>
        </w:tc>
        <w:tc>
          <w:tcPr>
            <w:tcW w:w="840" w:type="dxa"/>
          </w:tcPr>
          <w:p w14:paraId="3CF69D64" w14:textId="77777777" w:rsidR="00C41665" w:rsidRPr="007B6B11" w:rsidRDefault="00C41665" w:rsidP="004E02BE">
            <w:pPr>
              <w:pStyle w:val="Tabelazwyky"/>
            </w:pPr>
            <w:r w:rsidRPr="007B6B11">
              <w:t>-</w:t>
            </w:r>
          </w:p>
        </w:tc>
        <w:tc>
          <w:tcPr>
            <w:tcW w:w="2040" w:type="dxa"/>
          </w:tcPr>
          <w:p w14:paraId="5C00D414" w14:textId="77777777" w:rsidR="00C41665" w:rsidRPr="007B6B11" w:rsidRDefault="00C41665" w:rsidP="004E02BE">
            <w:pPr>
              <w:pStyle w:val="Tabelazwyky"/>
            </w:pPr>
            <w:r w:rsidRPr="007B6B11">
              <w:t>boolean</w:t>
            </w:r>
          </w:p>
        </w:tc>
        <w:tc>
          <w:tcPr>
            <w:tcW w:w="1197" w:type="dxa"/>
          </w:tcPr>
          <w:p w14:paraId="26D4D96F" w14:textId="77777777" w:rsidR="00C41665" w:rsidRPr="007B6B11" w:rsidRDefault="00C41665" w:rsidP="004E02BE">
            <w:pPr>
              <w:pStyle w:val="Tabelazwyky"/>
            </w:pPr>
            <w:r w:rsidRPr="007B6B11">
              <w:t>0..1</w:t>
            </w:r>
          </w:p>
        </w:tc>
      </w:tr>
    </w:tbl>
    <w:p w14:paraId="7A70C18A" w14:textId="7D1D7850" w:rsidR="00F27167" w:rsidRPr="007B6B11" w:rsidRDefault="00F27167" w:rsidP="004E02BE">
      <w:pPr>
        <w:pStyle w:val="Legenda"/>
        <w:rPr>
          <w:b w:val="0"/>
          <w:sz w:val="22"/>
        </w:rPr>
      </w:pPr>
      <w:bookmarkStart w:id="605" w:name="_Toc97503960"/>
      <w:bookmarkStart w:id="606" w:name="_Toc183172211"/>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105</w:t>
      </w:r>
      <w:r w:rsidRPr="007B6B11">
        <w:rPr>
          <w:b w:val="0"/>
          <w:sz w:val="22"/>
        </w:rPr>
        <w:fldChar w:fldCharType="end"/>
      </w:r>
      <w:r w:rsidRPr="007B6B11">
        <w:rPr>
          <w:b w:val="0"/>
          <w:sz w:val="22"/>
        </w:rPr>
        <w:t>. Struktura elementu &lt;</w:t>
      </w:r>
      <w:r w:rsidRPr="007B6B11">
        <w:rPr>
          <w:sz w:val="22"/>
        </w:rPr>
        <w:t xml:space="preserve"> WarehouseType</w:t>
      </w:r>
      <w:r w:rsidRPr="007B6B11">
        <w:rPr>
          <w:b w:val="0"/>
          <w:sz w:val="22"/>
        </w:rPr>
        <w:t xml:space="preserve"> &gt;. Dane o składzie podatkowym i o zarejestrowanym odbiorcy dla załącznika AKC-4N.</w:t>
      </w:r>
      <w:bookmarkEnd w:id="605"/>
      <w:bookmarkEnd w:id="606"/>
    </w:p>
    <w:p w14:paraId="44B84B31" w14:textId="77777777" w:rsidR="00C41665" w:rsidRPr="007B6B11" w:rsidRDefault="00C41665" w:rsidP="004E02BE">
      <w:r w:rsidRPr="007B6B11">
        <w:rPr>
          <w:noProof/>
        </w:rPr>
        <w:drawing>
          <wp:inline distT="0" distB="0" distL="0" distR="0" wp14:anchorId="0273D55A" wp14:editId="11A74AFB">
            <wp:extent cx="3604260" cy="1188720"/>
            <wp:effectExtent l="19050" t="19050" r="15240" b="11430"/>
            <wp:docPr id="149" name="Obraz 149" descr="Rysunek przedstawia strukturę  elementu &lt; WarehouseType &gt;. Dane o składzie podatkowym i o zarejestrowanym odbiorcy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Obraz 149" descr="Rysunek przedstawia strukturę  elementu &lt; WarehouseType &gt;. Dane o składzie podatkowym i o zarejestrowanym odbiorcy dla załącznika AKC-4N."/>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5C5A0833" w14:textId="720C0AD2" w:rsidR="00C41665" w:rsidRPr="007B6B11" w:rsidRDefault="00C41665" w:rsidP="004E02BE">
      <w:pPr>
        <w:pStyle w:val="Z2PodpisRysunkuTabeli"/>
      </w:pPr>
      <w:bookmarkStart w:id="607" w:name="_Toc183172101"/>
      <w:r w:rsidRPr="007B6B11">
        <w:t xml:space="preserve">Tabela </w:t>
      </w:r>
      <w:r w:rsidR="00E354C5">
        <w:fldChar w:fldCharType="begin"/>
      </w:r>
      <w:r w:rsidR="00E354C5">
        <w:instrText xml:space="preserve"> SEQ Tabela \* ARABIC </w:instrText>
      </w:r>
      <w:r w:rsidR="00E354C5">
        <w:fldChar w:fldCharType="separate"/>
      </w:r>
      <w:r w:rsidR="006D48AD">
        <w:rPr>
          <w:noProof/>
        </w:rPr>
        <w:t>133</w:t>
      </w:r>
      <w:r w:rsidR="00E354C5">
        <w:fldChar w:fldCharType="end"/>
      </w:r>
      <w:r w:rsidRPr="007B6B11">
        <w:t>. Struktura elementu &lt; CalculOfAmountOfExciseDutyType&gt; - Obliczenie wysokości podatku akcyzowego dla załącznika AKC-4N.</w:t>
      </w:r>
      <w:bookmarkEnd w:id="607"/>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C41665" w:rsidRPr="007B6B11" w14:paraId="41E8568A" w14:textId="77777777" w:rsidTr="00100579">
        <w:trPr>
          <w:trHeight w:val="213"/>
          <w:tblHeader/>
        </w:trPr>
        <w:tc>
          <w:tcPr>
            <w:tcW w:w="1838" w:type="dxa"/>
            <w:shd w:val="clear" w:color="auto" w:fill="D9D9D9" w:themeFill="background1" w:themeFillShade="D9"/>
          </w:tcPr>
          <w:p w14:paraId="5EB09B87"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260" w:type="dxa"/>
            <w:shd w:val="clear" w:color="auto" w:fill="D9D9D9" w:themeFill="background1" w:themeFillShade="D9"/>
          </w:tcPr>
          <w:p w14:paraId="384B65FB"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51" w:type="dxa"/>
            <w:shd w:val="clear" w:color="auto" w:fill="D9D9D9" w:themeFill="background1" w:themeFillShade="D9"/>
          </w:tcPr>
          <w:p w14:paraId="3F942327"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126" w:type="dxa"/>
            <w:shd w:val="clear" w:color="auto" w:fill="D9D9D9" w:themeFill="background1" w:themeFillShade="D9"/>
          </w:tcPr>
          <w:p w14:paraId="31156842"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276" w:type="dxa"/>
            <w:shd w:val="clear" w:color="auto" w:fill="D9D9D9" w:themeFill="background1" w:themeFillShade="D9"/>
          </w:tcPr>
          <w:p w14:paraId="1D4D84B2"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C41665" w:rsidRPr="007B6B11" w14:paraId="2BEBCDE6" w14:textId="77777777" w:rsidTr="009455BE">
        <w:trPr>
          <w:trHeight w:val="213"/>
        </w:trPr>
        <w:tc>
          <w:tcPr>
            <w:tcW w:w="1838" w:type="dxa"/>
          </w:tcPr>
          <w:p w14:paraId="094CB69D" w14:textId="77777777" w:rsidR="00C41665" w:rsidRPr="007B6B11" w:rsidRDefault="00C41665" w:rsidP="004E02BE">
            <w:pPr>
              <w:pStyle w:val="Tabelazwyky"/>
            </w:pPr>
            <w:r w:rsidRPr="007B6B11">
              <w:t>totalAmountOfTax</w:t>
            </w:r>
          </w:p>
        </w:tc>
        <w:tc>
          <w:tcPr>
            <w:tcW w:w="3260" w:type="dxa"/>
          </w:tcPr>
          <w:p w14:paraId="5F066DA4" w14:textId="77777777" w:rsidR="00C41665" w:rsidRPr="007B6B11" w:rsidRDefault="00C41665" w:rsidP="004E02BE">
            <w:pPr>
              <w:pStyle w:val="Tabelazwyky"/>
            </w:pPr>
            <w:r w:rsidRPr="007B6B11">
              <w:t xml:space="preserve">Razem obliczony podatek. </w:t>
            </w:r>
          </w:p>
          <w:p w14:paraId="14A906CB" w14:textId="0E857BEF" w:rsidR="00C41665" w:rsidRPr="007B6B11" w:rsidRDefault="00C41665" w:rsidP="004E02BE">
            <w:pPr>
              <w:pStyle w:val="Tabelazwyky"/>
            </w:pPr>
            <w:r w:rsidRPr="007B6B11">
              <w:t>Suma kwot z poz. 2</w:t>
            </w:r>
            <w:r w:rsidR="00BD4424" w:rsidRPr="007B6B11">
              <w:t>65</w:t>
            </w:r>
            <w:r w:rsidRPr="007B6B11">
              <w:t xml:space="preserve"> formularzy AKC-4/</w:t>
            </w:r>
            <w:r w:rsidR="00BD4424" w:rsidRPr="007B6B11">
              <w:t>N</w:t>
            </w:r>
            <w:r w:rsidRPr="007B6B11">
              <w:t>.</w:t>
            </w:r>
          </w:p>
        </w:tc>
        <w:tc>
          <w:tcPr>
            <w:tcW w:w="851" w:type="dxa"/>
          </w:tcPr>
          <w:p w14:paraId="337667E6" w14:textId="77777777" w:rsidR="00C41665" w:rsidRPr="007B6B11" w:rsidRDefault="00C41665" w:rsidP="004E02BE">
            <w:pPr>
              <w:pStyle w:val="Tabelazwyky"/>
            </w:pPr>
            <w:r w:rsidRPr="007B6B11">
              <w:t>9</w:t>
            </w:r>
          </w:p>
        </w:tc>
        <w:tc>
          <w:tcPr>
            <w:tcW w:w="2126" w:type="dxa"/>
          </w:tcPr>
          <w:p w14:paraId="607CA756" w14:textId="77777777" w:rsidR="00C41665" w:rsidRPr="007B6B11" w:rsidRDefault="00C41665" w:rsidP="004E02BE">
            <w:pPr>
              <w:pStyle w:val="Tabelazwyky"/>
            </w:pPr>
            <w:r w:rsidRPr="007B6B11">
              <w:t>ZAmountP</w:t>
            </w:r>
          </w:p>
        </w:tc>
        <w:tc>
          <w:tcPr>
            <w:tcW w:w="1276" w:type="dxa"/>
          </w:tcPr>
          <w:p w14:paraId="292C84B5" w14:textId="77777777" w:rsidR="00C41665" w:rsidRPr="007B6B11" w:rsidRDefault="00C41665" w:rsidP="004E02BE">
            <w:pPr>
              <w:pStyle w:val="Tabelazwyky"/>
            </w:pPr>
            <w:r w:rsidRPr="007B6B11">
              <w:t>1..1</w:t>
            </w:r>
          </w:p>
        </w:tc>
      </w:tr>
      <w:tr w:rsidR="00C41665" w:rsidRPr="007B6B11" w14:paraId="57973AC1" w14:textId="77777777" w:rsidTr="009455BE">
        <w:trPr>
          <w:trHeight w:val="213"/>
        </w:trPr>
        <w:tc>
          <w:tcPr>
            <w:tcW w:w="1838" w:type="dxa"/>
          </w:tcPr>
          <w:p w14:paraId="1046C899" w14:textId="77777777" w:rsidR="00C41665" w:rsidRPr="007B6B11" w:rsidRDefault="00C41665" w:rsidP="004E02BE">
            <w:pPr>
              <w:pStyle w:val="Tabelazwyky"/>
            </w:pPr>
            <w:r w:rsidRPr="007B6B11">
              <w:t>exemption</w:t>
            </w:r>
          </w:p>
        </w:tc>
        <w:tc>
          <w:tcPr>
            <w:tcW w:w="3260" w:type="dxa"/>
          </w:tcPr>
          <w:p w14:paraId="068A5979" w14:textId="77777777" w:rsidR="00C41665" w:rsidRPr="007B6B11" w:rsidRDefault="00C41665" w:rsidP="004E02BE">
            <w:pPr>
              <w:pStyle w:val="Tabelazwyky"/>
            </w:pPr>
            <w:r w:rsidRPr="007B6B11">
              <w:t>Zwolnienia</w:t>
            </w:r>
          </w:p>
        </w:tc>
        <w:tc>
          <w:tcPr>
            <w:tcW w:w="851" w:type="dxa"/>
          </w:tcPr>
          <w:p w14:paraId="049719CD" w14:textId="77777777" w:rsidR="00C41665" w:rsidRPr="007B6B11" w:rsidRDefault="00C41665" w:rsidP="004E02BE">
            <w:pPr>
              <w:pStyle w:val="Tabelazwyky"/>
            </w:pPr>
            <w:r w:rsidRPr="007B6B11">
              <w:t>10</w:t>
            </w:r>
          </w:p>
        </w:tc>
        <w:tc>
          <w:tcPr>
            <w:tcW w:w="2126" w:type="dxa"/>
          </w:tcPr>
          <w:p w14:paraId="33C592B5" w14:textId="77777777" w:rsidR="00C41665" w:rsidRPr="007B6B11" w:rsidRDefault="00C41665" w:rsidP="004E02BE">
            <w:pPr>
              <w:pStyle w:val="Tabelazwyky"/>
            </w:pPr>
            <w:r w:rsidRPr="007B6B11">
              <w:t>ZAmountP</w:t>
            </w:r>
          </w:p>
        </w:tc>
        <w:tc>
          <w:tcPr>
            <w:tcW w:w="1276" w:type="dxa"/>
          </w:tcPr>
          <w:p w14:paraId="3D99FD4D" w14:textId="77777777" w:rsidR="00C41665" w:rsidRPr="007B6B11" w:rsidRDefault="00C41665" w:rsidP="004E02BE">
            <w:pPr>
              <w:pStyle w:val="Tabelazwyky"/>
            </w:pPr>
            <w:r w:rsidRPr="007B6B11">
              <w:t>0..1</w:t>
            </w:r>
          </w:p>
        </w:tc>
      </w:tr>
      <w:tr w:rsidR="00C41665" w:rsidRPr="007B6B11" w14:paraId="7189A355" w14:textId="77777777" w:rsidTr="009455BE">
        <w:trPr>
          <w:trHeight w:val="213"/>
        </w:trPr>
        <w:tc>
          <w:tcPr>
            <w:tcW w:w="1838" w:type="dxa"/>
          </w:tcPr>
          <w:p w14:paraId="5FB5D866" w14:textId="77777777" w:rsidR="00C41665" w:rsidRPr="007B6B11" w:rsidRDefault="00C41665" w:rsidP="004E02BE">
            <w:pPr>
              <w:pStyle w:val="Tabelazwyky"/>
            </w:pPr>
            <w:r w:rsidRPr="007B6B11">
              <w:t>reductions</w:t>
            </w:r>
          </w:p>
        </w:tc>
        <w:tc>
          <w:tcPr>
            <w:tcW w:w="3260" w:type="dxa"/>
          </w:tcPr>
          <w:p w14:paraId="5E3BBC89" w14:textId="77777777" w:rsidR="00C41665" w:rsidRPr="007B6B11" w:rsidRDefault="00C41665" w:rsidP="004E02BE">
            <w:pPr>
              <w:pStyle w:val="Tabelazwyky"/>
            </w:pPr>
            <w:r w:rsidRPr="007B6B11">
              <w:t>Obniżenia</w:t>
            </w:r>
          </w:p>
        </w:tc>
        <w:tc>
          <w:tcPr>
            <w:tcW w:w="851" w:type="dxa"/>
          </w:tcPr>
          <w:p w14:paraId="34BCBACC" w14:textId="77777777" w:rsidR="00C41665" w:rsidRPr="007B6B11" w:rsidRDefault="00C41665" w:rsidP="004E02BE">
            <w:pPr>
              <w:pStyle w:val="Tabelazwyky"/>
            </w:pPr>
            <w:r w:rsidRPr="007B6B11">
              <w:t>11</w:t>
            </w:r>
          </w:p>
        </w:tc>
        <w:tc>
          <w:tcPr>
            <w:tcW w:w="2126" w:type="dxa"/>
          </w:tcPr>
          <w:p w14:paraId="4756F495" w14:textId="77777777" w:rsidR="00C41665" w:rsidRPr="007B6B11" w:rsidRDefault="00C41665" w:rsidP="004E02BE">
            <w:pPr>
              <w:pStyle w:val="Tabelazwyky"/>
            </w:pPr>
            <w:r w:rsidRPr="007B6B11">
              <w:t>ZAmountP</w:t>
            </w:r>
          </w:p>
        </w:tc>
        <w:tc>
          <w:tcPr>
            <w:tcW w:w="1276" w:type="dxa"/>
          </w:tcPr>
          <w:p w14:paraId="6DF1D51D" w14:textId="77777777" w:rsidR="00C41665" w:rsidRPr="007B6B11" w:rsidRDefault="00C41665" w:rsidP="004E02BE">
            <w:pPr>
              <w:pStyle w:val="Tabelazwyky"/>
            </w:pPr>
            <w:r w:rsidRPr="007B6B11">
              <w:t>0..1</w:t>
            </w:r>
          </w:p>
        </w:tc>
      </w:tr>
      <w:tr w:rsidR="00C41665" w:rsidRPr="007B6B11" w14:paraId="06A966E5" w14:textId="77777777" w:rsidTr="009455BE">
        <w:trPr>
          <w:trHeight w:val="213"/>
        </w:trPr>
        <w:tc>
          <w:tcPr>
            <w:tcW w:w="1838" w:type="dxa"/>
          </w:tcPr>
          <w:p w14:paraId="484BE000" w14:textId="77777777" w:rsidR="00C41665" w:rsidRPr="007B6B11" w:rsidRDefault="00C41665" w:rsidP="004E02BE">
            <w:pPr>
              <w:pStyle w:val="Tabelazwyky"/>
            </w:pPr>
            <w:r w:rsidRPr="007B6B11">
              <w:t>totalExemptionOfReductions</w:t>
            </w:r>
          </w:p>
        </w:tc>
        <w:tc>
          <w:tcPr>
            <w:tcW w:w="3260" w:type="dxa"/>
          </w:tcPr>
          <w:p w14:paraId="21DD3E0A" w14:textId="77777777" w:rsidR="00C41665" w:rsidRPr="007B6B11" w:rsidRDefault="00C41665" w:rsidP="004E02BE">
            <w:pPr>
              <w:pStyle w:val="Tabelazwyky"/>
            </w:pPr>
            <w:r w:rsidRPr="007B6B11">
              <w:t>Razem Zwolnienia i obniżenia.</w:t>
            </w:r>
          </w:p>
          <w:p w14:paraId="3FA1B789" w14:textId="77777777" w:rsidR="00C41665" w:rsidRPr="007B6B11" w:rsidRDefault="00C41665" w:rsidP="004E02BE">
            <w:pPr>
              <w:pStyle w:val="Tabelazwyky"/>
            </w:pPr>
            <w:r w:rsidRPr="007B6B11">
              <w:t xml:space="preserve"> Suma kwot z poz. 10 i 11 nie może przekroczyć kwoty z poz. 9.</w:t>
            </w:r>
          </w:p>
        </w:tc>
        <w:tc>
          <w:tcPr>
            <w:tcW w:w="851" w:type="dxa"/>
          </w:tcPr>
          <w:p w14:paraId="3A0ADB8F" w14:textId="77777777" w:rsidR="00C41665" w:rsidRPr="007B6B11" w:rsidRDefault="00C41665" w:rsidP="004E02BE">
            <w:pPr>
              <w:pStyle w:val="Tabelazwyky"/>
            </w:pPr>
            <w:r w:rsidRPr="007B6B11">
              <w:t>12</w:t>
            </w:r>
          </w:p>
        </w:tc>
        <w:tc>
          <w:tcPr>
            <w:tcW w:w="2126" w:type="dxa"/>
          </w:tcPr>
          <w:p w14:paraId="4D95E027" w14:textId="77777777" w:rsidR="00C41665" w:rsidRPr="007B6B11" w:rsidRDefault="00C41665" w:rsidP="004E02BE">
            <w:pPr>
              <w:pStyle w:val="Tabelazwyky"/>
            </w:pPr>
            <w:r w:rsidRPr="007B6B11">
              <w:t>ZAmountP</w:t>
            </w:r>
          </w:p>
          <w:p w14:paraId="09C524E4" w14:textId="77777777" w:rsidR="00C41665" w:rsidRPr="007B6B11" w:rsidRDefault="00C41665" w:rsidP="004E02BE">
            <w:pPr>
              <w:pStyle w:val="Tabelazwyky"/>
            </w:pPr>
            <w:r w:rsidRPr="007B6B11">
              <w:t>Patrz reguła R9</w:t>
            </w:r>
          </w:p>
        </w:tc>
        <w:tc>
          <w:tcPr>
            <w:tcW w:w="1276" w:type="dxa"/>
          </w:tcPr>
          <w:p w14:paraId="6B2507CE" w14:textId="77777777" w:rsidR="00C41665" w:rsidRPr="007B6B11" w:rsidRDefault="00C41665" w:rsidP="004E02BE">
            <w:pPr>
              <w:pStyle w:val="Tabelazwyky"/>
            </w:pPr>
            <w:r w:rsidRPr="007B6B11">
              <w:t>0..1</w:t>
            </w:r>
          </w:p>
        </w:tc>
      </w:tr>
      <w:tr w:rsidR="00C41665" w:rsidRPr="007B6B11" w14:paraId="6F5ADE20" w14:textId="77777777" w:rsidTr="009455BE">
        <w:trPr>
          <w:trHeight w:val="213"/>
        </w:trPr>
        <w:tc>
          <w:tcPr>
            <w:tcW w:w="1838" w:type="dxa"/>
          </w:tcPr>
          <w:p w14:paraId="2BDD18D0" w14:textId="77777777" w:rsidR="00C41665" w:rsidRPr="007B6B11" w:rsidRDefault="00C41665" w:rsidP="004E02BE">
            <w:pPr>
              <w:pStyle w:val="Tabelazwyky"/>
            </w:pPr>
            <w:r w:rsidRPr="007B6B11">
              <w:t>totalOfTax</w:t>
            </w:r>
          </w:p>
        </w:tc>
        <w:tc>
          <w:tcPr>
            <w:tcW w:w="3260" w:type="dxa"/>
          </w:tcPr>
          <w:p w14:paraId="5C0DB130" w14:textId="77777777" w:rsidR="00C41665" w:rsidRPr="007B6B11" w:rsidRDefault="00C41665" w:rsidP="004E02BE">
            <w:pPr>
              <w:pStyle w:val="Tabelazwyky"/>
            </w:pPr>
            <w:r w:rsidRPr="007B6B11">
              <w:t xml:space="preserve">Ogółem podatek. </w:t>
            </w:r>
          </w:p>
          <w:p w14:paraId="14535F2C" w14:textId="77777777" w:rsidR="00C41665" w:rsidRPr="007B6B11" w:rsidRDefault="00C41665" w:rsidP="004E02BE">
            <w:pPr>
              <w:pStyle w:val="Tabelazwyky"/>
            </w:pPr>
            <w:r w:rsidRPr="007B6B11">
              <w:t>Od kwoty z poz. 9 należy odjąć kwotę z poz. 12.</w:t>
            </w:r>
          </w:p>
        </w:tc>
        <w:tc>
          <w:tcPr>
            <w:tcW w:w="851" w:type="dxa"/>
          </w:tcPr>
          <w:p w14:paraId="5D76E191" w14:textId="77777777" w:rsidR="00C41665" w:rsidRPr="007B6B11" w:rsidRDefault="00C41665" w:rsidP="004E02BE">
            <w:pPr>
              <w:pStyle w:val="Tabelazwyky"/>
            </w:pPr>
            <w:r w:rsidRPr="007B6B11">
              <w:t>13</w:t>
            </w:r>
          </w:p>
        </w:tc>
        <w:tc>
          <w:tcPr>
            <w:tcW w:w="2126" w:type="dxa"/>
          </w:tcPr>
          <w:p w14:paraId="34B85590" w14:textId="77777777" w:rsidR="00C41665" w:rsidRPr="007B6B11" w:rsidRDefault="00C41665" w:rsidP="004E02BE">
            <w:pPr>
              <w:pStyle w:val="Tabelazwyky"/>
            </w:pPr>
            <w:r w:rsidRPr="007B6B11">
              <w:t>ZAmountP</w:t>
            </w:r>
          </w:p>
          <w:p w14:paraId="1EB73FA5" w14:textId="77777777" w:rsidR="00C41665" w:rsidRPr="007B6B11" w:rsidRDefault="00C41665" w:rsidP="004E02BE">
            <w:pPr>
              <w:pStyle w:val="Tabelazwyky"/>
            </w:pPr>
            <w:r w:rsidRPr="007B6B11">
              <w:t>Patrz reguła R10</w:t>
            </w:r>
          </w:p>
        </w:tc>
        <w:tc>
          <w:tcPr>
            <w:tcW w:w="1276" w:type="dxa"/>
          </w:tcPr>
          <w:p w14:paraId="7711579B" w14:textId="77777777" w:rsidR="00C41665" w:rsidRPr="007B6B11" w:rsidRDefault="00C41665" w:rsidP="004E02BE">
            <w:pPr>
              <w:pStyle w:val="Tabelazwyky"/>
            </w:pPr>
            <w:r w:rsidRPr="007B6B11">
              <w:t>1..1</w:t>
            </w:r>
          </w:p>
        </w:tc>
      </w:tr>
    </w:tbl>
    <w:p w14:paraId="31CEEC4A" w14:textId="3C369EC8" w:rsidR="00F27167" w:rsidRPr="007B6B11" w:rsidRDefault="00F27167" w:rsidP="004E02BE">
      <w:pPr>
        <w:pStyle w:val="Legenda"/>
        <w:rPr>
          <w:b w:val="0"/>
          <w:sz w:val="22"/>
        </w:rPr>
      </w:pPr>
      <w:bookmarkStart w:id="608" w:name="_Toc97503961"/>
      <w:bookmarkStart w:id="609" w:name="_Toc183172212"/>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106</w:t>
      </w:r>
      <w:r w:rsidRPr="007B6B11">
        <w:rPr>
          <w:b w:val="0"/>
          <w:sz w:val="22"/>
        </w:rPr>
        <w:fldChar w:fldCharType="end"/>
      </w:r>
      <w:r w:rsidRPr="007B6B11">
        <w:rPr>
          <w:b w:val="0"/>
          <w:sz w:val="22"/>
        </w:rPr>
        <w:t>. Struktura elementu &lt;</w:t>
      </w:r>
      <w:r w:rsidRPr="007B6B11">
        <w:rPr>
          <w:sz w:val="22"/>
        </w:rPr>
        <w:t xml:space="preserve"> CalculOfAmountOfExciseDutyType&gt; -</w:t>
      </w:r>
      <w:r w:rsidRPr="007B6B11">
        <w:rPr>
          <w:b w:val="0"/>
          <w:sz w:val="22"/>
        </w:rPr>
        <w:t xml:space="preserve"> Obliczenie wysokości podatku akcyzowego dla załącznika AKC-4N.</w:t>
      </w:r>
      <w:bookmarkEnd w:id="608"/>
      <w:bookmarkEnd w:id="609"/>
    </w:p>
    <w:p w14:paraId="392C38F9" w14:textId="77777777" w:rsidR="00C41665" w:rsidRPr="007B6B11" w:rsidRDefault="00C41665" w:rsidP="004E02BE">
      <w:pPr>
        <w:pStyle w:val="Schema-Description"/>
        <w:rPr>
          <w:rFonts w:ascii="Lato" w:hAnsi="Lato"/>
        </w:rPr>
      </w:pPr>
      <w:r w:rsidRPr="007B6B11">
        <w:rPr>
          <w:rFonts w:ascii="Lato" w:hAnsi="Lato"/>
          <w:noProof/>
        </w:rPr>
        <w:drawing>
          <wp:inline distT="0" distB="0" distL="0" distR="0" wp14:anchorId="323ABE8C" wp14:editId="3B4F988A">
            <wp:extent cx="4130040" cy="1409700"/>
            <wp:effectExtent l="19050" t="19050" r="22860" b="19050"/>
            <wp:docPr id="150" name="Obraz 150" descr="Rysunek przedstawia strukturę  elementu &lt; CalculOfAmountOfExciseDutyType&gt; - Obliczenie wysokości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Obraz 150" descr="Rysunek przedstawia strukturę  elementu &lt; CalculOfAmountOfExciseDutyType&gt; - Obliczenie wysokości podatku akcyzowego dla załącznika AKC-4N."/>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25A7F96B" w14:textId="47A77833" w:rsidR="00C41665" w:rsidRPr="007B6B11" w:rsidRDefault="00C41665" w:rsidP="004E02BE">
      <w:pPr>
        <w:pStyle w:val="Z2PodpisRysunkuTabeli"/>
      </w:pPr>
      <w:bookmarkStart w:id="610" w:name="_Toc183172102"/>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134</w:t>
      </w:r>
      <w:r w:rsidR="00E354C5">
        <w:fldChar w:fldCharType="end"/>
      </w:r>
      <w:r w:rsidRPr="007B6B11">
        <w:t>. Struktura elementu &lt; CleareanceExciseDutyType &gt; -Rozliczenie podatku akcyzowego dla załącznika AKC-4N.</w:t>
      </w:r>
      <w:bookmarkEnd w:id="610"/>
    </w:p>
    <w:tbl>
      <w:tblPr>
        <w:tblStyle w:val="Tabela-Siatka"/>
        <w:tblW w:w="9280" w:type="dxa"/>
        <w:tblLayout w:type="fixed"/>
        <w:tblLook w:val="01E0" w:firstRow="1" w:lastRow="1" w:firstColumn="1" w:lastColumn="1" w:noHBand="0" w:noVBand="0"/>
        <w:tblCaption w:val="Struktura elementu &lt; CleareanceExciseDutyType &gt; -Rozliczenie podatku akcyzowego dla załącznika AKC-4N."/>
      </w:tblPr>
      <w:tblGrid>
        <w:gridCol w:w="1788"/>
        <w:gridCol w:w="3360"/>
        <w:gridCol w:w="840"/>
        <w:gridCol w:w="2095"/>
        <w:gridCol w:w="1197"/>
      </w:tblGrid>
      <w:tr w:rsidR="00C41665" w:rsidRPr="007B6B11" w14:paraId="59439FB3" w14:textId="77777777" w:rsidTr="00100579">
        <w:trPr>
          <w:trHeight w:val="213"/>
          <w:tblHeader/>
        </w:trPr>
        <w:tc>
          <w:tcPr>
            <w:tcW w:w="1788" w:type="dxa"/>
            <w:shd w:val="clear" w:color="auto" w:fill="D9D9D9" w:themeFill="background1" w:themeFillShade="D9"/>
          </w:tcPr>
          <w:p w14:paraId="64D4C2FD"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51494A30"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03AFEAF5"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0ED5727A"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2D957203"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C41665" w:rsidRPr="007B6B11" w14:paraId="00673734" w14:textId="77777777" w:rsidTr="00F102D0">
        <w:trPr>
          <w:trHeight w:val="213"/>
        </w:trPr>
        <w:tc>
          <w:tcPr>
            <w:tcW w:w="1788" w:type="dxa"/>
          </w:tcPr>
          <w:p w14:paraId="1252823A" w14:textId="77777777" w:rsidR="00C41665" w:rsidRPr="007B6B11" w:rsidRDefault="00C41665" w:rsidP="004E02BE">
            <w:pPr>
              <w:pStyle w:val="Tabelazwyky"/>
            </w:pPr>
            <w:r w:rsidRPr="007B6B11">
              <w:t>amountOfExciseStamps</w:t>
            </w:r>
          </w:p>
        </w:tc>
        <w:tc>
          <w:tcPr>
            <w:tcW w:w="3360" w:type="dxa"/>
          </w:tcPr>
          <w:p w14:paraId="025AA9A4" w14:textId="77777777" w:rsidR="00C41665" w:rsidRPr="007B6B11" w:rsidRDefault="00C41665" w:rsidP="004E02BE">
            <w:pPr>
              <w:pStyle w:val="Tabelazwyky"/>
            </w:pPr>
            <w:r w:rsidRPr="007B6B11">
              <w:t>Kwota stanowiąca wartość podatkowych znaków akcyzy.</w:t>
            </w:r>
          </w:p>
        </w:tc>
        <w:tc>
          <w:tcPr>
            <w:tcW w:w="840" w:type="dxa"/>
          </w:tcPr>
          <w:p w14:paraId="6B2A9F64" w14:textId="77777777" w:rsidR="00C41665" w:rsidRPr="007B6B11" w:rsidRDefault="00C41665" w:rsidP="004E02BE">
            <w:pPr>
              <w:pStyle w:val="Tabelazwyky"/>
            </w:pPr>
            <w:r w:rsidRPr="007B6B11">
              <w:t>14</w:t>
            </w:r>
          </w:p>
        </w:tc>
        <w:tc>
          <w:tcPr>
            <w:tcW w:w="2095" w:type="dxa"/>
          </w:tcPr>
          <w:p w14:paraId="5D319C9D" w14:textId="77777777" w:rsidR="00C41665" w:rsidRPr="007B6B11" w:rsidRDefault="00C41665" w:rsidP="004E02BE">
            <w:pPr>
              <w:pStyle w:val="Tabelazwyky"/>
            </w:pPr>
            <w:r w:rsidRPr="007B6B11">
              <w:t>ZAmountP</w:t>
            </w:r>
          </w:p>
          <w:p w14:paraId="53522959" w14:textId="77777777" w:rsidR="00C41665" w:rsidRPr="007B6B11" w:rsidRDefault="00C41665" w:rsidP="004E02BE">
            <w:pPr>
              <w:pStyle w:val="Tabelazwyky"/>
            </w:pPr>
          </w:p>
        </w:tc>
        <w:tc>
          <w:tcPr>
            <w:tcW w:w="1197" w:type="dxa"/>
          </w:tcPr>
          <w:p w14:paraId="12090DE8" w14:textId="77777777" w:rsidR="00C41665" w:rsidRPr="007B6B11" w:rsidRDefault="00C41665" w:rsidP="004E02BE">
            <w:pPr>
              <w:pStyle w:val="Tabelazwyky"/>
            </w:pPr>
            <w:r w:rsidRPr="007B6B11">
              <w:t>0..1</w:t>
            </w:r>
          </w:p>
        </w:tc>
      </w:tr>
      <w:tr w:rsidR="00C41665" w:rsidRPr="007B6B11" w14:paraId="7C270267" w14:textId="77777777" w:rsidTr="00F102D0">
        <w:trPr>
          <w:trHeight w:val="213"/>
        </w:trPr>
        <w:tc>
          <w:tcPr>
            <w:tcW w:w="1788" w:type="dxa"/>
          </w:tcPr>
          <w:p w14:paraId="12BD8908" w14:textId="77777777" w:rsidR="00C41665" w:rsidRPr="007B6B11" w:rsidRDefault="00C41665" w:rsidP="004E02BE">
            <w:pPr>
              <w:pStyle w:val="Tabelazwyky"/>
            </w:pPr>
            <w:r w:rsidRPr="007B6B11">
              <w:t>amountOfPrePayment</w:t>
            </w:r>
          </w:p>
        </w:tc>
        <w:tc>
          <w:tcPr>
            <w:tcW w:w="3360" w:type="dxa"/>
          </w:tcPr>
          <w:p w14:paraId="0C3EA1CC" w14:textId="77777777" w:rsidR="00C41665" w:rsidRPr="007B6B11" w:rsidRDefault="00C41665" w:rsidP="004E02BE">
            <w:pPr>
              <w:pStyle w:val="Tabelazwyky"/>
            </w:pPr>
            <w:r w:rsidRPr="007B6B11">
              <w:t>Przedpłata podatku akcyzowego.</w:t>
            </w:r>
          </w:p>
          <w:p w14:paraId="59D1BF32" w14:textId="5CFD5305" w:rsidR="00C41665" w:rsidRPr="007B6B11" w:rsidRDefault="00C41665" w:rsidP="004E02BE">
            <w:pPr>
              <w:pStyle w:val="Tabelazwyky"/>
            </w:pPr>
            <w:r w:rsidRPr="007B6B11">
              <w:t>Suma kwot z pozycji 22 i 23 deklaracji AKC-PA (</w:t>
            </w:r>
            <w:r w:rsidR="00B02261" w:rsidRPr="007B6B11">
              <w:t>N</w:t>
            </w:r>
            <w:r w:rsidRPr="007B6B11">
              <w:t>) złożonej za miesiąc, którego niniejsza deklaracja dotyczy.</w:t>
            </w:r>
          </w:p>
        </w:tc>
        <w:tc>
          <w:tcPr>
            <w:tcW w:w="840" w:type="dxa"/>
          </w:tcPr>
          <w:p w14:paraId="5EA0B404" w14:textId="77777777" w:rsidR="00C41665" w:rsidRPr="007B6B11" w:rsidRDefault="00C41665" w:rsidP="004E02BE">
            <w:pPr>
              <w:pStyle w:val="Tabelazwyky"/>
            </w:pPr>
            <w:r w:rsidRPr="007B6B11">
              <w:t>15</w:t>
            </w:r>
          </w:p>
        </w:tc>
        <w:tc>
          <w:tcPr>
            <w:tcW w:w="2095" w:type="dxa"/>
          </w:tcPr>
          <w:p w14:paraId="5626DB1D" w14:textId="77777777" w:rsidR="00C41665" w:rsidRPr="007B6B11" w:rsidRDefault="00C41665" w:rsidP="004E02BE">
            <w:pPr>
              <w:pStyle w:val="Tabelazwyky"/>
            </w:pPr>
            <w:r w:rsidRPr="007B6B11">
              <w:t>ZAmountP</w:t>
            </w:r>
          </w:p>
          <w:p w14:paraId="2BB0C353" w14:textId="77777777" w:rsidR="00C41665" w:rsidRPr="007B6B11" w:rsidRDefault="00C41665" w:rsidP="004E02BE">
            <w:pPr>
              <w:pStyle w:val="Tabelazwyky"/>
            </w:pPr>
            <w:r w:rsidRPr="007B6B11">
              <w:t>Patrz reguła R11</w:t>
            </w:r>
          </w:p>
        </w:tc>
        <w:tc>
          <w:tcPr>
            <w:tcW w:w="1197" w:type="dxa"/>
          </w:tcPr>
          <w:p w14:paraId="37420E2F" w14:textId="77777777" w:rsidR="00C41665" w:rsidRPr="007B6B11" w:rsidRDefault="00C41665" w:rsidP="004E02BE">
            <w:pPr>
              <w:pStyle w:val="Tabelazwyky"/>
            </w:pPr>
            <w:r w:rsidRPr="007B6B11">
              <w:t>0..1</w:t>
            </w:r>
          </w:p>
        </w:tc>
      </w:tr>
      <w:tr w:rsidR="00C41665" w:rsidRPr="007B6B11" w14:paraId="41185FF5" w14:textId="77777777" w:rsidTr="00F102D0">
        <w:trPr>
          <w:trHeight w:val="213"/>
        </w:trPr>
        <w:tc>
          <w:tcPr>
            <w:tcW w:w="1788" w:type="dxa"/>
          </w:tcPr>
          <w:p w14:paraId="7F9427BE" w14:textId="77777777" w:rsidR="00C41665" w:rsidRPr="007B6B11" w:rsidRDefault="00C41665" w:rsidP="004E02BE">
            <w:pPr>
              <w:pStyle w:val="Tabelazwyky"/>
            </w:pPr>
            <w:r w:rsidRPr="007B6B11">
              <w:t>taxChargeable</w:t>
            </w:r>
          </w:p>
        </w:tc>
        <w:tc>
          <w:tcPr>
            <w:tcW w:w="3360" w:type="dxa"/>
          </w:tcPr>
          <w:p w14:paraId="71C5ADD0" w14:textId="77777777" w:rsidR="00C41665" w:rsidRPr="007B6B11" w:rsidRDefault="00C41665" w:rsidP="004E02BE">
            <w:pPr>
              <w:pStyle w:val="Tabelazwyky"/>
            </w:pPr>
            <w:r w:rsidRPr="007B6B11">
              <w:t xml:space="preserve">Podatek należny. </w:t>
            </w:r>
          </w:p>
          <w:p w14:paraId="47AA0643" w14:textId="77777777" w:rsidR="00C41665" w:rsidRPr="007B6B11" w:rsidRDefault="00C41665" w:rsidP="004E02BE">
            <w:pPr>
              <w:pStyle w:val="Tabelazwyky"/>
            </w:pPr>
            <w:r w:rsidRPr="007B6B11">
              <w:t>Od kwoty z poz. 13 należy odjąć sumę kwot z poz. 14 i 15; jeżeli różnica jest liczbą ujemną, należy wpisać 0.</w:t>
            </w:r>
          </w:p>
        </w:tc>
        <w:tc>
          <w:tcPr>
            <w:tcW w:w="840" w:type="dxa"/>
          </w:tcPr>
          <w:p w14:paraId="60BF225D" w14:textId="77777777" w:rsidR="00C41665" w:rsidRPr="007B6B11" w:rsidRDefault="00C41665" w:rsidP="004E02BE">
            <w:pPr>
              <w:pStyle w:val="Tabelazwyky"/>
            </w:pPr>
            <w:r w:rsidRPr="007B6B11">
              <w:t>16</w:t>
            </w:r>
          </w:p>
        </w:tc>
        <w:tc>
          <w:tcPr>
            <w:tcW w:w="2095" w:type="dxa"/>
          </w:tcPr>
          <w:p w14:paraId="1F962473" w14:textId="77777777" w:rsidR="00C41665" w:rsidRPr="007B6B11" w:rsidRDefault="00C41665" w:rsidP="004E02BE">
            <w:pPr>
              <w:pStyle w:val="Tabelazwyky"/>
            </w:pPr>
            <w:r w:rsidRPr="007B6B11">
              <w:t>ZAmountP</w:t>
            </w:r>
          </w:p>
          <w:p w14:paraId="5E01215F" w14:textId="77777777" w:rsidR="00C41665" w:rsidRPr="007B6B11" w:rsidRDefault="00C41665" w:rsidP="004E02BE">
            <w:pPr>
              <w:pStyle w:val="Tabelazwyky"/>
            </w:pPr>
            <w:r w:rsidRPr="007B6B11">
              <w:t>Patrz reguła R12</w:t>
            </w:r>
          </w:p>
        </w:tc>
        <w:tc>
          <w:tcPr>
            <w:tcW w:w="1197" w:type="dxa"/>
          </w:tcPr>
          <w:p w14:paraId="6C6A324B" w14:textId="77777777" w:rsidR="00C41665" w:rsidRPr="007B6B11" w:rsidRDefault="00C41665" w:rsidP="004E02BE">
            <w:pPr>
              <w:pStyle w:val="Tabelazwyky"/>
            </w:pPr>
            <w:r w:rsidRPr="007B6B11">
              <w:t>1..1</w:t>
            </w:r>
          </w:p>
        </w:tc>
      </w:tr>
      <w:tr w:rsidR="00C41665" w:rsidRPr="007B6B11" w14:paraId="06553A8F" w14:textId="77777777" w:rsidTr="00F102D0">
        <w:trPr>
          <w:trHeight w:val="213"/>
        </w:trPr>
        <w:tc>
          <w:tcPr>
            <w:tcW w:w="1788" w:type="dxa"/>
          </w:tcPr>
          <w:p w14:paraId="5F260575" w14:textId="77777777" w:rsidR="00C41665" w:rsidRPr="007B6B11" w:rsidRDefault="00C41665" w:rsidP="004E02BE">
            <w:pPr>
              <w:pStyle w:val="Tabelazwyky"/>
            </w:pPr>
            <w:r w:rsidRPr="007B6B11">
              <w:t>surplusExcessPayment</w:t>
            </w:r>
          </w:p>
        </w:tc>
        <w:tc>
          <w:tcPr>
            <w:tcW w:w="3360" w:type="dxa"/>
          </w:tcPr>
          <w:p w14:paraId="50AC2FF8" w14:textId="77777777" w:rsidR="00C41665" w:rsidRPr="007B6B11" w:rsidRDefault="00C41665" w:rsidP="004E02BE">
            <w:pPr>
              <w:pStyle w:val="Tabelazwyky"/>
            </w:pPr>
            <w:r w:rsidRPr="007B6B11">
              <w:t>Nadwyżka przedpłaty (Nadwyżka przedpłaty – w przypadku produkcji poza składem podatkowym) Od sumy kwot z poz. 14 i 15 należy odjąć kwotę z poz. 13; jeżeli różnica jest liczbą ujemną, należy wpisać 0.</w:t>
            </w:r>
          </w:p>
        </w:tc>
        <w:tc>
          <w:tcPr>
            <w:tcW w:w="840" w:type="dxa"/>
          </w:tcPr>
          <w:p w14:paraId="78B92E75" w14:textId="77777777" w:rsidR="00C41665" w:rsidRPr="007B6B11" w:rsidRDefault="00C41665" w:rsidP="004E02BE">
            <w:pPr>
              <w:pStyle w:val="Tabelazwyky"/>
            </w:pPr>
            <w:r w:rsidRPr="007B6B11">
              <w:t>17</w:t>
            </w:r>
          </w:p>
        </w:tc>
        <w:tc>
          <w:tcPr>
            <w:tcW w:w="2095" w:type="dxa"/>
          </w:tcPr>
          <w:p w14:paraId="733837E3" w14:textId="77777777" w:rsidR="00C41665" w:rsidRPr="007B6B11" w:rsidRDefault="00C41665" w:rsidP="004E02BE">
            <w:pPr>
              <w:pStyle w:val="Tabelazwyky"/>
            </w:pPr>
            <w:r w:rsidRPr="007B6B11">
              <w:t>ZAmountP</w:t>
            </w:r>
          </w:p>
          <w:p w14:paraId="4EC4E332" w14:textId="77777777" w:rsidR="00C41665" w:rsidRPr="007B6B11" w:rsidRDefault="00C41665" w:rsidP="004E02BE">
            <w:pPr>
              <w:pStyle w:val="Tabelazwyky"/>
            </w:pPr>
            <w:r w:rsidRPr="007B6B11">
              <w:t>Patrz reguła R13</w:t>
            </w:r>
          </w:p>
        </w:tc>
        <w:tc>
          <w:tcPr>
            <w:tcW w:w="1197" w:type="dxa"/>
          </w:tcPr>
          <w:p w14:paraId="724CC602" w14:textId="77777777" w:rsidR="00C41665" w:rsidRPr="007B6B11" w:rsidRDefault="00C41665" w:rsidP="004E02BE">
            <w:pPr>
              <w:pStyle w:val="Tabelazwyky"/>
            </w:pPr>
            <w:r w:rsidRPr="007B6B11">
              <w:t>1..1</w:t>
            </w:r>
          </w:p>
        </w:tc>
      </w:tr>
    </w:tbl>
    <w:p w14:paraId="329593A2" w14:textId="42CE4A00" w:rsidR="00F27167" w:rsidRPr="007B6B11" w:rsidRDefault="00F27167" w:rsidP="004E02BE">
      <w:pPr>
        <w:pStyle w:val="Legenda"/>
        <w:rPr>
          <w:b w:val="0"/>
          <w:sz w:val="22"/>
        </w:rPr>
      </w:pPr>
      <w:bookmarkStart w:id="611" w:name="_Toc97503962"/>
      <w:bookmarkStart w:id="612" w:name="_Toc183172213"/>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107</w:t>
      </w:r>
      <w:r w:rsidRPr="007B6B11">
        <w:rPr>
          <w:b w:val="0"/>
          <w:sz w:val="22"/>
        </w:rPr>
        <w:fldChar w:fldCharType="end"/>
      </w:r>
      <w:r w:rsidRPr="007B6B11">
        <w:rPr>
          <w:b w:val="0"/>
          <w:sz w:val="22"/>
        </w:rPr>
        <w:t>. Struktura elementu &lt;</w:t>
      </w:r>
      <w:r w:rsidRPr="007B6B11">
        <w:rPr>
          <w:sz w:val="22"/>
        </w:rPr>
        <w:t xml:space="preserve"> CleareanceExciseDutyType</w:t>
      </w:r>
      <w:r w:rsidRPr="007B6B11">
        <w:rPr>
          <w:b w:val="0"/>
          <w:sz w:val="22"/>
        </w:rPr>
        <w:t xml:space="preserve"> &gt; -Rozliczenie podatku akcyzowego dla załącznika AKC-4N.</w:t>
      </w:r>
      <w:bookmarkEnd w:id="611"/>
      <w:bookmarkEnd w:id="612"/>
    </w:p>
    <w:p w14:paraId="31793608" w14:textId="77777777" w:rsidR="00C41665" w:rsidRPr="007B6B11" w:rsidRDefault="00C41665" w:rsidP="004E02BE">
      <w:pPr>
        <w:pStyle w:val="Schema-Description"/>
        <w:rPr>
          <w:rFonts w:ascii="Lato" w:hAnsi="Lato"/>
        </w:rPr>
      </w:pPr>
      <w:r w:rsidRPr="007B6B11">
        <w:rPr>
          <w:rFonts w:ascii="Lato" w:hAnsi="Lato"/>
          <w:noProof/>
        </w:rPr>
        <w:drawing>
          <wp:inline distT="0" distB="0" distL="0" distR="0" wp14:anchorId="0D1DCD64" wp14:editId="2BD03443">
            <wp:extent cx="3905250" cy="1200150"/>
            <wp:effectExtent l="19050" t="19050" r="19050" b="19050"/>
            <wp:docPr id="151" name="Obraz 151" descr="Rysunek przedstawia strukturę  elementu &lt; CleareanceExciseDutyType &gt; -Rozliczenie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Obraz 151" descr="Rysunek przedstawia strukturę  elementu &lt; CleareanceExciseDutyType &gt; -Rozliczenie podatku akcyzowego dla załącznika AKC-4N."/>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7911EE86" w14:textId="4D78FEA7" w:rsidR="00C41665" w:rsidRPr="007B6B11" w:rsidRDefault="00C41665" w:rsidP="004E02BE">
      <w:pPr>
        <w:pStyle w:val="Z2PodpisRysunkuTabeli"/>
      </w:pPr>
      <w:bookmarkStart w:id="613" w:name="_Toc183172103"/>
      <w:r w:rsidRPr="007B6B11">
        <w:t xml:space="preserve">Tabela </w:t>
      </w:r>
      <w:r w:rsidR="00E354C5">
        <w:fldChar w:fldCharType="begin"/>
      </w:r>
      <w:r w:rsidR="00E354C5">
        <w:instrText xml:space="preserve"> SEQ Tabela \* ARABIC </w:instrText>
      </w:r>
      <w:r w:rsidR="00E354C5">
        <w:fldChar w:fldCharType="separate"/>
      </w:r>
      <w:r w:rsidR="006D48AD">
        <w:rPr>
          <w:noProof/>
        </w:rPr>
        <w:t>135</w:t>
      </w:r>
      <w:r w:rsidR="00E354C5">
        <w:fldChar w:fldCharType="end"/>
      </w:r>
      <w:r w:rsidRPr="007B6B11">
        <w:t>. Struktura &lt;ItemsType&gt;, Obliczenie wysokości podatku akcyzowego od poszczególnych wyrobów (podsumowanie pozycji) załącznika AKC-4N</w:t>
      </w:r>
      <w:bookmarkEnd w:id="61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7B6B11" w14:paraId="14C23FFB" w14:textId="77777777" w:rsidTr="00100579">
        <w:trPr>
          <w:trHeight w:val="213"/>
          <w:tblHeader/>
        </w:trPr>
        <w:tc>
          <w:tcPr>
            <w:tcW w:w="1788" w:type="dxa"/>
            <w:shd w:val="clear" w:color="auto" w:fill="D9D9D9" w:themeFill="background1" w:themeFillShade="D9"/>
          </w:tcPr>
          <w:p w14:paraId="48BCD95F"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0FEBF40C"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69FE1E5D"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54DFC3DB"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27697BE1"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C41665" w:rsidRPr="007B6B11" w14:paraId="2ECDE5AB" w14:textId="77777777" w:rsidTr="00F102D0">
        <w:trPr>
          <w:trHeight w:val="213"/>
        </w:trPr>
        <w:tc>
          <w:tcPr>
            <w:tcW w:w="1788" w:type="dxa"/>
          </w:tcPr>
          <w:p w14:paraId="7B1D4078" w14:textId="769ECD64" w:rsidR="00C41665" w:rsidRPr="007B6B11" w:rsidRDefault="0070507D" w:rsidP="004E02BE">
            <w:pPr>
              <w:pStyle w:val="Tabelazwyky"/>
            </w:pPr>
            <w:r w:rsidRPr="007B6B11">
              <w:t>exportValueOfGoods</w:t>
            </w:r>
          </w:p>
        </w:tc>
        <w:tc>
          <w:tcPr>
            <w:tcW w:w="3360" w:type="dxa"/>
          </w:tcPr>
          <w:p w14:paraId="2C3F35F4" w14:textId="65DC0921" w:rsidR="00C41665" w:rsidRPr="007B6B11" w:rsidRDefault="00C41665" w:rsidP="004E02BE">
            <w:pPr>
              <w:pStyle w:val="Tabelazwyky"/>
            </w:pPr>
            <w:r w:rsidRPr="007B6B11">
              <w:t xml:space="preserve">Sprzedaż na eksport: </w:t>
            </w:r>
            <w:r w:rsidR="0070507D" w:rsidRPr="007B6B11">
              <w:t>Średnia ważona detaliczna cena sprzedaży tytoniu do palenia obowiązująca w danym roku kalendarzowym (z dokładnością do dwóch miejsc po przecinku).</w:t>
            </w:r>
          </w:p>
        </w:tc>
        <w:tc>
          <w:tcPr>
            <w:tcW w:w="840" w:type="dxa"/>
          </w:tcPr>
          <w:p w14:paraId="10059CF2" w14:textId="1ADAF573" w:rsidR="00C41665" w:rsidRPr="007B6B11" w:rsidRDefault="00C41665" w:rsidP="004E02BE">
            <w:pPr>
              <w:pStyle w:val="Tabelazwyky"/>
            </w:pPr>
            <w:r w:rsidRPr="007B6B11">
              <w:t>2</w:t>
            </w:r>
            <w:r w:rsidR="0070507D" w:rsidRPr="007B6B11">
              <w:t>60</w:t>
            </w:r>
          </w:p>
        </w:tc>
        <w:tc>
          <w:tcPr>
            <w:tcW w:w="2095" w:type="dxa"/>
          </w:tcPr>
          <w:p w14:paraId="4262B872" w14:textId="6577B072" w:rsidR="00C41665" w:rsidRPr="007B6B11" w:rsidRDefault="0070507D" w:rsidP="004E02BE">
            <w:pPr>
              <w:pStyle w:val="Tabelazwyky"/>
            </w:pPr>
            <w:r w:rsidRPr="007B6B11">
              <w:t>ZAmountC</w:t>
            </w:r>
          </w:p>
        </w:tc>
        <w:tc>
          <w:tcPr>
            <w:tcW w:w="1197" w:type="dxa"/>
          </w:tcPr>
          <w:p w14:paraId="604AC0A8" w14:textId="77777777" w:rsidR="00C41665" w:rsidRPr="007B6B11" w:rsidRDefault="00C41665" w:rsidP="004E02BE">
            <w:pPr>
              <w:pStyle w:val="Tabelazwyky"/>
            </w:pPr>
            <w:r w:rsidRPr="007B6B11">
              <w:t>0..1</w:t>
            </w:r>
          </w:p>
        </w:tc>
      </w:tr>
      <w:tr w:rsidR="006A189B" w:rsidRPr="007B6B11" w14:paraId="23687C8C" w14:textId="77777777" w:rsidTr="00F102D0">
        <w:trPr>
          <w:trHeight w:val="213"/>
        </w:trPr>
        <w:tc>
          <w:tcPr>
            <w:tcW w:w="1788" w:type="dxa"/>
          </w:tcPr>
          <w:p w14:paraId="745EE689" w14:textId="6DC763FE" w:rsidR="006A189B" w:rsidRPr="007B6B11" w:rsidRDefault="006A189B" w:rsidP="004E02BE">
            <w:pPr>
              <w:pStyle w:val="Tabelazwyky"/>
            </w:pPr>
            <w:r w:rsidRPr="007B6B11">
              <w:lastRenderedPageBreak/>
              <w:t>exportNumberOfGoods</w:t>
            </w:r>
          </w:p>
        </w:tc>
        <w:tc>
          <w:tcPr>
            <w:tcW w:w="3360" w:type="dxa"/>
          </w:tcPr>
          <w:p w14:paraId="77BF1299" w14:textId="71D68164" w:rsidR="006A189B" w:rsidRPr="007B6B11" w:rsidRDefault="006A189B" w:rsidP="004E02BE">
            <w:pPr>
              <w:pStyle w:val="Tabelazwyky"/>
            </w:pPr>
            <w:r w:rsidRPr="007B6B11">
              <w:t>Sprzedaż na export:</w:t>
            </w:r>
            <w:r w:rsidR="00784EC6" w:rsidRPr="007B6B11">
              <w:t xml:space="preserve"> </w:t>
            </w:r>
            <w:r w:rsidRPr="007B6B11">
              <w:t>Ilość wyrobów w kg (z dokładnością do trzech miejsc po przecinku).</w:t>
            </w:r>
          </w:p>
        </w:tc>
        <w:tc>
          <w:tcPr>
            <w:tcW w:w="840" w:type="dxa"/>
          </w:tcPr>
          <w:p w14:paraId="78396918" w14:textId="25C4E6B1" w:rsidR="006A189B" w:rsidRPr="007B6B11" w:rsidRDefault="006A189B" w:rsidP="004E02BE">
            <w:pPr>
              <w:pStyle w:val="Tabelazwyky"/>
            </w:pPr>
            <w:r w:rsidRPr="007B6B11">
              <w:t>261</w:t>
            </w:r>
          </w:p>
        </w:tc>
        <w:tc>
          <w:tcPr>
            <w:tcW w:w="2095" w:type="dxa"/>
          </w:tcPr>
          <w:p w14:paraId="4D81C51D" w14:textId="563AA473" w:rsidR="006A189B" w:rsidRPr="007B6B11" w:rsidRDefault="006A189B" w:rsidP="004E02BE">
            <w:pPr>
              <w:pStyle w:val="Tabelazwyky"/>
            </w:pPr>
            <w:r w:rsidRPr="007B6B11">
              <w:t>ZAmountE</w:t>
            </w:r>
          </w:p>
        </w:tc>
        <w:tc>
          <w:tcPr>
            <w:tcW w:w="1197" w:type="dxa"/>
          </w:tcPr>
          <w:p w14:paraId="0673CC12" w14:textId="06F4D9BD" w:rsidR="006A189B" w:rsidRPr="007B6B11" w:rsidRDefault="006A189B" w:rsidP="004E02BE">
            <w:pPr>
              <w:pStyle w:val="Tabelazwyky"/>
            </w:pPr>
            <w:r w:rsidRPr="007B6B11">
              <w:t>0..1</w:t>
            </w:r>
          </w:p>
        </w:tc>
      </w:tr>
      <w:tr w:rsidR="006A189B" w:rsidRPr="007B6B11" w14:paraId="50774CA9" w14:textId="77777777" w:rsidTr="00F102D0">
        <w:trPr>
          <w:trHeight w:val="213"/>
        </w:trPr>
        <w:tc>
          <w:tcPr>
            <w:tcW w:w="1788" w:type="dxa"/>
          </w:tcPr>
          <w:p w14:paraId="5F626060" w14:textId="0BC4D454" w:rsidR="006A189B" w:rsidRPr="007B6B11" w:rsidRDefault="006A189B" w:rsidP="004E02BE">
            <w:pPr>
              <w:pStyle w:val="Tabelazwyky"/>
            </w:pPr>
            <w:r w:rsidRPr="007B6B11">
              <w:t>exportTaxRatePercentage</w:t>
            </w:r>
          </w:p>
        </w:tc>
        <w:tc>
          <w:tcPr>
            <w:tcW w:w="3360" w:type="dxa"/>
          </w:tcPr>
          <w:p w14:paraId="5C181A64" w14:textId="7DEC6B1F" w:rsidR="006A189B" w:rsidRPr="007B6B11" w:rsidRDefault="006A189B" w:rsidP="004E02BE">
            <w:pPr>
              <w:pStyle w:val="Tabelazwyky"/>
            </w:pPr>
            <w:r w:rsidRPr="007B6B11">
              <w:t>Sprzedaż na export:</w:t>
            </w:r>
            <w:r w:rsidR="00784EC6" w:rsidRPr="007B6B11">
              <w:t xml:space="preserve"> </w:t>
            </w:r>
            <w:r w:rsidRPr="007B6B11">
              <w:t>Stawka podatku - procentowa.</w:t>
            </w:r>
          </w:p>
        </w:tc>
        <w:tc>
          <w:tcPr>
            <w:tcW w:w="840" w:type="dxa"/>
          </w:tcPr>
          <w:p w14:paraId="23B94E2A" w14:textId="6598021E" w:rsidR="006A189B" w:rsidRPr="007B6B11" w:rsidRDefault="006A189B" w:rsidP="004E02BE">
            <w:pPr>
              <w:pStyle w:val="Tabelazwyky"/>
            </w:pPr>
            <w:r w:rsidRPr="007B6B11">
              <w:t>262</w:t>
            </w:r>
            <w:r w:rsidR="006F7FA8" w:rsidRPr="007B6B11">
              <w:t>a</w:t>
            </w:r>
          </w:p>
        </w:tc>
        <w:tc>
          <w:tcPr>
            <w:tcW w:w="2095" w:type="dxa"/>
          </w:tcPr>
          <w:p w14:paraId="16F860F3" w14:textId="23703F4C" w:rsidR="006A189B" w:rsidRPr="007B6B11" w:rsidRDefault="006A189B" w:rsidP="004E02BE">
            <w:pPr>
              <w:pStyle w:val="Tabelazwyky"/>
            </w:pPr>
            <w:r w:rsidRPr="007B6B11">
              <w:t>ZPercentage</w:t>
            </w:r>
          </w:p>
        </w:tc>
        <w:tc>
          <w:tcPr>
            <w:tcW w:w="1197" w:type="dxa"/>
          </w:tcPr>
          <w:p w14:paraId="51AC0CE3" w14:textId="760658FC" w:rsidR="006A189B" w:rsidRPr="007B6B11" w:rsidRDefault="006A189B" w:rsidP="004E02BE">
            <w:pPr>
              <w:pStyle w:val="Tabelazwyky"/>
            </w:pPr>
            <w:r w:rsidRPr="007B6B11">
              <w:t>0..1</w:t>
            </w:r>
          </w:p>
        </w:tc>
      </w:tr>
      <w:tr w:rsidR="006A189B" w:rsidRPr="007B6B11" w14:paraId="59DDCDF7" w14:textId="77777777" w:rsidTr="00F102D0">
        <w:trPr>
          <w:trHeight w:val="213"/>
        </w:trPr>
        <w:tc>
          <w:tcPr>
            <w:tcW w:w="1788" w:type="dxa"/>
          </w:tcPr>
          <w:p w14:paraId="2BF09588" w14:textId="77777777" w:rsidR="006A189B" w:rsidRPr="007B6B11" w:rsidRDefault="006A189B" w:rsidP="004E02BE">
            <w:pPr>
              <w:pStyle w:val="Tabelazwyky"/>
            </w:pPr>
            <w:r w:rsidRPr="007B6B11">
              <w:t>exportTaxRate</w:t>
            </w:r>
          </w:p>
        </w:tc>
        <w:tc>
          <w:tcPr>
            <w:tcW w:w="3360" w:type="dxa"/>
          </w:tcPr>
          <w:p w14:paraId="2CE2194B" w14:textId="53AF0F57" w:rsidR="006A189B" w:rsidRPr="007B6B11" w:rsidRDefault="006A189B" w:rsidP="004E02BE">
            <w:pPr>
              <w:pStyle w:val="Tabelazwyky"/>
            </w:pPr>
            <w:r w:rsidRPr="007B6B11">
              <w:t>Sprzedaż na export:</w:t>
            </w:r>
            <w:r w:rsidR="00784EC6" w:rsidRPr="007B6B11">
              <w:t xml:space="preserve"> </w:t>
            </w:r>
            <w:r w:rsidRPr="007B6B11">
              <w:t>Stawka podatku - kwotowa.</w:t>
            </w:r>
          </w:p>
        </w:tc>
        <w:tc>
          <w:tcPr>
            <w:tcW w:w="840" w:type="dxa"/>
          </w:tcPr>
          <w:p w14:paraId="78F12869" w14:textId="0205CF8E" w:rsidR="006A189B" w:rsidRPr="007B6B11" w:rsidRDefault="006A189B" w:rsidP="004E02BE">
            <w:pPr>
              <w:pStyle w:val="Tabelazwyky"/>
            </w:pPr>
            <w:r w:rsidRPr="007B6B11">
              <w:t>26</w:t>
            </w:r>
            <w:r w:rsidR="00B833CF" w:rsidRPr="007B6B11">
              <w:t>2</w:t>
            </w:r>
            <w:r w:rsidR="006F7FA8" w:rsidRPr="007B6B11">
              <w:t>b</w:t>
            </w:r>
          </w:p>
        </w:tc>
        <w:tc>
          <w:tcPr>
            <w:tcW w:w="2095" w:type="dxa"/>
          </w:tcPr>
          <w:p w14:paraId="56A84000" w14:textId="77777777" w:rsidR="006A189B" w:rsidRPr="007B6B11" w:rsidRDefault="006A189B" w:rsidP="004E02BE">
            <w:pPr>
              <w:pStyle w:val="Tabelazwyky"/>
            </w:pPr>
            <w:r w:rsidRPr="007B6B11">
              <w:t>ZAmountC</w:t>
            </w:r>
          </w:p>
        </w:tc>
        <w:tc>
          <w:tcPr>
            <w:tcW w:w="1197" w:type="dxa"/>
          </w:tcPr>
          <w:p w14:paraId="0FAC2395" w14:textId="77777777" w:rsidR="006A189B" w:rsidRPr="007B6B11" w:rsidRDefault="006A189B" w:rsidP="004E02BE">
            <w:pPr>
              <w:pStyle w:val="Tabelazwyky"/>
            </w:pPr>
            <w:r w:rsidRPr="007B6B11">
              <w:t>0..1</w:t>
            </w:r>
          </w:p>
        </w:tc>
      </w:tr>
      <w:tr w:rsidR="006A189B" w:rsidRPr="007B6B11" w14:paraId="63001E5B" w14:textId="77777777" w:rsidTr="00F102D0">
        <w:trPr>
          <w:trHeight w:val="213"/>
        </w:trPr>
        <w:tc>
          <w:tcPr>
            <w:tcW w:w="1788" w:type="dxa"/>
          </w:tcPr>
          <w:p w14:paraId="2D335778" w14:textId="124480B3" w:rsidR="006A189B" w:rsidRPr="007B6B11" w:rsidRDefault="006A189B" w:rsidP="004E02BE">
            <w:pPr>
              <w:pStyle w:val="Tabelazwyky"/>
            </w:pPr>
            <w:r w:rsidRPr="007B6B11">
              <w:t>exportTotalAmountOfTax</w:t>
            </w:r>
          </w:p>
        </w:tc>
        <w:tc>
          <w:tcPr>
            <w:tcW w:w="3360" w:type="dxa"/>
          </w:tcPr>
          <w:p w14:paraId="56484632" w14:textId="1596339C" w:rsidR="006A189B" w:rsidRPr="007B6B11" w:rsidRDefault="006A189B" w:rsidP="004E02BE">
            <w:pPr>
              <w:pStyle w:val="Tabelazwyky"/>
            </w:pPr>
            <w:r w:rsidRPr="007B6B11">
              <w:t xml:space="preserve">Sprzedaż na eksport: </w:t>
            </w:r>
            <w:r w:rsidR="00784EC6" w:rsidRPr="007B6B11">
              <w:t>Łączny p</w:t>
            </w:r>
            <w:r w:rsidRPr="007B6B11">
              <w:t>odatek akcyzowy w zł</w:t>
            </w:r>
          </w:p>
        </w:tc>
        <w:tc>
          <w:tcPr>
            <w:tcW w:w="840" w:type="dxa"/>
          </w:tcPr>
          <w:p w14:paraId="2DB9BEE3" w14:textId="2786B743" w:rsidR="006A189B" w:rsidRPr="007B6B11" w:rsidRDefault="006A189B" w:rsidP="004E02BE">
            <w:pPr>
              <w:pStyle w:val="Tabelazwyky"/>
            </w:pPr>
            <w:r w:rsidRPr="007B6B11">
              <w:t>26</w:t>
            </w:r>
            <w:r w:rsidR="00B833CF" w:rsidRPr="007B6B11">
              <w:t>3</w:t>
            </w:r>
          </w:p>
        </w:tc>
        <w:tc>
          <w:tcPr>
            <w:tcW w:w="2095" w:type="dxa"/>
          </w:tcPr>
          <w:p w14:paraId="49DCD252" w14:textId="77777777" w:rsidR="006A189B" w:rsidRPr="007B6B11" w:rsidRDefault="006A189B" w:rsidP="004E02BE">
            <w:pPr>
              <w:pStyle w:val="Tabelazwyky"/>
            </w:pPr>
            <w:r w:rsidRPr="007B6B11">
              <w:t>ZAmountP</w:t>
            </w:r>
          </w:p>
        </w:tc>
        <w:tc>
          <w:tcPr>
            <w:tcW w:w="1197" w:type="dxa"/>
          </w:tcPr>
          <w:p w14:paraId="377D750C" w14:textId="77777777" w:rsidR="006A189B" w:rsidRPr="007B6B11" w:rsidRDefault="006A189B" w:rsidP="004E02BE">
            <w:pPr>
              <w:pStyle w:val="Tabelazwyky"/>
            </w:pPr>
            <w:r w:rsidRPr="007B6B11">
              <w:t>0..1</w:t>
            </w:r>
          </w:p>
        </w:tc>
      </w:tr>
      <w:tr w:rsidR="006A189B" w:rsidRPr="007B6B11" w14:paraId="651F875A" w14:textId="77777777" w:rsidTr="00F102D0">
        <w:trPr>
          <w:trHeight w:val="213"/>
        </w:trPr>
        <w:tc>
          <w:tcPr>
            <w:tcW w:w="1788" w:type="dxa"/>
          </w:tcPr>
          <w:p w14:paraId="16997076" w14:textId="77777777" w:rsidR="006A189B" w:rsidRPr="007B6B11" w:rsidRDefault="006A189B" w:rsidP="004E02BE">
            <w:pPr>
              <w:pStyle w:val="Tabelazwyky"/>
            </w:pPr>
            <w:r w:rsidRPr="007B6B11">
              <w:t>totalNumberOfGoods</w:t>
            </w:r>
          </w:p>
        </w:tc>
        <w:tc>
          <w:tcPr>
            <w:tcW w:w="3360" w:type="dxa"/>
          </w:tcPr>
          <w:p w14:paraId="11A9DFAC" w14:textId="4F00FFBE" w:rsidR="006A189B" w:rsidRPr="007B6B11" w:rsidRDefault="00B833CF" w:rsidP="004E02BE">
            <w:pPr>
              <w:pStyle w:val="Tabelazwyky"/>
            </w:pPr>
            <w:r w:rsidRPr="007B6B11">
              <w:t>Razem: Ilość wyrobów w kg (z dokładnością do trzech miejsc po przecinku) .</w:t>
            </w:r>
          </w:p>
        </w:tc>
        <w:tc>
          <w:tcPr>
            <w:tcW w:w="840" w:type="dxa"/>
          </w:tcPr>
          <w:p w14:paraId="3CF68ECB" w14:textId="345C0065" w:rsidR="006A189B" w:rsidRPr="007B6B11" w:rsidRDefault="006A189B" w:rsidP="004E02BE">
            <w:pPr>
              <w:pStyle w:val="Tabelazwyky"/>
            </w:pPr>
            <w:r w:rsidRPr="007B6B11">
              <w:t>2</w:t>
            </w:r>
            <w:r w:rsidR="00B833CF" w:rsidRPr="007B6B11">
              <w:t>64</w:t>
            </w:r>
          </w:p>
        </w:tc>
        <w:tc>
          <w:tcPr>
            <w:tcW w:w="2095" w:type="dxa"/>
          </w:tcPr>
          <w:p w14:paraId="0C975515" w14:textId="77777777" w:rsidR="006A189B" w:rsidRPr="007B6B11" w:rsidRDefault="00B833CF" w:rsidP="004E02BE">
            <w:pPr>
              <w:pStyle w:val="Tabelazwyky"/>
            </w:pPr>
            <w:r w:rsidRPr="007B6B11">
              <w:t>ZAmountE</w:t>
            </w:r>
          </w:p>
          <w:p w14:paraId="3C9EBA00" w14:textId="63026A39" w:rsidR="00593BA1" w:rsidRPr="007B6B11" w:rsidRDefault="00593BA1" w:rsidP="004E02BE">
            <w:pPr>
              <w:pStyle w:val="Tabelazwyky"/>
            </w:pPr>
            <w:r w:rsidRPr="007B6B11">
              <w:t>Patrz reguła R14</w:t>
            </w:r>
          </w:p>
        </w:tc>
        <w:tc>
          <w:tcPr>
            <w:tcW w:w="1197" w:type="dxa"/>
          </w:tcPr>
          <w:p w14:paraId="30526CAA" w14:textId="77777777" w:rsidR="006A189B" w:rsidRPr="007B6B11" w:rsidRDefault="006A189B" w:rsidP="004E02BE">
            <w:pPr>
              <w:pStyle w:val="Tabelazwyky"/>
            </w:pPr>
            <w:r w:rsidRPr="007B6B11">
              <w:t>1..1</w:t>
            </w:r>
          </w:p>
        </w:tc>
      </w:tr>
      <w:tr w:rsidR="006A189B" w:rsidRPr="007B6B11" w14:paraId="23537B86" w14:textId="77777777" w:rsidTr="00F102D0">
        <w:trPr>
          <w:trHeight w:val="213"/>
        </w:trPr>
        <w:tc>
          <w:tcPr>
            <w:tcW w:w="1788" w:type="dxa"/>
          </w:tcPr>
          <w:p w14:paraId="0598807C" w14:textId="77777777" w:rsidR="006A189B" w:rsidRPr="007B6B11" w:rsidRDefault="006A189B" w:rsidP="004E02BE">
            <w:pPr>
              <w:pStyle w:val="Tabelazwyky"/>
            </w:pPr>
            <w:r w:rsidRPr="007B6B11">
              <w:t>totalAmountOfTax</w:t>
            </w:r>
          </w:p>
        </w:tc>
        <w:tc>
          <w:tcPr>
            <w:tcW w:w="3360" w:type="dxa"/>
          </w:tcPr>
          <w:p w14:paraId="4685C108" w14:textId="77777777" w:rsidR="006A189B" w:rsidRPr="007B6B11" w:rsidRDefault="006A189B" w:rsidP="004E02BE">
            <w:pPr>
              <w:pStyle w:val="Tabelazwyky"/>
            </w:pPr>
            <w:r w:rsidRPr="007B6B11">
              <w:t>Razem.</w:t>
            </w:r>
          </w:p>
          <w:p w14:paraId="144B1B49" w14:textId="23000AE7" w:rsidR="006A189B" w:rsidRPr="007B6B11" w:rsidRDefault="00784EC6" w:rsidP="004E02BE">
            <w:pPr>
              <w:pStyle w:val="Tabelazwyky"/>
            </w:pPr>
            <w:r w:rsidRPr="007B6B11">
              <w:t>Łączny p</w:t>
            </w:r>
            <w:r w:rsidR="006A189B" w:rsidRPr="007B6B11">
              <w:t>odatek akcyzowy w zł.</w:t>
            </w:r>
          </w:p>
        </w:tc>
        <w:tc>
          <w:tcPr>
            <w:tcW w:w="840" w:type="dxa"/>
          </w:tcPr>
          <w:p w14:paraId="20628F05" w14:textId="14546214" w:rsidR="006A189B" w:rsidRPr="007B6B11" w:rsidRDefault="006A189B" w:rsidP="004E02BE">
            <w:pPr>
              <w:pStyle w:val="Tabelazwyky"/>
            </w:pPr>
            <w:r w:rsidRPr="007B6B11">
              <w:t>2</w:t>
            </w:r>
            <w:r w:rsidR="00B833CF" w:rsidRPr="007B6B11">
              <w:t>65</w:t>
            </w:r>
          </w:p>
        </w:tc>
        <w:tc>
          <w:tcPr>
            <w:tcW w:w="2095" w:type="dxa"/>
          </w:tcPr>
          <w:p w14:paraId="001581F2" w14:textId="77777777" w:rsidR="006A189B" w:rsidRPr="007B6B11" w:rsidRDefault="006A189B" w:rsidP="004E02BE">
            <w:pPr>
              <w:pStyle w:val="Tabelazwyky"/>
            </w:pPr>
            <w:r w:rsidRPr="007B6B11">
              <w:t>ZAmountP</w:t>
            </w:r>
          </w:p>
          <w:p w14:paraId="5426CD32" w14:textId="77777777" w:rsidR="006A189B" w:rsidRPr="007B6B11" w:rsidRDefault="006A189B" w:rsidP="004E02BE">
            <w:pPr>
              <w:pStyle w:val="Tabelazwyky"/>
            </w:pPr>
            <w:r w:rsidRPr="007B6B11">
              <w:t>Patrz reguła R15</w:t>
            </w:r>
          </w:p>
        </w:tc>
        <w:tc>
          <w:tcPr>
            <w:tcW w:w="1197" w:type="dxa"/>
          </w:tcPr>
          <w:p w14:paraId="6F9ADE6A" w14:textId="77777777" w:rsidR="006A189B" w:rsidRPr="007B6B11" w:rsidRDefault="006A189B" w:rsidP="004E02BE">
            <w:pPr>
              <w:pStyle w:val="Tabelazwyky"/>
            </w:pPr>
            <w:r w:rsidRPr="007B6B11">
              <w:t>1..1</w:t>
            </w:r>
          </w:p>
        </w:tc>
      </w:tr>
      <w:tr w:rsidR="006A189B" w:rsidRPr="007B6B11" w14:paraId="2505D3A2" w14:textId="77777777" w:rsidTr="00F102D0">
        <w:trPr>
          <w:trHeight w:val="213"/>
        </w:trPr>
        <w:tc>
          <w:tcPr>
            <w:tcW w:w="1788" w:type="dxa"/>
          </w:tcPr>
          <w:p w14:paraId="54B696A0" w14:textId="77777777" w:rsidR="006A189B" w:rsidRPr="007B6B11" w:rsidRDefault="006A189B" w:rsidP="004E02BE">
            <w:pPr>
              <w:pStyle w:val="Tabelazwyky"/>
            </w:pPr>
            <w:r w:rsidRPr="007B6B11">
              <w:t>Item</w:t>
            </w:r>
          </w:p>
        </w:tc>
        <w:tc>
          <w:tcPr>
            <w:tcW w:w="3360" w:type="dxa"/>
          </w:tcPr>
          <w:p w14:paraId="7BBD54E2" w14:textId="77777777" w:rsidR="006A189B" w:rsidRPr="007B6B11" w:rsidRDefault="006A189B" w:rsidP="004E02BE">
            <w:pPr>
              <w:pStyle w:val="Tabelazwyky"/>
            </w:pPr>
            <w:r w:rsidRPr="007B6B11">
              <w:t>Obliczenie wysokości podatku akcyzowego od poszczególnych wyrobów.</w:t>
            </w:r>
          </w:p>
        </w:tc>
        <w:tc>
          <w:tcPr>
            <w:tcW w:w="840" w:type="dxa"/>
          </w:tcPr>
          <w:p w14:paraId="296E5D5C" w14:textId="77777777" w:rsidR="006A189B" w:rsidRPr="007B6B11" w:rsidRDefault="006A189B" w:rsidP="004E02BE">
            <w:pPr>
              <w:pStyle w:val="Tabelazwyky"/>
            </w:pPr>
            <w:r w:rsidRPr="007B6B11">
              <w:t>F</w:t>
            </w:r>
          </w:p>
        </w:tc>
        <w:tc>
          <w:tcPr>
            <w:tcW w:w="2095" w:type="dxa"/>
          </w:tcPr>
          <w:p w14:paraId="0A00649F" w14:textId="77777777" w:rsidR="006A189B" w:rsidRPr="007B6B11" w:rsidRDefault="006A189B" w:rsidP="004E02BE">
            <w:pPr>
              <w:pStyle w:val="Tabelazwyky"/>
            </w:pPr>
            <w:r w:rsidRPr="007B6B11">
              <w:t>ItemType</w:t>
            </w:r>
          </w:p>
        </w:tc>
        <w:tc>
          <w:tcPr>
            <w:tcW w:w="1197" w:type="dxa"/>
          </w:tcPr>
          <w:p w14:paraId="4C20E534" w14:textId="77777777" w:rsidR="006A189B" w:rsidRPr="007B6B11" w:rsidRDefault="006A189B" w:rsidP="004E02BE">
            <w:pPr>
              <w:pStyle w:val="Tabelazwyky"/>
            </w:pPr>
            <w:r w:rsidRPr="007B6B11">
              <w:t>0..99</w:t>
            </w:r>
          </w:p>
        </w:tc>
      </w:tr>
    </w:tbl>
    <w:p w14:paraId="1A58C502" w14:textId="4E73D506" w:rsidR="00F27167" w:rsidRPr="007B6B11" w:rsidRDefault="00F27167" w:rsidP="004E02BE">
      <w:pPr>
        <w:pStyle w:val="Legenda"/>
        <w:rPr>
          <w:b w:val="0"/>
          <w:sz w:val="22"/>
        </w:rPr>
      </w:pPr>
      <w:bookmarkStart w:id="614" w:name="_Toc97503963"/>
      <w:bookmarkStart w:id="615" w:name="_Toc183172214"/>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108</w:t>
      </w:r>
      <w:r w:rsidRPr="007B6B11">
        <w:rPr>
          <w:b w:val="0"/>
          <w:sz w:val="22"/>
        </w:rPr>
        <w:fldChar w:fldCharType="end"/>
      </w:r>
      <w:r w:rsidRPr="007B6B11">
        <w:rPr>
          <w:b w:val="0"/>
          <w:sz w:val="22"/>
        </w:rPr>
        <w:t>. Struktura &lt;ItemsType&gt;, Obliczenie wysokości podatku akcyzowego od poszczególnych wyrobów (podsumowanie pozycji) załącznika AKC-4N.</w:t>
      </w:r>
      <w:bookmarkEnd w:id="614"/>
      <w:bookmarkEnd w:id="615"/>
    </w:p>
    <w:p w14:paraId="4405D6C2" w14:textId="63869EB6" w:rsidR="00C41665" w:rsidRPr="007B6B11" w:rsidRDefault="00810F8A" w:rsidP="004E02BE">
      <w:r w:rsidRPr="007B6B11">
        <w:rPr>
          <w:noProof/>
        </w:rPr>
        <w:drawing>
          <wp:inline distT="0" distB="0" distL="0" distR="0" wp14:anchorId="027202DF" wp14:editId="2B1D33B4">
            <wp:extent cx="5753100" cy="3695700"/>
            <wp:effectExtent l="19050" t="19050" r="19050" b="19050"/>
            <wp:docPr id="158" name="Obraz 158" descr="Rysunek przedstawia strukturę &lt;ItemsType&gt;, Obliczenie wysokości podatku akcyzowego od poszczególnych wyrobów (podsumowani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Obraz 158" descr="Rysunek przedstawia strukturę &lt;ItemsType&gt;, Obliczenie wysokości podatku akcyzowego od poszczególnych wyrobów (podsumowanie pozycji) załącznika AKC-4N."/>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53100" cy="3695700"/>
                    </a:xfrm>
                    <a:prstGeom prst="rect">
                      <a:avLst/>
                    </a:prstGeom>
                    <a:noFill/>
                    <a:ln>
                      <a:solidFill>
                        <a:schemeClr val="tx1"/>
                      </a:solidFill>
                    </a:ln>
                  </pic:spPr>
                </pic:pic>
              </a:graphicData>
            </a:graphic>
          </wp:inline>
        </w:drawing>
      </w:r>
    </w:p>
    <w:p w14:paraId="223B2363" w14:textId="0E59133F" w:rsidR="00C41665" w:rsidRPr="007B6B11" w:rsidRDefault="00C41665" w:rsidP="004E02BE">
      <w:pPr>
        <w:pStyle w:val="Z2PodpisRysunkuTabeli"/>
      </w:pPr>
      <w:bookmarkStart w:id="616" w:name="_Toc183172104"/>
      <w:r w:rsidRPr="007B6B11">
        <w:lastRenderedPageBreak/>
        <w:t xml:space="preserve">Tabela </w:t>
      </w:r>
      <w:r w:rsidR="00E354C5">
        <w:fldChar w:fldCharType="begin"/>
      </w:r>
      <w:r w:rsidR="00E354C5">
        <w:instrText xml:space="preserve"> SEQ Tabela \* ARABIC </w:instrText>
      </w:r>
      <w:r w:rsidR="00E354C5">
        <w:fldChar w:fldCharType="separate"/>
      </w:r>
      <w:r w:rsidR="006D48AD">
        <w:rPr>
          <w:noProof/>
        </w:rPr>
        <w:t>136</w:t>
      </w:r>
      <w:r w:rsidR="00E354C5">
        <w:fldChar w:fldCharType="end"/>
      </w:r>
      <w:r w:rsidRPr="007B6B11">
        <w:t>. Struktura &lt;ItemType&gt;, Obliczenie wysokości podatku akcyzowego od poszczególnych wyrobów (składowe pozycji) załącznika AKC-4N.</w:t>
      </w:r>
      <w:bookmarkEnd w:id="61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7B6B11" w14:paraId="5D1EF993" w14:textId="77777777" w:rsidTr="00F27167">
        <w:trPr>
          <w:trHeight w:val="213"/>
          <w:tblHeader/>
        </w:trPr>
        <w:tc>
          <w:tcPr>
            <w:tcW w:w="1788" w:type="dxa"/>
            <w:shd w:val="clear" w:color="auto" w:fill="D9D9D9" w:themeFill="background1" w:themeFillShade="D9"/>
          </w:tcPr>
          <w:p w14:paraId="1751D467"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394E2339"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05AA1734"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6948E308"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2C3A8C24"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C41665" w:rsidRPr="007B6B11" w14:paraId="56C65447" w14:textId="77777777" w:rsidTr="00F102D0">
        <w:trPr>
          <w:trHeight w:val="213"/>
        </w:trPr>
        <w:tc>
          <w:tcPr>
            <w:tcW w:w="1788" w:type="dxa"/>
          </w:tcPr>
          <w:p w14:paraId="08595499" w14:textId="77777777" w:rsidR="00C41665" w:rsidRPr="007B6B11" w:rsidRDefault="00C41665" w:rsidP="004E02BE">
            <w:pPr>
              <w:pStyle w:val="Tabelazwyky"/>
            </w:pPr>
            <w:r w:rsidRPr="007B6B11">
              <w:t>id</w:t>
            </w:r>
          </w:p>
        </w:tc>
        <w:tc>
          <w:tcPr>
            <w:tcW w:w="3360" w:type="dxa"/>
          </w:tcPr>
          <w:p w14:paraId="660F1D0A" w14:textId="77777777" w:rsidR="00C41665" w:rsidRPr="007B6B11" w:rsidRDefault="00C41665" w:rsidP="004E02BE">
            <w:pPr>
              <w:pStyle w:val="Tabelazwyky"/>
            </w:pPr>
            <w:r w:rsidRPr="007B6B11">
              <w:t>Liczba porządkowa.</w:t>
            </w:r>
          </w:p>
        </w:tc>
        <w:tc>
          <w:tcPr>
            <w:tcW w:w="840" w:type="dxa"/>
          </w:tcPr>
          <w:p w14:paraId="6CD9EFF5" w14:textId="77777777" w:rsidR="00C41665" w:rsidRPr="007B6B11" w:rsidRDefault="00C41665" w:rsidP="004E02BE">
            <w:pPr>
              <w:pStyle w:val="Tabelazwyky"/>
            </w:pPr>
            <w:r w:rsidRPr="007B6B11">
              <w:t>F.a</w:t>
            </w:r>
          </w:p>
        </w:tc>
        <w:tc>
          <w:tcPr>
            <w:tcW w:w="2095" w:type="dxa"/>
          </w:tcPr>
          <w:p w14:paraId="7FD77659" w14:textId="77777777" w:rsidR="00C41665" w:rsidRPr="007B6B11" w:rsidRDefault="00C41665" w:rsidP="004E02BE">
            <w:pPr>
              <w:pStyle w:val="Tabelazwyky"/>
            </w:pPr>
            <w:r w:rsidRPr="007B6B11">
              <w:t>ZNumeric</w:t>
            </w:r>
          </w:p>
        </w:tc>
        <w:tc>
          <w:tcPr>
            <w:tcW w:w="1197" w:type="dxa"/>
          </w:tcPr>
          <w:p w14:paraId="07E4275A" w14:textId="77777777" w:rsidR="00C41665" w:rsidRPr="007B6B11" w:rsidRDefault="00C41665" w:rsidP="004E02BE">
            <w:pPr>
              <w:pStyle w:val="Tabelazwyky"/>
            </w:pPr>
            <w:r w:rsidRPr="007B6B11">
              <w:t>1..1</w:t>
            </w:r>
          </w:p>
        </w:tc>
      </w:tr>
      <w:tr w:rsidR="00C41665" w:rsidRPr="007B6B11" w14:paraId="56B622B4" w14:textId="77777777" w:rsidTr="00F102D0">
        <w:trPr>
          <w:trHeight w:val="213"/>
        </w:trPr>
        <w:tc>
          <w:tcPr>
            <w:tcW w:w="1788" w:type="dxa"/>
          </w:tcPr>
          <w:p w14:paraId="119C048F" w14:textId="77777777" w:rsidR="00C41665" w:rsidRPr="007B6B11" w:rsidRDefault="00C41665" w:rsidP="004E02BE">
            <w:pPr>
              <w:pStyle w:val="Tabelazwyky"/>
            </w:pPr>
            <w:r w:rsidRPr="007B6B11">
              <w:t>groupOfGoodsName</w:t>
            </w:r>
          </w:p>
        </w:tc>
        <w:tc>
          <w:tcPr>
            <w:tcW w:w="3360" w:type="dxa"/>
          </w:tcPr>
          <w:p w14:paraId="2967907B" w14:textId="77777777" w:rsidR="00C41665" w:rsidRPr="007B6B11" w:rsidRDefault="00C41665" w:rsidP="004E02BE">
            <w:pPr>
              <w:pStyle w:val="Tabelazwyky"/>
            </w:pPr>
            <w:r w:rsidRPr="007B6B11">
              <w:t>Nazwa grupy wyrobów, dla których ustalono odrębne stawki podatkowe</w:t>
            </w:r>
          </w:p>
        </w:tc>
        <w:tc>
          <w:tcPr>
            <w:tcW w:w="840" w:type="dxa"/>
          </w:tcPr>
          <w:p w14:paraId="051E90CF" w14:textId="77777777" w:rsidR="00C41665" w:rsidRPr="007B6B11" w:rsidRDefault="00C41665" w:rsidP="004E02BE">
            <w:pPr>
              <w:pStyle w:val="Tabelazwyky"/>
            </w:pPr>
            <w:r w:rsidRPr="007B6B11">
              <w:t>F.b</w:t>
            </w:r>
          </w:p>
        </w:tc>
        <w:tc>
          <w:tcPr>
            <w:tcW w:w="2095" w:type="dxa"/>
          </w:tcPr>
          <w:p w14:paraId="00A60BAD" w14:textId="77777777" w:rsidR="00C41665" w:rsidRPr="007B6B11" w:rsidRDefault="00C41665" w:rsidP="004E02BE">
            <w:pPr>
              <w:pStyle w:val="Tabelazwyky"/>
            </w:pPr>
            <w:r w:rsidRPr="007B6B11">
              <w:t>ZCharacter</w:t>
            </w:r>
          </w:p>
          <w:p w14:paraId="7D1AA158" w14:textId="4FCB42CF" w:rsidR="00C41665" w:rsidRPr="007B6B11" w:rsidRDefault="00C41665" w:rsidP="004E02BE">
            <w:pPr>
              <w:pStyle w:val="Tabelazwyky"/>
            </w:pPr>
            <w:r w:rsidRPr="007B6B11">
              <w:t>Patrz reguła R16</w:t>
            </w:r>
          </w:p>
        </w:tc>
        <w:tc>
          <w:tcPr>
            <w:tcW w:w="1197" w:type="dxa"/>
          </w:tcPr>
          <w:p w14:paraId="01ACA156" w14:textId="77777777" w:rsidR="00C41665" w:rsidRPr="007B6B11" w:rsidRDefault="00C41665" w:rsidP="004E02BE">
            <w:pPr>
              <w:pStyle w:val="Tabelazwyky"/>
            </w:pPr>
            <w:r w:rsidRPr="007B6B11">
              <w:t>1..1</w:t>
            </w:r>
          </w:p>
        </w:tc>
      </w:tr>
      <w:tr w:rsidR="00C41665" w:rsidRPr="007B6B11" w14:paraId="71D6E865" w14:textId="77777777" w:rsidTr="00F102D0">
        <w:trPr>
          <w:trHeight w:val="213"/>
        </w:trPr>
        <w:tc>
          <w:tcPr>
            <w:tcW w:w="1788" w:type="dxa"/>
          </w:tcPr>
          <w:p w14:paraId="245E31A8" w14:textId="77777777" w:rsidR="00C41665" w:rsidRPr="007B6B11" w:rsidRDefault="00C41665" w:rsidP="004E02BE">
            <w:pPr>
              <w:pStyle w:val="Tabelazwyky"/>
            </w:pPr>
            <w:r w:rsidRPr="007B6B11">
              <w:t>shortages</w:t>
            </w:r>
          </w:p>
        </w:tc>
        <w:tc>
          <w:tcPr>
            <w:tcW w:w="3360" w:type="dxa"/>
          </w:tcPr>
          <w:p w14:paraId="4CA3B17A" w14:textId="77777777" w:rsidR="00C41665" w:rsidRPr="007B6B11" w:rsidRDefault="00C41665" w:rsidP="004E02BE">
            <w:pPr>
              <w:pStyle w:val="Tabelazwyky"/>
            </w:pPr>
            <w:r w:rsidRPr="007B6B11">
              <w:t>Możliwość oznaczenia w przypadku wykazywania ubytków wyrobów akcyzowych (przekraczających normy dopuszczalnych ubytków) lub całkowitego zniszczenia wyrobów.</w:t>
            </w:r>
          </w:p>
        </w:tc>
        <w:tc>
          <w:tcPr>
            <w:tcW w:w="840" w:type="dxa"/>
          </w:tcPr>
          <w:p w14:paraId="3EDC7F0B" w14:textId="77777777" w:rsidR="00C41665" w:rsidRPr="007B6B11" w:rsidRDefault="00C41665" w:rsidP="004E02BE">
            <w:pPr>
              <w:pStyle w:val="Tabelazwyky"/>
            </w:pPr>
            <w:r w:rsidRPr="007B6B11">
              <w:t>F.b</w:t>
            </w:r>
          </w:p>
        </w:tc>
        <w:tc>
          <w:tcPr>
            <w:tcW w:w="2095" w:type="dxa"/>
          </w:tcPr>
          <w:p w14:paraId="2C02AE27" w14:textId="77777777" w:rsidR="00C41665" w:rsidRPr="007B6B11" w:rsidRDefault="00C41665" w:rsidP="004E02BE">
            <w:pPr>
              <w:pStyle w:val="Tabelazwyky"/>
            </w:pPr>
            <w:r w:rsidRPr="007B6B11">
              <w:t>ZShortages</w:t>
            </w:r>
          </w:p>
          <w:p w14:paraId="7DDFC9E2" w14:textId="77777777" w:rsidR="00C41665" w:rsidRPr="007B6B11" w:rsidRDefault="00C41665" w:rsidP="004E02BE">
            <w:pPr>
              <w:pStyle w:val="Tabelazwyky"/>
            </w:pPr>
            <w:r w:rsidRPr="007B6B11">
              <w:t>Patrz reguła R17</w:t>
            </w:r>
          </w:p>
        </w:tc>
        <w:tc>
          <w:tcPr>
            <w:tcW w:w="1197" w:type="dxa"/>
          </w:tcPr>
          <w:p w14:paraId="0D50DA64" w14:textId="77777777" w:rsidR="00C41665" w:rsidRPr="007B6B11" w:rsidRDefault="00C41665" w:rsidP="004E02BE">
            <w:pPr>
              <w:pStyle w:val="Tabelazwyky"/>
            </w:pPr>
            <w:r w:rsidRPr="007B6B11">
              <w:t>0..1</w:t>
            </w:r>
          </w:p>
        </w:tc>
      </w:tr>
      <w:tr w:rsidR="00C41665" w:rsidRPr="007B6B11" w14:paraId="35B031B2" w14:textId="77777777" w:rsidTr="00F102D0">
        <w:trPr>
          <w:trHeight w:val="213"/>
        </w:trPr>
        <w:tc>
          <w:tcPr>
            <w:tcW w:w="1788" w:type="dxa"/>
          </w:tcPr>
          <w:p w14:paraId="5C9E6220" w14:textId="77777777" w:rsidR="00C41665" w:rsidRPr="007B6B11" w:rsidRDefault="00C41665" w:rsidP="004E02BE">
            <w:pPr>
              <w:pStyle w:val="Tabelazwyky"/>
            </w:pPr>
            <w:r w:rsidRPr="007B6B11">
              <w:t>codeCN</w:t>
            </w:r>
          </w:p>
        </w:tc>
        <w:tc>
          <w:tcPr>
            <w:tcW w:w="3360" w:type="dxa"/>
          </w:tcPr>
          <w:p w14:paraId="43275425" w14:textId="77777777" w:rsidR="00C41665" w:rsidRPr="007B6B11" w:rsidRDefault="00C41665" w:rsidP="004E02BE">
            <w:pPr>
              <w:pStyle w:val="Tabelazwyky"/>
            </w:pPr>
            <w:r w:rsidRPr="007B6B11">
              <w:t>Ośmiocyfrowy kod CN.</w:t>
            </w:r>
          </w:p>
        </w:tc>
        <w:tc>
          <w:tcPr>
            <w:tcW w:w="840" w:type="dxa"/>
          </w:tcPr>
          <w:p w14:paraId="56D3E635" w14:textId="77777777" w:rsidR="00C41665" w:rsidRPr="007B6B11" w:rsidRDefault="00C41665" w:rsidP="004E02BE">
            <w:pPr>
              <w:pStyle w:val="Tabelazwyky"/>
            </w:pPr>
            <w:r w:rsidRPr="007B6B11">
              <w:t>F.c</w:t>
            </w:r>
          </w:p>
        </w:tc>
        <w:tc>
          <w:tcPr>
            <w:tcW w:w="2095" w:type="dxa"/>
          </w:tcPr>
          <w:p w14:paraId="1A336622" w14:textId="77777777" w:rsidR="00C41665" w:rsidRPr="007B6B11" w:rsidRDefault="00C41665" w:rsidP="004E02BE">
            <w:pPr>
              <w:pStyle w:val="Tabelazwyky"/>
            </w:pPr>
            <w:r w:rsidRPr="007B6B11">
              <w:t>ZCodeCN</w:t>
            </w:r>
          </w:p>
        </w:tc>
        <w:tc>
          <w:tcPr>
            <w:tcW w:w="1197" w:type="dxa"/>
          </w:tcPr>
          <w:p w14:paraId="40E1E8E3" w14:textId="77777777" w:rsidR="00C41665" w:rsidRPr="007B6B11" w:rsidRDefault="00C41665" w:rsidP="004E02BE">
            <w:pPr>
              <w:pStyle w:val="Tabelazwyky"/>
            </w:pPr>
            <w:r w:rsidRPr="007B6B11">
              <w:t>1..1</w:t>
            </w:r>
          </w:p>
        </w:tc>
      </w:tr>
      <w:tr w:rsidR="00810F8A" w:rsidRPr="007B6B11" w14:paraId="0D716699" w14:textId="77777777" w:rsidTr="00F102D0">
        <w:trPr>
          <w:trHeight w:val="213"/>
        </w:trPr>
        <w:tc>
          <w:tcPr>
            <w:tcW w:w="1788" w:type="dxa"/>
          </w:tcPr>
          <w:p w14:paraId="61356BA2" w14:textId="5279B8B9" w:rsidR="00810F8A" w:rsidRPr="007B6B11" w:rsidRDefault="00810F8A" w:rsidP="004E02BE">
            <w:pPr>
              <w:pStyle w:val="Tabelazwyky"/>
            </w:pPr>
            <w:r w:rsidRPr="007B6B11">
              <w:t>weightedAverageRetailPrice</w:t>
            </w:r>
          </w:p>
        </w:tc>
        <w:tc>
          <w:tcPr>
            <w:tcW w:w="3360" w:type="dxa"/>
          </w:tcPr>
          <w:p w14:paraId="596F10A0" w14:textId="6CE8DC1A" w:rsidR="00810F8A" w:rsidRPr="007B6B11" w:rsidRDefault="00784EC6" w:rsidP="004E02BE">
            <w:pPr>
              <w:pStyle w:val="Tabelazwyky"/>
            </w:pPr>
            <w:r w:rsidRPr="007B6B11">
              <w:t>Ś</w:t>
            </w:r>
            <w:r w:rsidR="00810F8A" w:rsidRPr="007B6B11">
              <w:t>rednia ważona detaliczna cena sprzedaży tytoniu do palenia obowiązująca w danym roku kalendarzowym.</w:t>
            </w:r>
          </w:p>
        </w:tc>
        <w:tc>
          <w:tcPr>
            <w:tcW w:w="840" w:type="dxa"/>
          </w:tcPr>
          <w:p w14:paraId="14DD9DBF" w14:textId="6D20C053" w:rsidR="00810F8A" w:rsidRPr="007B6B11" w:rsidRDefault="00810F8A" w:rsidP="004E02BE">
            <w:pPr>
              <w:pStyle w:val="Tabelazwyky"/>
            </w:pPr>
            <w:r w:rsidRPr="007B6B11">
              <w:t>F.d</w:t>
            </w:r>
          </w:p>
        </w:tc>
        <w:tc>
          <w:tcPr>
            <w:tcW w:w="2095" w:type="dxa"/>
          </w:tcPr>
          <w:p w14:paraId="14F97724" w14:textId="56356764" w:rsidR="00810F8A" w:rsidRPr="007B6B11" w:rsidRDefault="00810F8A" w:rsidP="004E02BE">
            <w:pPr>
              <w:pStyle w:val="Tabelazwyky"/>
            </w:pPr>
            <w:r w:rsidRPr="007B6B11">
              <w:t>ZAmountC</w:t>
            </w:r>
          </w:p>
        </w:tc>
        <w:tc>
          <w:tcPr>
            <w:tcW w:w="1197" w:type="dxa"/>
          </w:tcPr>
          <w:p w14:paraId="415C4FE2" w14:textId="4EA677B6" w:rsidR="00810F8A" w:rsidRPr="007B6B11" w:rsidRDefault="00810F8A" w:rsidP="004E02BE">
            <w:pPr>
              <w:pStyle w:val="Tabelazwyky"/>
            </w:pPr>
            <w:r w:rsidRPr="007B6B11">
              <w:t>1..1</w:t>
            </w:r>
          </w:p>
        </w:tc>
      </w:tr>
      <w:tr w:rsidR="004B67E5" w:rsidRPr="007B6B11" w14:paraId="2BFE3D57" w14:textId="77777777" w:rsidTr="00F102D0">
        <w:trPr>
          <w:trHeight w:val="213"/>
        </w:trPr>
        <w:tc>
          <w:tcPr>
            <w:tcW w:w="1788" w:type="dxa"/>
          </w:tcPr>
          <w:p w14:paraId="436F3C5A" w14:textId="77777777" w:rsidR="004B67E5" w:rsidRPr="007B6B11" w:rsidRDefault="004B67E5" w:rsidP="004E02BE">
            <w:pPr>
              <w:pStyle w:val="Tabelazwyky"/>
            </w:pPr>
            <w:r w:rsidRPr="007B6B11">
              <w:t>numberOfGoods</w:t>
            </w:r>
          </w:p>
        </w:tc>
        <w:tc>
          <w:tcPr>
            <w:tcW w:w="3360" w:type="dxa"/>
          </w:tcPr>
          <w:p w14:paraId="1D6B1580" w14:textId="6BEFCE8C" w:rsidR="004B67E5" w:rsidRPr="007B6B11" w:rsidRDefault="004B67E5" w:rsidP="004E02BE">
            <w:pPr>
              <w:pStyle w:val="Tabelazwyky"/>
            </w:pPr>
            <w:r w:rsidRPr="007B6B11">
              <w:t>Ilość wyrobów (z dokładnością do trzech miejsc po przecinku)</w:t>
            </w:r>
          </w:p>
        </w:tc>
        <w:tc>
          <w:tcPr>
            <w:tcW w:w="840" w:type="dxa"/>
          </w:tcPr>
          <w:p w14:paraId="302489F2" w14:textId="027D98A1" w:rsidR="004B67E5" w:rsidRPr="007B6B11" w:rsidRDefault="004B67E5" w:rsidP="004E02BE">
            <w:pPr>
              <w:pStyle w:val="Tabelazwyky"/>
            </w:pPr>
            <w:r w:rsidRPr="007B6B11">
              <w:t>F.e</w:t>
            </w:r>
          </w:p>
        </w:tc>
        <w:tc>
          <w:tcPr>
            <w:tcW w:w="2095" w:type="dxa"/>
          </w:tcPr>
          <w:p w14:paraId="04CCD678" w14:textId="66762CDF" w:rsidR="004B67E5" w:rsidRPr="007B6B11" w:rsidRDefault="004B67E5" w:rsidP="004E02BE">
            <w:pPr>
              <w:pStyle w:val="Tabelazwyky"/>
            </w:pPr>
            <w:r w:rsidRPr="007B6B11">
              <w:t>ZAmountE</w:t>
            </w:r>
          </w:p>
        </w:tc>
        <w:tc>
          <w:tcPr>
            <w:tcW w:w="1197" w:type="dxa"/>
          </w:tcPr>
          <w:p w14:paraId="414C6CFF" w14:textId="77777777" w:rsidR="004B67E5" w:rsidRPr="007B6B11" w:rsidRDefault="004B67E5" w:rsidP="004E02BE">
            <w:pPr>
              <w:pStyle w:val="Tabelazwyky"/>
            </w:pPr>
            <w:r w:rsidRPr="007B6B11">
              <w:t>1..1</w:t>
            </w:r>
          </w:p>
        </w:tc>
      </w:tr>
      <w:tr w:rsidR="004B67E5" w:rsidRPr="007B6B11" w14:paraId="4ED04B3E" w14:textId="77777777" w:rsidTr="00F102D0">
        <w:trPr>
          <w:trHeight w:val="213"/>
        </w:trPr>
        <w:tc>
          <w:tcPr>
            <w:tcW w:w="1788" w:type="dxa"/>
          </w:tcPr>
          <w:p w14:paraId="2034934C" w14:textId="27E35EDE" w:rsidR="004B67E5" w:rsidRPr="007B6B11" w:rsidRDefault="004B67E5" w:rsidP="004E02BE">
            <w:pPr>
              <w:pStyle w:val="Tabelazwyky"/>
            </w:pPr>
            <w:r w:rsidRPr="007B6B11">
              <w:t>taxRatePercentage</w:t>
            </w:r>
          </w:p>
        </w:tc>
        <w:tc>
          <w:tcPr>
            <w:tcW w:w="3360" w:type="dxa"/>
          </w:tcPr>
          <w:p w14:paraId="1C03A0EE" w14:textId="550191B2" w:rsidR="004B67E5" w:rsidRPr="007B6B11" w:rsidRDefault="004B67E5" w:rsidP="004E02BE">
            <w:pPr>
              <w:pStyle w:val="Tabelazwyky"/>
            </w:pPr>
            <w:r w:rsidRPr="007B6B11">
              <w:t>Stawka podatku - Stawka procentowa</w:t>
            </w:r>
          </w:p>
        </w:tc>
        <w:tc>
          <w:tcPr>
            <w:tcW w:w="840" w:type="dxa"/>
          </w:tcPr>
          <w:p w14:paraId="52418787" w14:textId="7EB21529" w:rsidR="004B67E5" w:rsidRPr="007B6B11" w:rsidRDefault="006F7FA8" w:rsidP="004E02BE">
            <w:pPr>
              <w:pStyle w:val="Tabelazwyky"/>
            </w:pPr>
            <w:r w:rsidRPr="007B6B11">
              <w:t>F.f.a</w:t>
            </w:r>
          </w:p>
        </w:tc>
        <w:tc>
          <w:tcPr>
            <w:tcW w:w="2095" w:type="dxa"/>
          </w:tcPr>
          <w:p w14:paraId="36F9214E" w14:textId="646D1C34" w:rsidR="004B67E5" w:rsidRPr="007B6B11" w:rsidRDefault="00133D5F" w:rsidP="004E02BE">
            <w:pPr>
              <w:pStyle w:val="Tabelazwyky"/>
            </w:pPr>
            <w:r w:rsidRPr="007B6B11">
              <w:t>ZPercentage</w:t>
            </w:r>
          </w:p>
        </w:tc>
        <w:tc>
          <w:tcPr>
            <w:tcW w:w="1197" w:type="dxa"/>
          </w:tcPr>
          <w:p w14:paraId="0E7F9052" w14:textId="606CBD7C" w:rsidR="004B67E5" w:rsidRPr="007B6B11" w:rsidRDefault="00133D5F" w:rsidP="004E02BE">
            <w:pPr>
              <w:pStyle w:val="Tabelazwyky"/>
            </w:pPr>
            <w:r w:rsidRPr="007B6B11">
              <w:t>1..1</w:t>
            </w:r>
          </w:p>
        </w:tc>
      </w:tr>
      <w:tr w:rsidR="006F7FA8" w:rsidRPr="007B6B11" w14:paraId="35ACED27" w14:textId="77777777" w:rsidTr="00F102D0">
        <w:trPr>
          <w:trHeight w:val="213"/>
        </w:trPr>
        <w:tc>
          <w:tcPr>
            <w:tcW w:w="1788" w:type="dxa"/>
          </w:tcPr>
          <w:p w14:paraId="05C372AB" w14:textId="72605E7B" w:rsidR="006F7FA8" w:rsidRPr="007B6B11" w:rsidRDefault="006F7FA8" w:rsidP="004E02BE">
            <w:pPr>
              <w:pStyle w:val="Tabelazwyky"/>
            </w:pPr>
            <w:r w:rsidRPr="007B6B11">
              <w:t>taxRatePercentageFromIsztar</w:t>
            </w:r>
          </w:p>
        </w:tc>
        <w:tc>
          <w:tcPr>
            <w:tcW w:w="3360" w:type="dxa"/>
          </w:tcPr>
          <w:p w14:paraId="3612C670" w14:textId="5578D18D" w:rsidR="006F7FA8" w:rsidRPr="007B6B11" w:rsidRDefault="006F7FA8" w:rsidP="004E02BE">
            <w:pPr>
              <w:pStyle w:val="Tabelazwyky"/>
            </w:pPr>
            <w:r w:rsidRPr="007B6B11">
              <w:t>Czy stawka podatku akcyzowego w polu taxRatePercentage jest pobrana z Systemu ISZTAR.</w:t>
            </w:r>
          </w:p>
        </w:tc>
        <w:tc>
          <w:tcPr>
            <w:tcW w:w="840" w:type="dxa"/>
          </w:tcPr>
          <w:p w14:paraId="095398FF" w14:textId="1A44F194" w:rsidR="006F7FA8" w:rsidRPr="007B6B11" w:rsidRDefault="006F7FA8" w:rsidP="004E02BE">
            <w:pPr>
              <w:pStyle w:val="Tabelazwyky"/>
            </w:pPr>
            <w:r w:rsidRPr="007B6B11">
              <w:t>-</w:t>
            </w:r>
          </w:p>
        </w:tc>
        <w:tc>
          <w:tcPr>
            <w:tcW w:w="2095" w:type="dxa"/>
          </w:tcPr>
          <w:p w14:paraId="67212E19" w14:textId="61F47A61" w:rsidR="006F7FA8" w:rsidRPr="007B6B11" w:rsidRDefault="006F7FA8" w:rsidP="004E02BE">
            <w:pPr>
              <w:pStyle w:val="Tabelazwyky"/>
            </w:pPr>
            <w:r w:rsidRPr="007B6B11">
              <w:t>boolean</w:t>
            </w:r>
          </w:p>
        </w:tc>
        <w:tc>
          <w:tcPr>
            <w:tcW w:w="1197" w:type="dxa"/>
          </w:tcPr>
          <w:p w14:paraId="7EF26F83" w14:textId="7B07BD3E" w:rsidR="006F7FA8" w:rsidRPr="007B6B11" w:rsidRDefault="006F7FA8" w:rsidP="004E02BE">
            <w:pPr>
              <w:pStyle w:val="Tabelazwyky"/>
            </w:pPr>
            <w:r w:rsidRPr="007B6B11">
              <w:t>0..1</w:t>
            </w:r>
          </w:p>
        </w:tc>
      </w:tr>
      <w:tr w:rsidR="00C41665" w:rsidRPr="007B6B11" w14:paraId="6ACE00F5" w14:textId="77777777" w:rsidTr="00F102D0">
        <w:trPr>
          <w:trHeight w:val="213"/>
        </w:trPr>
        <w:tc>
          <w:tcPr>
            <w:tcW w:w="1788" w:type="dxa"/>
          </w:tcPr>
          <w:p w14:paraId="5384101D" w14:textId="77777777" w:rsidR="00C41665" w:rsidRPr="007B6B11" w:rsidRDefault="00C41665" w:rsidP="004E02BE">
            <w:pPr>
              <w:pStyle w:val="Tabelazwyky"/>
            </w:pPr>
            <w:r w:rsidRPr="007B6B11">
              <w:t>taxRate</w:t>
            </w:r>
          </w:p>
        </w:tc>
        <w:tc>
          <w:tcPr>
            <w:tcW w:w="3360" w:type="dxa"/>
          </w:tcPr>
          <w:p w14:paraId="0C6B1CC1" w14:textId="6A96A97A" w:rsidR="00C41665" w:rsidRPr="007B6B11" w:rsidRDefault="006F7FA8" w:rsidP="004E02BE">
            <w:pPr>
              <w:pStyle w:val="Tabelazwyky"/>
            </w:pPr>
            <w:r w:rsidRPr="007B6B11">
              <w:t xml:space="preserve">Stawka podatku- Stawka kwotowa. </w:t>
            </w:r>
            <w:r w:rsidR="00C41665" w:rsidRPr="007B6B11">
              <w:t>(z dokładnością do dwóch miejsc po przecinku).</w:t>
            </w:r>
          </w:p>
        </w:tc>
        <w:tc>
          <w:tcPr>
            <w:tcW w:w="840" w:type="dxa"/>
          </w:tcPr>
          <w:p w14:paraId="043AC107" w14:textId="6B0979F1" w:rsidR="00C41665" w:rsidRPr="007B6B11" w:rsidRDefault="00C41665" w:rsidP="004E02BE">
            <w:pPr>
              <w:pStyle w:val="Tabelazwyky"/>
            </w:pPr>
            <w:r w:rsidRPr="007B6B11">
              <w:t>F.</w:t>
            </w:r>
            <w:r w:rsidR="006F7FA8" w:rsidRPr="007B6B11">
              <w:t>f.b</w:t>
            </w:r>
          </w:p>
        </w:tc>
        <w:tc>
          <w:tcPr>
            <w:tcW w:w="2095" w:type="dxa"/>
          </w:tcPr>
          <w:p w14:paraId="5D0BE3C3" w14:textId="77777777" w:rsidR="00C41665" w:rsidRPr="007B6B11" w:rsidRDefault="00C41665" w:rsidP="004E02BE">
            <w:pPr>
              <w:pStyle w:val="Tabelazwyky"/>
            </w:pPr>
            <w:r w:rsidRPr="007B6B11">
              <w:t>ZAmountC</w:t>
            </w:r>
          </w:p>
        </w:tc>
        <w:tc>
          <w:tcPr>
            <w:tcW w:w="1197" w:type="dxa"/>
          </w:tcPr>
          <w:p w14:paraId="2C2D8EDA" w14:textId="78A8C01D" w:rsidR="00C41665" w:rsidRPr="007B6B11" w:rsidRDefault="00784EC6" w:rsidP="004E02BE">
            <w:pPr>
              <w:pStyle w:val="Tabelazwyky"/>
            </w:pPr>
            <w:r w:rsidRPr="007B6B11">
              <w:t>0</w:t>
            </w:r>
            <w:r w:rsidR="00C41665" w:rsidRPr="007B6B11">
              <w:t>..1</w:t>
            </w:r>
          </w:p>
        </w:tc>
      </w:tr>
      <w:tr w:rsidR="00C41665" w:rsidRPr="007B6B11" w14:paraId="07F0C551" w14:textId="77777777" w:rsidTr="00F102D0">
        <w:trPr>
          <w:trHeight w:val="213"/>
        </w:trPr>
        <w:tc>
          <w:tcPr>
            <w:tcW w:w="1788" w:type="dxa"/>
          </w:tcPr>
          <w:p w14:paraId="7C07A6F2" w14:textId="5BA9806F" w:rsidR="00C41665" w:rsidRPr="007B6B11" w:rsidRDefault="00784EC6" w:rsidP="004E02BE">
            <w:pPr>
              <w:pStyle w:val="Tabelazwyky"/>
            </w:pPr>
            <w:r w:rsidRPr="007B6B11">
              <w:t>taxRateFromIsztar</w:t>
            </w:r>
          </w:p>
        </w:tc>
        <w:tc>
          <w:tcPr>
            <w:tcW w:w="3360" w:type="dxa"/>
          </w:tcPr>
          <w:p w14:paraId="4C9C7A24" w14:textId="645FA588" w:rsidR="00C41665" w:rsidRPr="007B6B11" w:rsidRDefault="006F7FA8" w:rsidP="004E02BE">
            <w:pPr>
              <w:pStyle w:val="Tabelazwyky"/>
            </w:pPr>
            <w:r w:rsidRPr="007B6B11">
              <w:t>Czy stawka podatku akcyzowego w polu taxRate jest pobrana z Systemu ISZTAR.</w:t>
            </w:r>
          </w:p>
        </w:tc>
        <w:tc>
          <w:tcPr>
            <w:tcW w:w="840" w:type="dxa"/>
          </w:tcPr>
          <w:p w14:paraId="2A068408" w14:textId="77777777" w:rsidR="00C41665" w:rsidRPr="007B6B11" w:rsidRDefault="00C41665" w:rsidP="004E02BE">
            <w:pPr>
              <w:pStyle w:val="Tabelazwyky"/>
            </w:pPr>
            <w:r w:rsidRPr="007B6B11">
              <w:t>-</w:t>
            </w:r>
          </w:p>
        </w:tc>
        <w:tc>
          <w:tcPr>
            <w:tcW w:w="2095" w:type="dxa"/>
          </w:tcPr>
          <w:p w14:paraId="5703EF49" w14:textId="77777777" w:rsidR="00C41665" w:rsidRPr="007B6B11" w:rsidRDefault="00C41665" w:rsidP="004E02BE">
            <w:pPr>
              <w:pStyle w:val="Tabelazwyky"/>
            </w:pPr>
            <w:r w:rsidRPr="007B6B11">
              <w:t>boolean</w:t>
            </w:r>
          </w:p>
        </w:tc>
        <w:tc>
          <w:tcPr>
            <w:tcW w:w="1197" w:type="dxa"/>
          </w:tcPr>
          <w:p w14:paraId="4CFFAF31" w14:textId="77777777" w:rsidR="00C41665" w:rsidRPr="007B6B11" w:rsidRDefault="00C41665" w:rsidP="004E02BE">
            <w:pPr>
              <w:pStyle w:val="Tabelazwyky"/>
            </w:pPr>
            <w:r w:rsidRPr="007B6B11">
              <w:t>0..1</w:t>
            </w:r>
          </w:p>
        </w:tc>
      </w:tr>
      <w:tr w:rsidR="00C41665" w:rsidRPr="007B6B11" w14:paraId="14EF4DA4" w14:textId="77777777" w:rsidTr="00F102D0">
        <w:trPr>
          <w:trHeight w:val="213"/>
        </w:trPr>
        <w:tc>
          <w:tcPr>
            <w:tcW w:w="1788" w:type="dxa"/>
          </w:tcPr>
          <w:p w14:paraId="3ACE7816" w14:textId="77777777" w:rsidR="00C41665" w:rsidRPr="007B6B11" w:rsidRDefault="00C41665" w:rsidP="004E02BE">
            <w:pPr>
              <w:pStyle w:val="Tabelazwyky"/>
            </w:pPr>
            <w:r w:rsidRPr="007B6B11">
              <w:t>amountOfTax</w:t>
            </w:r>
          </w:p>
        </w:tc>
        <w:tc>
          <w:tcPr>
            <w:tcW w:w="3360" w:type="dxa"/>
          </w:tcPr>
          <w:p w14:paraId="1DE1BEA8" w14:textId="6D486C8A" w:rsidR="00C41665" w:rsidRPr="007B6B11" w:rsidRDefault="006F7FA8" w:rsidP="004E02BE">
            <w:pPr>
              <w:pStyle w:val="Tabelazwyky"/>
            </w:pPr>
            <w:r w:rsidRPr="007B6B11">
              <w:t>Łączny p</w:t>
            </w:r>
            <w:r w:rsidR="00C41665" w:rsidRPr="007B6B11">
              <w:t>odatek akcyzowy (w zł.)</w:t>
            </w:r>
          </w:p>
        </w:tc>
        <w:tc>
          <w:tcPr>
            <w:tcW w:w="840" w:type="dxa"/>
          </w:tcPr>
          <w:p w14:paraId="785C04A0" w14:textId="519DF24A" w:rsidR="00C41665" w:rsidRPr="007B6B11" w:rsidRDefault="00C41665" w:rsidP="004E02BE">
            <w:pPr>
              <w:pStyle w:val="Tabelazwyky"/>
            </w:pPr>
            <w:r w:rsidRPr="007B6B11">
              <w:t>F.</w:t>
            </w:r>
            <w:r w:rsidR="00784EC6" w:rsidRPr="007B6B11">
              <w:t>g</w:t>
            </w:r>
          </w:p>
        </w:tc>
        <w:tc>
          <w:tcPr>
            <w:tcW w:w="2095" w:type="dxa"/>
          </w:tcPr>
          <w:p w14:paraId="7D2A66E8" w14:textId="77777777" w:rsidR="00C41665" w:rsidRPr="007B6B11" w:rsidRDefault="00C41665" w:rsidP="004E02BE">
            <w:pPr>
              <w:pStyle w:val="Tabelazwyky"/>
            </w:pPr>
            <w:r w:rsidRPr="007B6B11">
              <w:t>ZAmountP</w:t>
            </w:r>
          </w:p>
          <w:p w14:paraId="5EBACAFD" w14:textId="77777777" w:rsidR="00C41665" w:rsidRPr="007B6B11" w:rsidRDefault="00C41665" w:rsidP="004E02BE">
            <w:pPr>
              <w:pStyle w:val="Tabelazwyky"/>
            </w:pPr>
            <w:r w:rsidRPr="007B6B11">
              <w:t>Patrz reguła R18</w:t>
            </w:r>
          </w:p>
          <w:p w14:paraId="3F0A3DBA" w14:textId="77777777" w:rsidR="00C41665" w:rsidRPr="007B6B11" w:rsidRDefault="00C41665" w:rsidP="004E02BE">
            <w:pPr>
              <w:pStyle w:val="Tabelazwyky"/>
            </w:pPr>
            <w:r w:rsidRPr="007B6B11">
              <w:tab/>
            </w:r>
          </w:p>
        </w:tc>
        <w:tc>
          <w:tcPr>
            <w:tcW w:w="1197" w:type="dxa"/>
          </w:tcPr>
          <w:p w14:paraId="06EEDF0B" w14:textId="77777777" w:rsidR="00C41665" w:rsidRPr="007B6B11" w:rsidRDefault="00C41665" w:rsidP="004E02BE">
            <w:pPr>
              <w:pStyle w:val="Tabelazwyky"/>
            </w:pPr>
            <w:r w:rsidRPr="007B6B11">
              <w:t>1..1</w:t>
            </w:r>
          </w:p>
        </w:tc>
      </w:tr>
      <w:tr w:rsidR="00C41665" w:rsidRPr="007B6B11" w14:paraId="7725C17A" w14:textId="77777777" w:rsidTr="00F102D0">
        <w:tblPrEx>
          <w:tblLook w:val="04A0" w:firstRow="1" w:lastRow="0" w:firstColumn="1" w:lastColumn="0" w:noHBand="0" w:noVBand="1"/>
        </w:tblPrEx>
        <w:trPr>
          <w:trHeight w:val="570"/>
        </w:trPr>
        <w:tc>
          <w:tcPr>
            <w:tcW w:w="1788" w:type="dxa"/>
          </w:tcPr>
          <w:p w14:paraId="3B82393C" w14:textId="77777777" w:rsidR="00C41665" w:rsidRPr="007B6B11" w:rsidRDefault="00C41665" w:rsidP="004E02BE">
            <w:pPr>
              <w:pStyle w:val="Tabelazwyky"/>
            </w:pPr>
            <w:r w:rsidRPr="007B6B11">
              <w:t>exemptionFromExciseDuty</w:t>
            </w:r>
          </w:p>
        </w:tc>
        <w:tc>
          <w:tcPr>
            <w:tcW w:w="3360" w:type="dxa"/>
          </w:tcPr>
          <w:p w14:paraId="0DDA9688" w14:textId="77777777" w:rsidR="00C41665" w:rsidRPr="007B6B11" w:rsidRDefault="00C41665" w:rsidP="004E02BE">
            <w:pPr>
              <w:pStyle w:val="Tabelazwyky"/>
            </w:pPr>
            <w:r w:rsidRPr="007B6B11">
              <w:t>Zwolnienie od podatku akcyzowego.</w:t>
            </w:r>
          </w:p>
        </w:tc>
        <w:tc>
          <w:tcPr>
            <w:tcW w:w="840" w:type="dxa"/>
          </w:tcPr>
          <w:p w14:paraId="15CD89D2" w14:textId="411EC63F" w:rsidR="00C41665" w:rsidRPr="007B6B11" w:rsidRDefault="00C41665" w:rsidP="004E02BE">
            <w:pPr>
              <w:pStyle w:val="Tabelazwyky"/>
            </w:pPr>
            <w:r w:rsidRPr="007B6B11">
              <w:t>F.</w:t>
            </w:r>
            <w:r w:rsidR="00784EC6" w:rsidRPr="007B6B11">
              <w:t>h</w:t>
            </w:r>
          </w:p>
        </w:tc>
        <w:tc>
          <w:tcPr>
            <w:tcW w:w="2095" w:type="dxa"/>
          </w:tcPr>
          <w:p w14:paraId="092CE96D" w14:textId="77777777" w:rsidR="00C41665" w:rsidRPr="007B6B11" w:rsidRDefault="00C41665" w:rsidP="004E02BE">
            <w:pPr>
              <w:pStyle w:val="Tabelazwyky"/>
            </w:pPr>
            <w:r w:rsidRPr="007B6B11">
              <w:t>boolean</w:t>
            </w:r>
          </w:p>
        </w:tc>
        <w:tc>
          <w:tcPr>
            <w:tcW w:w="1197" w:type="dxa"/>
          </w:tcPr>
          <w:p w14:paraId="1B03AD8D" w14:textId="77777777" w:rsidR="00C41665" w:rsidRPr="007B6B11" w:rsidRDefault="00C41665" w:rsidP="004E02BE">
            <w:pPr>
              <w:pStyle w:val="Tabelazwyky"/>
            </w:pPr>
            <w:r w:rsidRPr="007B6B11">
              <w:t>1..1</w:t>
            </w:r>
          </w:p>
        </w:tc>
      </w:tr>
    </w:tbl>
    <w:p w14:paraId="4E2951D4" w14:textId="77777777" w:rsidR="006D48AD" w:rsidRDefault="006D48AD">
      <w:pPr>
        <w:spacing w:before="0" w:after="0" w:line="240" w:lineRule="auto"/>
        <w:rPr>
          <w:bCs/>
          <w:sz w:val="22"/>
          <w:szCs w:val="20"/>
        </w:rPr>
      </w:pPr>
      <w:bookmarkStart w:id="617" w:name="_Toc97503964"/>
      <w:r>
        <w:rPr>
          <w:b/>
          <w:sz w:val="22"/>
        </w:rPr>
        <w:br w:type="page"/>
      </w:r>
    </w:p>
    <w:p w14:paraId="381E2A5B" w14:textId="7316BC10" w:rsidR="00F27167" w:rsidRPr="007B6B11" w:rsidRDefault="00F27167" w:rsidP="004E02BE">
      <w:pPr>
        <w:pStyle w:val="Legenda"/>
        <w:rPr>
          <w:b w:val="0"/>
          <w:sz w:val="22"/>
        </w:rPr>
      </w:pPr>
      <w:bookmarkStart w:id="618" w:name="_Toc183172215"/>
      <w:r w:rsidRPr="007B6B11">
        <w:rPr>
          <w:b w:val="0"/>
          <w:sz w:val="22"/>
        </w:rPr>
        <w:lastRenderedPageBreak/>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109</w:t>
      </w:r>
      <w:r w:rsidRPr="007B6B11">
        <w:rPr>
          <w:b w:val="0"/>
          <w:sz w:val="22"/>
        </w:rPr>
        <w:fldChar w:fldCharType="end"/>
      </w:r>
      <w:r w:rsidRPr="007B6B11">
        <w:rPr>
          <w:b w:val="0"/>
          <w:sz w:val="22"/>
        </w:rPr>
        <w:t>. Struktura &lt;ItemType&gt;, Obliczenie wysokości podatku akcyzowego od poszczególnych wyrobów (składowe pozycji) załącznika AKC-4N.</w:t>
      </w:r>
      <w:bookmarkEnd w:id="617"/>
      <w:bookmarkEnd w:id="618"/>
    </w:p>
    <w:p w14:paraId="03D148B5" w14:textId="3CC03830" w:rsidR="00C41665" w:rsidRPr="007B6B11" w:rsidRDefault="00133D5F" w:rsidP="004E02BE">
      <w:r w:rsidRPr="007B6B11">
        <w:rPr>
          <w:noProof/>
        </w:rPr>
        <w:drawing>
          <wp:inline distT="0" distB="0" distL="0" distR="0" wp14:anchorId="10B6C70F" wp14:editId="634D7C50">
            <wp:extent cx="4324350" cy="2847975"/>
            <wp:effectExtent l="19050" t="19050" r="19050" b="28575"/>
            <wp:docPr id="159" name="Obraz 159" descr="Rysunek przedstawia strukturę  &lt;ItemType&gt;, Obliczenie wysokości podatku akcyzowego od poszczególnych wyrobów (składow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Obraz 159" descr="Rysunek przedstawia strukturę  &lt;ItemType&gt;, Obliczenie wysokości podatku akcyzowego od poszczególnych wyrobów (składowe pozycji) załącznika AKC-4N."/>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324350" cy="2847975"/>
                    </a:xfrm>
                    <a:prstGeom prst="rect">
                      <a:avLst/>
                    </a:prstGeom>
                    <a:noFill/>
                    <a:ln>
                      <a:solidFill>
                        <a:schemeClr val="tx1"/>
                      </a:solidFill>
                    </a:ln>
                  </pic:spPr>
                </pic:pic>
              </a:graphicData>
            </a:graphic>
          </wp:inline>
        </w:drawing>
      </w:r>
    </w:p>
    <w:p w14:paraId="4B959671" w14:textId="08775FC0" w:rsidR="00C41665" w:rsidRPr="007B6B11" w:rsidRDefault="00C41665" w:rsidP="004E02BE">
      <w:pPr>
        <w:pStyle w:val="Z2PodpisRysunkuTabeli"/>
      </w:pPr>
      <w:bookmarkStart w:id="619" w:name="_Toc183172105"/>
      <w:r w:rsidRPr="007B6B11">
        <w:t xml:space="preserve">Tabela </w:t>
      </w:r>
      <w:r w:rsidR="00E354C5">
        <w:fldChar w:fldCharType="begin"/>
      </w:r>
      <w:r w:rsidR="00E354C5">
        <w:instrText xml:space="preserve"> SEQ Tabela \* ARABIC </w:instrText>
      </w:r>
      <w:r w:rsidR="00E354C5">
        <w:fldChar w:fldCharType="separate"/>
      </w:r>
      <w:r w:rsidR="006D48AD">
        <w:rPr>
          <w:noProof/>
        </w:rPr>
        <w:t>137</w:t>
      </w:r>
      <w:r w:rsidR="00E354C5">
        <w:fldChar w:fldCharType="end"/>
      </w:r>
      <w:r w:rsidRPr="007B6B11">
        <w:t>. Struktura elementu &lt; DailyPaymentInformationType &gt; - Informacja o wpłatach dziennych. Suma kwot wpłat dziennych dla załącznika AKC-4N</w:t>
      </w:r>
      <w:bookmarkEnd w:id="61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7B6B11" w14:paraId="7CE94E39" w14:textId="77777777" w:rsidTr="00100579">
        <w:trPr>
          <w:trHeight w:val="213"/>
          <w:tblHeader/>
        </w:trPr>
        <w:tc>
          <w:tcPr>
            <w:tcW w:w="1788" w:type="dxa"/>
            <w:shd w:val="clear" w:color="auto" w:fill="D9D9D9" w:themeFill="background1" w:themeFillShade="D9"/>
          </w:tcPr>
          <w:p w14:paraId="49B43DC7"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3360" w:type="dxa"/>
            <w:shd w:val="clear" w:color="auto" w:fill="D9D9D9" w:themeFill="background1" w:themeFillShade="D9"/>
          </w:tcPr>
          <w:p w14:paraId="22B2CB8B"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c>
          <w:tcPr>
            <w:tcW w:w="840" w:type="dxa"/>
            <w:shd w:val="clear" w:color="auto" w:fill="D9D9D9" w:themeFill="background1" w:themeFillShade="D9"/>
          </w:tcPr>
          <w:p w14:paraId="40375B94"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Nr pola</w:t>
            </w:r>
          </w:p>
        </w:tc>
        <w:tc>
          <w:tcPr>
            <w:tcW w:w="2095" w:type="dxa"/>
            <w:shd w:val="clear" w:color="auto" w:fill="D9D9D9" w:themeFill="background1" w:themeFillShade="D9"/>
          </w:tcPr>
          <w:p w14:paraId="26C10C91"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Typ, reguły</w:t>
            </w:r>
          </w:p>
        </w:tc>
        <w:tc>
          <w:tcPr>
            <w:tcW w:w="1197" w:type="dxa"/>
            <w:shd w:val="clear" w:color="auto" w:fill="D9D9D9" w:themeFill="background1" w:themeFillShade="D9"/>
          </w:tcPr>
          <w:p w14:paraId="570BDB4F" w14:textId="77777777" w:rsidR="00C41665" w:rsidRPr="007B6B11" w:rsidRDefault="00C41665"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Liczebność</w:t>
            </w:r>
          </w:p>
        </w:tc>
      </w:tr>
      <w:tr w:rsidR="00C41665" w:rsidRPr="007B6B11" w14:paraId="349E7AC5" w14:textId="77777777" w:rsidTr="00F102D0">
        <w:trPr>
          <w:trHeight w:val="213"/>
        </w:trPr>
        <w:tc>
          <w:tcPr>
            <w:tcW w:w="1788" w:type="dxa"/>
          </w:tcPr>
          <w:p w14:paraId="1D6AC976" w14:textId="77777777" w:rsidR="00C41665" w:rsidRPr="007B6B11" w:rsidRDefault="00C41665" w:rsidP="004E02BE">
            <w:pPr>
              <w:pStyle w:val="Tabelazwyky"/>
            </w:pPr>
            <w:r w:rsidRPr="007B6B11">
              <w:t>totalDueAmountOfDailyPaym</w:t>
            </w:r>
          </w:p>
        </w:tc>
        <w:tc>
          <w:tcPr>
            <w:tcW w:w="3360" w:type="dxa"/>
          </w:tcPr>
          <w:p w14:paraId="24BF64F2" w14:textId="77777777" w:rsidR="00C41665" w:rsidRPr="007B6B11" w:rsidRDefault="00C41665" w:rsidP="004E02BE">
            <w:pPr>
              <w:pStyle w:val="Tabelazwyky"/>
            </w:pPr>
            <w:r w:rsidRPr="007B6B11">
              <w:t>Razem kwota należnych wpłat dziennych.</w:t>
            </w:r>
          </w:p>
          <w:p w14:paraId="5D9070C7" w14:textId="77777777" w:rsidR="00C41665" w:rsidRPr="007B6B11" w:rsidRDefault="00C41665" w:rsidP="004E02BE">
            <w:pPr>
              <w:pStyle w:val="Tabelazwyky"/>
            </w:pPr>
            <w:r w:rsidRPr="007B6B11">
              <w:t>(suma kwot z kolumny E.c).</w:t>
            </w:r>
          </w:p>
        </w:tc>
        <w:tc>
          <w:tcPr>
            <w:tcW w:w="840" w:type="dxa"/>
          </w:tcPr>
          <w:p w14:paraId="09436C78" w14:textId="77777777" w:rsidR="00C41665" w:rsidRPr="007B6B11" w:rsidRDefault="00C41665" w:rsidP="004E02BE">
            <w:pPr>
              <w:pStyle w:val="Tabelazwyky"/>
            </w:pPr>
            <w:r w:rsidRPr="007B6B11">
              <w:t>173</w:t>
            </w:r>
          </w:p>
        </w:tc>
        <w:tc>
          <w:tcPr>
            <w:tcW w:w="2095" w:type="dxa"/>
          </w:tcPr>
          <w:p w14:paraId="7AA4F9D4" w14:textId="77777777" w:rsidR="00C41665" w:rsidRPr="007B6B11" w:rsidRDefault="00C41665" w:rsidP="004E02BE">
            <w:pPr>
              <w:pStyle w:val="Tabelazwyky"/>
            </w:pPr>
            <w:r w:rsidRPr="007B6B11">
              <w:t>ZAmountP</w:t>
            </w:r>
          </w:p>
          <w:p w14:paraId="261129BC" w14:textId="77777777" w:rsidR="00C41665" w:rsidRPr="007B6B11" w:rsidRDefault="00C41665" w:rsidP="004E02BE">
            <w:pPr>
              <w:pStyle w:val="Tabelazwyky"/>
            </w:pPr>
            <w:r w:rsidRPr="007B6B11">
              <w:t>Patrz reguła R19</w:t>
            </w:r>
            <w:r w:rsidRPr="007B6B11">
              <w:tab/>
            </w:r>
          </w:p>
        </w:tc>
        <w:tc>
          <w:tcPr>
            <w:tcW w:w="1197" w:type="dxa"/>
          </w:tcPr>
          <w:p w14:paraId="7B7AE48A" w14:textId="77777777" w:rsidR="00C41665" w:rsidRPr="007B6B11" w:rsidRDefault="00C41665" w:rsidP="004E02BE">
            <w:pPr>
              <w:pStyle w:val="Tabelazwyky"/>
            </w:pPr>
            <w:r w:rsidRPr="007B6B11">
              <w:t>1..1</w:t>
            </w:r>
          </w:p>
        </w:tc>
      </w:tr>
      <w:tr w:rsidR="00C41665" w:rsidRPr="007B6B11" w14:paraId="7711FCC6" w14:textId="77777777" w:rsidTr="00F102D0">
        <w:trPr>
          <w:trHeight w:val="213"/>
        </w:trPr>
        <w:tc>
          <w:tcPr>
            <w:tcW w:w="1788" w:type="dxa"/>
          </w:tcPr>
          <w:p w14:paraId="3ED89C20" w14:textId="77777777" w:rsidR="00C41665" w:rsidRPr="007B6B11" w:rsidRDefault="00C41665" w:rsidP="004E02BE">
            <w:pPr>
              <w:pStyle w:val="Tabelazwyky"/>
            </w:pPr>
            <w:r w:rsidRPr="007B6B11">
              <w:t>totalAmountOfExcessDailyPaymPrevDecl</w:t>
            </w:r>
          </w:p>
        </w:tc>
        <w:tc>
          <w:tcPr>
            <w:tcW w:w="3360" w:type="dxa"/>
          </w:tcPr>
          <w:p w14:paraId="16EA592F" w14:textId="77777777" w:rsidR="00C41665" w:rsidRPr="007B6B11" w:rsidRDefault="00C41665" w:rsidP="004E02BE">
            <w:pPr>
              <w:pStyle w:val="Tabelazwyky"/>
            </w:pPr>
            <w:r w:rsidRPr="007B6B11">
              <w:t>Razem kwota nadwyżki wpłat z poprzedniej deklaracji zaliczona na poczet wpłat dziennych.</w:t>
            </w:r>
          </w:p>
          <w:p w14:paraId="376C2695" w14:textId="77777777" w:rsidR="00C41665" w:rsidRPr="007B6B11" w:rsidRDefault="00C41665" w:rsidP="004E02BE">
            <w:pPr>
              <w:pStyle w:val="Tabelazwyky"/>
            </w:pPr>
            <w:r w:rsidRPr="007B6B11">
              <w:t>(Suma kwot z kolumny E.e).</w:t>
            </w:r>
          </w:p>
        </w:tc>
        <w:tc>
          <w:tcPr>
            <w:tcW w:w="840" w:type="dxa"/>
          </w:tcPr>
          <w:p w14:paraId="4B10F90C" w14:textId="77777777" w:rsidR="00C41665" w:rsidRPr="007B6B11" w:rsidRDefault="00C41665" w:rsidP="004E02BE">
            <w:pPr>
              <w:pStyle w:val="Tabelazwyky"/>
            </w:pPr>
            <w:r w:rsidRPr="007B6B11">
              <w:t>174</w:t>
            </w:r>
          </w:p>
        </w:tc>
        <w:tc>
          <w:tcPr>
            <w:tcW w:w="2095" w:type="dxa"/>
          </w:tcPr>
          <w:p w14:paraId="652F0FCF" w14:textId="77777777" w:rsidR="00C41665" w:rsidRPr="007B6B11" w:rsidRDefault="00C41665" w:rsidP="004E02BE">
            <w:pPr>
              <w:pStyle w:val="Tabelazwyky"/>
            </w:pPr>
            <w:r w:rsidRPr="007B6B11">
              <w:t>ZAmountP</w:t>
            </w:r>
          </w:p>
          <w:p w14:paraId="597E58DB" w14:textId="77777777" w:rsidR="00C41665" w:rsidRPr="007B6B11" w:rsidRDefault="00C41665" w:rsidP="004E02BE">
            <w:pPr>
              <w:pStyle w:val="Tabelazwyky"/>
            </w:pPr>
            <w:r w:rsidRPr="007B6B11">
              <w:t>Patrz reguła R20</w:t>
            </w:r>
            <w:r w:rsidRPr="007B6B11">
              <w:tab/>
            </w:r>
          </w:p>
        </w:tc>
        <w:tc>
          <w:tcPr>
            <w:tcW w:w="1197" w:type="dxa"/>
          </w:tcPr>
          <w:p w14:paraId="5F23AF89" w14:textId="77777777" w:rsidR="00C41665" w:rsidRPr="007B6B11" w:rsidRDefault="00C41665" w:rsidP="004E02BE">
            <w:pPr>
              <w:pStyle w:val="Tabelazwyky"/>
            </w:pPr>
            <w:r w:rsidRPr="007B6B11">
              <w:t>1..1</w:t>
            </w:r>
          </w:p>
        </w:tc>
      </w:tr>
      <w:tr w:rsidR="00C41665" w:rsidRPr="007B6B11" w14:paraId="2CBF8B7C" w14:textId="77777777" w:rsidTr="00F102D0">
        <w:trPr>
          <w:trHeight w:val="213"/>
        </w:trPr>
        <w:tc>
          <w:tcPr>
            <w:tcW w:w="1788" w:type="dxa"/>
          </w:tcPr>
          <w:p w14:paraId="081B2840" w14:textId="77777777" w:rsidR="00C41665" w:rsidRPr="007B6B11" w:rsidRDefault="00C41665" w:rsidP="004E02BE">
            <w:pPr>
              <w:pStyle w:val="Tabelazwyky"/>
            </w:pPr>
            <w:r w:rsidRPr="007B6B11">
              <w:t>totalAmountOfDailyPaym</w:t>
            </w:r>
          </w:p>
        </w:tc>
        <w:tc>
          <w:tcPr>
            <w:tcW w:w="3360" w:type="dxa"/>
          </w:tcPr>
          <w:p w14:paraId="14E3DD85" w14:textId="77777777" w:rsidR="00C41665" w:rsidRPr="007B6B11" w:rsidRDefault="00C41665" w:rsidP="004E02BE">
            <w:pPr>
              <w:pStyle w:val="Tabelazwyky"/>
            </w:pPr>
            <w:r w:rsidRPr="007B6B11">
              <w:t>Razem kwota dokonanych wpłat dziennych.</w:t>
            </w:r>
          </w:p>
          <w:p w14:paraId="04B5E8A0" w14:textId="77777777" w:rsidR="00C41665" w:rsidRPr="007B6B11" w:rsidRDefault="00C41665" w:rsidP="004E02BE">
            <w:pPr>
              <w:pStyle w:val="Tabelazwyky"/>
            </w:pPr>
            <w:r w:rsidRPr="007B6B11">
              <w:t>(Suma kwot z kolumny E.f).</w:t>
            </w:r>
          </w:p>
        </w:tc>
        <w:tc>
          <w:tcPr>
            <w:tcW w:w="840" w:type="dxa"/>
          </w:tcPr>
          <w:p w14:paraId="51A9E32B" w14:textId="77777777" w:rsidR="00C41665" w:rsidRPr="007B6B11" w:rsidRDefault="00C41665" w:rsidP="004E02BE">
            <w:pPr>
              <w:pStyle w:val="Tabelazwyky"/>
            </w:pPr>
            <w:r w:rsidRPr="007B6B11">
              <w:t>175</w:t>
            </w:r>
          </w:p>
        </w:tc>
        <w:tc>
          <w:tcPr>
            <w:tcW w:w="2095" w:type="dxa"/>
          </w:tcPr>
          <w:p w14:paraId="7D7CC66E" w14:textId="77777777" w:rsidR="00C41665" w:rsidRPr="007B6B11" w:rsidRDefault="00C41665" w:rsidP="004E02BE">
            <w:pPr>
              <w:pStyle w:val="Tabelazwyky"/>
            </w:pPr>
            <w:r w:rsidRPr="007B6B11">
              <w:t>ZAmountP</w:t>
            </w:r>
          </w:p>
          <w:p w14:paraId="36D553B0" w14:textId="77777777" w:rsidR="00C41665" w:rsidRPr="007B6B11" w:rsidRDefault="00C41665" w:rsidP="004E02BE">
            <w:pPr>
              <w:pStyle w:val="Tabelazwyky"/>
            </w:pPr>
            <w:r w:rsidRPr="007B6B11">
              <w:t>Patrz reguła R21</w:t>
            </w:r>
          </w:p>
          <w:p w14:paraId="30F845CE" w14:textId="77777777" w:rsidR="00C41665" w:rsidRPr="007B6B11" w:rsidRDefault="00C41665" w:rsidP="004E02BE">
            <w:pPr>
              <w:pStyle w:val="Tabelazwyky"/>
            </w:pPr>
            <w:r w:rsidRPr="007B6B11">
              <w:tab/>
            </w:r>
          </w:p>
        </w:tc>
        <w:tc>
          <w:tcPr>
            <w:tcW w:w="1197" w:type="dxa"/>
          </w:tcPr>
          <w:p w14:paraId="3F9AB286" w14:textId="77777777" w:rsidR="00C41665" w:rsidRPr="007B6B11" w:rsidRDefault="00C41665" w:rsidP="004E02BE">
            <w:pPr>
              <w:pStyle w:val="Tabelazwyky"/>
            </w:pPr>
            <w:r w:rsidRPr="007B6B11">
              <w:t>1..1</w:t>
            </w:r>
          </w:p>
        </w:tc>
      </w:tr>
      <w:tr w:rsidR="00C41665" w:rsidRPr="007B6B11" w14:paraId="4773625C" w14:textId="77777777" w:rsidTr="00F102D0">
        <w:trPr>
          <w:trHeight w:val="213"/>
        </w:trPr>
        <w:tc>
          <w:tcPr>
            <w:tcW w:w="1788" w:type="dxa"/>
          </w:tcPr>
          <w:p w14:paraId="4B56CE7E" w14:textId="77777777" w:rsidR="00C41665" w:rsidRPr="007B6B11" w:rsidRDefault="00C41665" w:rsidP="004E02BE">
            <w:pPr>
              <w:pStyle w:val="Tabelazwyky"/>
            </w:pPr>
            <w:r w:rsidRPr="007B6B11">
              <w:t>DailyAmount</w:t>
            </w:r>
          </w:p>
        </w:tc>
        <w:tc>
          <w:tcPr>
            <w:tcW w:w="3360" w:type="dxa"/>
          </w:tcPr>
          <w:p w14:paraId="5C3C8553" w14:textId="77777777" w:rsidR="00C41665" w:rsidRPr="007B6B11" w:rsidRDefault="00C41665" w:rsidP="004E02BE">
            <w:pPr>
              <w:pStyle w:val="Tabelazwyky"/>
            </w:pPr>
            <w:r w:rsidRPr="007B6B11">
              <w:t>Informacja o wpłatach dziennych</w:t>
            </w:r>
          </w:p>
        </w:tc>
        <w:tc>
          <w:tcPr>
            <w:tcW w:w="840" w:type="dxa"/>
          </w:tcPr>
          <w:p w14:paraId="18D39AEB" w14:textId="77777777" w:rsidR="00C41665" w:rsidRPr="007B6B11" w:rsidRDefault="00C41665" w:rsidP="004E02BE">
            <w:pPr>
              <w:pStyle w:val="Tabelazwyky"/>
            </w:pPr>
            <w:r w:rsidRPr="007B6B11">
              <w:t>F</w:t>
            </w:r>
          </w:p>
        </w:tc>
        <w:tc>
          <w:tcPr>
            <w:tcW w:w="2095" w:type="dxa"/>
          </w:tcPr>
          <w:p w14:paraId="08EAF414" w14:textId="77777777" w:rsidR="00C41665" w:rsidRPr="007B6B11" w:rsidRDefault="00C41665" w:rsidP="004E02BE">
            <w:pPr>
              <w:pStyle w:val="Tabelazwyky"/>
            </w:pPr>
            <w:r w:rsidRPr="007B6B11">
              <w:t>ZDailyAmount</w:t>
            </w:r>
          </w:p>
        </w:tc>
        <w:tc>
          <w:tcPr>
            <w:tcW w:w="1197" w:type="dxa"/>
          </w:tcPr>
          <w:p w14:paraId="38A25A6A" w14:textId="77777777" w:rsidR="00C41665" w:rsidRPr="007B6B11" w:rsidRDefault="00C41665" w:rsidP="004E02BE">
            <w:pPr>
              <w:pStyle w:val="Tabelazwyky"/>
            </w:pPr>
            <w:r w:rsidRPr="007B6B11">
              <w:t>0..999</w:t>
            </w:r>
          </w:p>
        </w:tc>
      </w:tr>
    </w:tbl>
    <w:p w14:paraId="6E82329C" w14:textId="74F6C4DC" w:rsidR="00F27167" w:rsidRPr="007B6B11" w:rsidRDefault="00F27167" w:rsidP="004E02BE">
      <w:pPr>
        <w:pStyle w:val="Legenda"/>
        <w:rPr>
          <w:b w:val="0"/>
          <w:sz w:val="22"/>
        </w:rPr>
      </w:pPr>
      <w:bookmarkStart w:id="620" w:name="_Toc183172216"/>
      <w:r w:rsidRPr="007B6B11">
        <w:rPr>
          <w:b w:val="0"/>
          <w:sz w:val="22"/>
        </w:rPr>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110</w:t>
      </w:r>
      <w:r w:rsidRPr="007B6B11">
        <w:rPr>
          <w:b w:val="0"/>
          <w:sz w:val="22"/>
        </w:rPr>
        <w:fldChar w:fldCharType="end"/>
      </w:r>
      <w:r w:rsidRPr="007B6B11">
        <w:rPr>
          <w:b w:val="0"/>
          <w:sz w:val="22"/>
        </w:rPr>
        <w:t>. Struktura elementu &lt;DailyPaymentInformationType&gt; - Suma kwot wpłat dziennych dla załącznika AKC-4N.</w:t>
      </w:r>
      <w:bookmarkEnd w:id="620"/>
    </w:p>
    <w:p w14:paraId="4D52B73F" w14:textId="77777777" w:rsidR="00C41665" w:rsidRPr="007B6B11" w:rsidRDefault="00C41665" w:rsidP="004E02BE">
      <w:pPr>
        <w:rPr>
          <w:sz w:val="18"/>
          <w:szCs w:val="18"/>
        </w:rPr>
      </w:pPr>
      <w:r w:rsidRPr="007B6B11">
        <w:rPr>
          <w:noProof/>
        </w:rPr>
        <w:drawing>
          <wp:inline distT="0" distB="0" distL="0" distR="0" wp14:anchorId="5A83FD8D" wp14:editId="624CB746">
            <wp:extent cx="5751830" cy="1297940"/>
            <wp:effectExtent l="19050" t="19050" r="20320" b="16510"/>
            <wp:docPr id="154" name="Obraz 154" descr="Rysunek przedstawia strukturę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Obraz 154" descr="Rysunek przedstawia strukturę  elementu &lt; DailyPaymentInformationType &gt; - Suma kwot wpłat dziennych dla załącznika AKC-4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0BCC96F5" w14:textId="0C40FB98" w:rsidR="00F27167" w:rsidRPr="007B6B11" w:rsidRDefault="00F27167" w:rsidP="004E02BE">
      <w:pPr>
        <w:pStyle w:val="Legenda"/>
        <w:rPr>
          <w:b w:val="0"/>
          <w:sz w:val="22"/>
        </w:rPr>
      </w:pPr>
      <w:bookmarkStart w:id="621" w:name="_Toc183172217"/>
      <w:r w:rsidRPr="007B6B11">
        <w:rPr>
          <w:b w:val="0"/>
          <w:sz w:val="22"/>
        </w:rPr>
        <w:lastRenderedPageBreak/>
        <w:t xml:space="preserve">Rysunek </w:t>
      </w:r>
      <w:r w:rsidRPr="007B6B11">
        <w:rPr>
          <w:b w:val="0"/>
          <w:sz w:val="22"/>
        </w:rPr>
        <w:fldChar w:fldCharType="begin"/>
      </w:r>
      <w:r w:rsidRPr="007B6B11">
        <w:rPr>
          <w:b w:val="0"/>
          <w:sz w:val="22"/>
        </w:rPr>
        <w:instrText xml:space="preserve"> SEQ Rysunek \* ARABIC </w:instrText>
      </w:r>
      <w:r w:rsidRPr="007B6B11">
        <w:rPr>
          <w:b w:val="0"/>
          <w:sz w:val="22"/>
        </w:rPr>
        <w:fldChar w:fldCharType="separate"/>
      </w:r>
      <w:r w:rsidR="006D48AD">
        <w:rPr>
          <w:b w:val="0"/>
          <w:noProof/>
          <w:sz w:val="22"/>
        </w:rPr>
        <w:t>111</w:t>
      </w:r>
      <w:r w:rsidRPr="007B6B11">
        <w:rPr>
          <w:b w:val="0"/>
          <w:sz w:val="22"/>
        </w:rPr>
        <w:fldChar w:fldCharType="end"/>
      </w:r>
      <w:r w:rsidRPr="007B6B11">
        <w:rPr>
          <w:b w:val="0"/>
          <w:sz w:val="22"/>
        </w:rPr>
        <w:t>. Struktura elementu &lt;ZDailyAmount&gt;  - Informacja o kwotach wpłat dziennych dla załącznika AKC-4N</w:t>
      </w:r>
      <w:bookmarkEnd w:id="621"/>
    </w:p>
    <w:p w14:paraId="21D6A872" w14:textId="77777777" w:rsidR="00C41665" w:rsidRPr="007B6B11" w:rsidRDefault="00C41665" w:rsidP="004E02BE">
      <w:r w:rsidRPr="007B6B11">
        <w:rPr>
          <w:noProof/>
        </w:rPr>
        <w:drawing>
          <wp:inline distT="0" distB="0" distL="0" distR="0" wp14:anchorId="4B21E84F" wp14:editId="5812D346">
            <wp:extent cx="4520565" cy="1393825"/>
            <wp:effectExtent l="19050" t="19050" r="13335" b="15875"/>
            <wp:docPr id="155" name="Obraz 155" descr="Rysunek przedstawia strukturę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Obraz 155" descr="Rysunek przedstawia strukturę  elementu &lt; ZDailyAmount &gt; - Informacja o kwotach wpłat dziennych dla załącznika AKC-4M"/>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304310C" w14:textId="1D7B525D" w:rsidR="00840865" w:rsidRPr="007B6B11" w:rsidRDefault="00840865" w:rsidP="004E02BE">
      <w:pPr>
        <w:pStyle w:val="Nagwek3"/>
        <w:spacing w:line="276" w:lineRule="auto"/>
        <w:rPr>
          <w:lang w:val="pl-PL"/>
        </w:rPr>
      </w:pPr>
      <w:bookmarkStart w:id="622" w:name="_Toc115186941"/>
      <w:bookmarkStart w:id="623" w:name="_Toc183171939"/>
      <w:r w:rsidRPr="007B6B11">
        <w:rPr>
          <w:lang w:val="pl-PL"/>
        </w:rPr>
        <w:t>Reguły AKC</w:t>
      </w:r>
      <w:r w:rsidR="00C515A0" w:rsidRPr="007B6B11">
        <w:rPr>
          <w:lang w:val="pl-PL"/>
        </w:rPr>
        <w:t>-</w:t>
      </w:r>
      <w:r w:rsidRPr="007B6B11">
        <w:rPr>
          <w:lang w:val="pl-PL"/>
        </w:rPr>
        <w:t>4</w:t>
      </w:r>
      <w:r w:rsidR="00A45232" w:rsidRPr="007B6B11">
        <w:rPr>
          <w:lang w:val="pl-PL"/>
        </w:rPr>
        <w:t>N</w:t>
      </w:r>
      <w:bookmarkEnd w:id="622"/>
      <w:bookmarkEnd w:id="623"/>
    </w:p>
    <w:p w14:paraId="1B811CB3" w14:textId="224B14CC" w:rsidR="009455BE" w:rsidRPr="007B6B11" w:rsidRDefault="009455BE" w:rsidP="004E02BE">
      <w:pPr>
        <w:pStyle w:val="Z2PodpisRysunkuTabeli"/>
      </w:pPr>
      <w:bookmarkStart w:id="624" w:name="_Toc183172106"/>
      <w:r w:rsidRPr="007B6B11">
        <w:t xml:space="preserve">Tabela </w:t>
      </w:r>
      <w:r w:rsidR="00E354C5">
        <w:fldChar w:fldCharType="begin"/>
      </w:r>
      <w:r w:rsidR="00E354C5">
        <w:instrText xml:space="preserve"> SEQ Tabela \* ARABIC </w:instrText>
      </w:r>
      <w:r w:rsidR="00E354C5">
        <w:fldChar w:fldCharType="separate"/>
      </w:r>
      <w:r w:rsidR="006D48AD">
        <w:rPr>
          <w:noProof/>
        </w:rPr>
        <w:t>138</w:t>
      </w:r>
      <w:r w:rsidR="00E354C5">
        <w:fldChar w:fldCharType="end"/>
      </w:r>
      <w:r w:rsidRPr="007B6B11">
        <w:t>. Reguły dla załącznika AKC-4N</w:t>
      </w:r>
      <w:bookmarkEnd w:id="624"/>
    </w:p>
    <w:tbl>
      <w:tblPr>
        <w:tblStyle w:val="Tabela-Siatka"/>
        <w:tblW w:w="0" w:type="auto"/>
        <w:tblLook w:val="01E0" w:firstRow="1" w:lastRow="1" w:firstColumn="1" w:lastColumn="1" w:noHBand="0" w:noVBand="0"/>
      </w:tblPr>
      <w:tblGrid>
        <w:gridCol w:w="945"/>
        <w:gridCol w:w="8109"/>
      </w:tblGrid>
      <w:tr w:rsidR="009455BE" w:rsidRPr="007B6B11" w14:paraId="0083CB5C" w14:textId="77777777" w:rsidTr="00F27167">
        <w:trPr>
          <w:trHeight w:val="213"/>
          <w:tblHeader/>
        </w:trPr>
        <w:tc>
          <w:tcPr>
            <w:tcW w:w="945" w:type="dxa"/>
            <w:shd w:val="clear" w:color="auto" w:fill="D9D9D9" w:themeFill="background1" w:themeFillShade="D9"/>
          </w:tcPr>
          <w:p w14:paraId="06DD18E6" w14:textId="77777777" w:rsidR="009455BE" w:rsidRPr="007B6B11" w:rsidRDefault="009455B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 xml:space="preserve">Nazwa </w:t>
            </w:r>
          </w:p>
        </w:tc>
        <w:tc>
          <w:tcPr>
            <w:tcW w:w="8109" w:type="dxa"/>
            <w:shd w:val="clear" w:color="auto" w:fill="D9D9D9" w:themeFill="background1" w:themeFillShade="D9"/>
          </w:tcPr>
          <w:p w14:paraId="6B10D9E3" w14:textId="77777777" w:rsidR="009455BE" w:rsidRPr="007B6B11" w:rsidRDefault="009455BE" w:rsidP="004E02BE">
            <w:pPr>
              <w:pStyle w:val="naglowektabeli"/>
              <w:rPr>
                <w:rStyle w:val="polegwne"/>
                <w:rFonts w:ascii="Lato" w:hAnsi="Lato" w:cs="Times New Roman"/>
                <w:b/>
                <w:noProof w:val="0"/>
                <w:lang w:val="pl-PL"/>
              </w:rPr>
            </w:pPr>
            <w:r w:rsidRPr="007B6B11">
              <w:rPr>
                <w:rStyle w:val="polegwne"/>
                <w:rFonts w:ascii="Lato" w:hAnsi="Lato" w:cs="Times New Roman"/>
                <w:b/>
                <w:noProof w:val="0"/>
                <w:lang w:val="pl-PL"/>
              </w:rPr>
              <w:t>Opis</w:t>
            </w:r>
          </w:p>
        </w:tc>
      </w:tr>
      <w:tr w:rsidR="009455BE" w:rsidRPr="007B6B11" w14:paraId="50CF48AD" w14:textId="77777777" w:rsidTr="002F3F0A">
        <w:trPr>
          <w:trHeight w:val="213"/>
        </w:trPr>
        <w:tc>
          <w:tcPr>
            <w:tcW w:w="945" w:type="dxa"/>
          </w:tcPr>
          <w:p w14:paraId="5B1D3F7E" w14:textId="77777777" w:rsidR="009455BE" w:rsidRPr="007B6B11" w:rsidRDefault="009455BE" w:rsidP="004E02BE">
            <w:pPr>
              <w:pStyle w:val="Tabelazwyky"/>
            </w:pPr>
            <w:r w:rsidRPr="007B6B11">
              <w:t>R1</w:t>
            </w:r>
          </w:p>
        </w:tc>
        <w:tc>
          <w:tcPr>
            <w:tcW w:w="8109" w:type="dxa"/>
          </w:tcPr>
          <w:p w14:paraId="0C19B206" w14:textId="77777777" w:rsidR="009455BE" w:rsidRPr="007B6B11" w:rsidRDefault="009455BE" w:rsidP="004E02BE">
            <w:pPr>
              <w:pStyle w:val="Tabelazwyky"/>
            </w:pPr>
            <w:r w:rsidRPr="007B6B11">
              <w:t>Pole &lt;period&gt; wypełniane przez system zgodnie z wartością w analogicznym polu deklaracji AKC-4/AKC-4zo</w:t>
            </w:r>
          </w:p>
        </w:tc>
      </w:tr>
      <w:tr w:rsidR="009455BE" w:rsidRPr="007B6B11" w14:paraId="5785CB77" w14:textId="77777777" w:rsidTr="002F3F0A">
        <w:trPr>
          <w:trHeight w:val="213"/>
        </w:trPr>
        <w:tc>
          <w:tcPr>
            <w:tcW w:w="945" w:type="dxa"/>
          </w:tcPr>
          <w:p w14:paraId="3B23ED0A" w14:textId="77777777" w:rsidR="009455BE" w:rsidRPr="007B6B11" w:rsidRDefault="009455BE" w:rsidP="004E02BE">
            <w:pPr>
              <w:pStyle w:val="Tabelazwyky"/>
            </w:pPr>
            <w:r w:rsidRPr="007B6B11">
              <w:t>R2</w:t>
            </w:r>
          </w:p>
        </w:tc>
        <w:tc>
          <w:tcPr>
            <w:tcW w:w="8109" w:type="dxa"/>
          </w:tcPr>
          <w:p w14:paraId="6C496A74" w14:textId="331F18CD" w:rsidR="009455BE" w:rsidRPr="007B6B11" w:rsidRDefault="00D461BE" w:rsidP="004E02BE">
            <w:pPr>
              <w:pStyle w:val="Tabelazwyky"/>
            </w:pPr>
            <w:r w:rsidRPr="007B6B11">
              <w:t>Pole &lt; period &gt;. Dopuszczalnym okresem (period) za który będzie mogła być złożona deklaracja: nie może być wcześniejszy niż kwiecień 2022 roku nie późniejszy niż grudzień 2022 roku.</w:t>
            </w:r>
          </w:p>
        </w:tc>
      </w:tr>
      <w:tr w:rsidR="009455BE" w:rsidRPr="007B6B11" w14:paraId="2205D7E5" w14:textId="77777777" w:rsidTr="002F3F0A">
        <w:trPr>
          <w:trHeight w:val="213"/>
        </w:trPr>
        <w:tc>
          <w:tcPr>
            <w:tcW w:w="945" w:type="dxa"/>
          </w:tcPr>
          <w:p w14:paraId="42DB80A7" w14:textId="77777777" w:rsidR="009455BE" w:rsidRPr="007B6B11" w:rsidRDefault="009455BE" w:rsidP="004E02BE">
            <w:pPr>
              <w:pStyle w:val="Tabelazwyky"/>
            </w:pPr>
            <w:r w:rsidRPr="007B6B11">
              <w:t>R3</w:t>
            </w:r>
          </w:p>
        </w:tc>
        <w:tc>
          <w:tcPr>
            <w:tcW w:w="8109" w:type="dxa"/>
          </w:tcPr>
          <w:p w14:paraId="79E35A23" w14:textId="77777777" w:rsidR="009455BE" w:rsidRPr="007B6B11" w:rsidRDefault="009455BE" w:rsidP="004E02BE">
            <w:pPr>
              <w:pStyle w:val="Tabelazwyky"/>
            </w:pPr>
            <w:r w:rsidRPr="007B6B11">
              <w:t>Pole &lt; formNo &gt; wypełniane automatycznie na podstawie licznika kolejnego zapisanego załącznika danego typu..</w:t>
            </w:r>
          </w:p>
        </w:tc>
      </w:tr>
      <w:tr w:rsidR="009455BE" w:rsidRPr="007B6B11" w14:paraId="5AE94E5B" w14:textId="77777777" w:rsidTr="002F3F0A">
        <w:trPr>
          <w:trHeight w:val="213"/>
        </w:trPr>
        <w:tc>
          <w:tcPr>
            <w:tcW w:w="945" w:type="dxa"/>
          </w:tcPr>
          <w:p w14:paraId="55382450" w14:textId="77777777" w:rsidR="009455BE" w:rsidRPr="007B6B11" w:rsidRDefault="009455BE" w:rsidP="004E02BE">
            <w:pPr>
              <w:pStyle w:val="Tabelazwyky"/>
            </w:pPr>
            <w:r w:rsidRPr="007B6B11">
              <w:t>R5</w:t>
            </w:r>
          </w:p>
        </w:tc>
        <w:tc>
          <w:tcPr>
            <w:tcW w:w="8109" w:type="dxa"/>
          </w:tcPr>
          <w:p w14:paraId="65D5ECC6" w14:textId="77777777" w:rsidR="009455BE" w:rsidRPr="007B6B11" w:rsidRDefault="009455BE" w:rsidP="004E02BE">
            <w:pPr>
              <w:pStyle w:val="Tabelazwyky"/>
            </w:pPr>
            <w:r w:rsidRPr="007B6B11">
              <w:t xml:space="preserve">Element &lt; DailyPaymentInformation &gt; może występować tylko jeśli w dokumencie nadrzędnym w polu formKind wybrano wartość AKC-4. </w:t>
            </w:r>
          </w:p>
        </w:tc>
      </w:tr>
      <w:tr w:rsidR="009455BE" w:rsidRPr="007B6B11" w14:paraId="0F9C6CBE" w14:textId="77777777" w:rsidTr="002F3F0A">
        <w:trPr>
          <w:trHeight w:val="213"/>
        </w:trPr>
        <w:tc>
          <w:tcPr>
            <w:tcW w:w="945" w:type="dxa"/>
          </w:tcPr>
          <w:p w14:paraId="436FDE83" w14:textId="77777777" w:rsidR="009455BE" w:rsidRPr="007B6B11" w:rsidRDefault="009455BE" w:rsidP="004E02BE">
            <w:pPr>
              <w:pStyle w:val="Tabelazwyky"/>
            </w:pPr>
            <w:r w:rsidRPr="007B6B11">
              <w:t>R6</w:t>
            </w:r>
          </w:p>
        </w:tc>
        <w:tc>
          <w:tcPr>
            <w:tcW w:w="8109" w:type="dxa"/>
          </w:tcPr>
          <w:p w14:paraId="35B81F2F" w14:textId="77777777" w:rsidR="009455BE" w:rsidRPr="007B6B11" w:rsidRDefault="009455BE" w:rsidP="004E02BE">
            <w:pPr>
              <w:pStyle w:val="Tabelazwyky"/>
            </w:pPr>
            <w:r w:rsidRPr="007B6B11">
              <w:t>Dotyczy pola &lt; operatorNo &gt;.</w:t>
            </w:r>
          </w:p>
          <w:p w14:paraId="73910E82" w14:textId="77777777" w:rsidR="009455BE" w:rsidRPr="007B6B11" w:rsidRDefault="009455BE" w:rsidP="004E02BE">
            <w:pPr>
              <w:pStyle w:val="Tabelazwyky"/>
            </w:pPr>
            <w:r w:rsidRPr="007B6B11">
              <w:t>Walidacja 1: jeśli wybrano deklarację AKC4zo to pole musi być puste.</w:t>
            </w:r>
          </w:p>
          <w:p w14:paraId="1EE69986" w14:textId="77777777" w:rsidR="009455BE" w:rsidRPr="007B6B11" w:rsidRDefault="009455BE" w:rsidP="004E02BE">
            <w:pPr>
              <w:pStyle w:val="Tabelazwyky"/>
            </w:pPr>
            <w:r w:rsidRPr="007B6B11">
              <w:t xml:space="preserve">Walidacja 2: Wypełnione może być tylko jedno pole numeru akcyzowego – jeśli wskazany jest własny skład, to nie obcy. </w:t>
            </w:r>
          </w:p>
        </w:tc>
      </w:tr>
      <w:tr w:rsidR="009455BE" w:rsidRPr="007B6B11" w14:paraId="60145977" w14:textId="77777777" w:rsidTr="002F3F0A">
        <w:trPr>
          <w:trHeight w:val="213"/>
        </w:trPr>
        <w:tc>
          <w:tcPr>
            <w:tcW w:w="945" w:type="dxa"/>
          </w:tcPr>
          <w:p w14:paraId="7F047E4D" w14:textId="77777777" w:rsidR="009455BE" w:rsidRPr="007B6B11" w:rsidRDefault="009455BE" w:rsidP="004E02BE">
            <w:pPr>
              <w:pStyle w:val="Tabelazwyky"/>
            </w:pPr>
            <w:r w:rsidRPr="007B6B11">
              <w:t>R7</w:t>
            </w:r>
          </w:p>
        </w:tc>
        <w:tc>
          <w:tcPr>
            <w:tcW w:w="8109" w:type="dxa"/>
          </w:tcPr>
          <w:p w14:paraId="6A6E4289" w14:textId="77777777" w:rsidR="009455BE" w:rsidRPr="007B6B11" w:rsidRDefault="009455BE" w:rsidP="004E02BE">
            <w:pPr>
              <w:pStyle w:val="Tabelazwyky"/>
            </w:pPr>
            <w:r w:rsidRPr="007B6B11">
              <w:t>Dotyczy pola &lt; userNo &gt;.</w:t>
            </w:r>
          </w:p>
          <w:p w14:paraId="22FB77A2" w14:textId="77777777" w:rsidR="009455BE" w:rsidRPr="007B6B11" w:rsidRDefault="009455BE" w:rsidP="004E02BE">
            <w:pPr>
              <w:pStyle w:val="Tabelazwyky"/>
            </w:pPr>
            <w:r w:rsidRPr="007B6B11">
              <w:t>Walidacja 1: jeśli wybrano deklarację AKC4zo to pole musi być puste.</w:t>
            </w:r>
          </w:p>
          <w:p w14:paraId="242950FA" w14:textId="77777777" w:rsidR="009455BE" w:rsidRPr="007B6B11" w:rsidRDefault="009455BE" w:rsidP="004E02BE">
            <w:pPr>
              <w:pStyle w:val="Tabelazwyky"/>
            </w:pPr>
            <w:r w:rsidRPr="007B6B11">
              <w:t xml:space="preserve">Walidacja 2: Wypełnione może być tylko jedno pole numeru akcyzowego – jeśli wskazany jest obcy skład, to nie własny. </w:t>
            </w:r>
          </w:p>
        </w:tc>
      </w:tr>
      <w:tr w:rsidR="009455BE" w:rsidRPr="007B6B11" w14:paraId="0CAD08EE" w14:textId="77777777" w:rsidTr="002F3F0A">
        <w:trPr>
          <w:trHeight w:val="213"/>
        </w:trPr>
        <w:tc>
          <w:tcPr>
            <w:tcW w:w="945" w:type="dxa"/>
          </w:tcPr>
          <w:p w14:paraId="3CBA7685" w14:textId="77777777" w:rsidR="009455BE" w:rsidRPr="007B6B11" w:rsidRDefault="009455BE" w:rsidP="004E02BE">
            <w:pPr>
              <w:pStyle w:val="Tabelazwyky"/>
            </w:pPr>
            <w:r w:rsidRPr="007B6B11">
              <w:t>R9</w:t>
            </w:r>
          </w:p>
        </w:tc>
        <w:tc>
          <w:tcPr>
            <w:tcW w:w="8109" w:type="dxa"/>
          </w:tcPr>
          <w:p w14:paraId="586199CB" w14:textId="77777777" w:rsidR="009455BE" w:rsidRPr="007B6B11" w:rsidRDefault="009455BE" w:rsidP="004E02BE">
            <w:pPr>
              <w:pStyle w:val="Tabelazwyky"/>
            </w:pPr>
            <w:r w:rsidRPr="007B6B11">
              <w:t>Dotyczy pola &lt; totalExemptionOfReductions &gt;.</w:t>
            </w:r>
          </w:p>
          <w:p w14:paraId="3355D38B" w14:textId="77777777" w:rsidR="009455BE" w:rsidRPr="007B6B11" w:rsidRDefault="009455BE" w:rsidP="004E02BE">
            <w:pPr>
              <w:pStyle w:val="Tabelazwyky"/>
            </w:pPr>
            <w:r w:rsidRPr="007B6B11">
              <w:t>Kwota w polu &lt; totalExemptionOfReductions&gt; „Razem zwolnienia i obniżenia” nie może być większa od kwoty w polu &lt;totalAmountOfTax&gt; ”Kwota podatku akcyzowego”.</w:t>
            </w:r>
          </w:p>
          <w:p w14:paraId="7EA14A51" w14:textId="77777777" w:rsidR="009455BE" w:rsidRPr="007B6B11" w:rsidRDefault="009455BE" w:rsidP="004E02BE">
            <w:pPr>
              <w:pStyle w:val="Tabelazwyky"/>
            </w:pPr>
            <w:r w:rsidRPr="007B6B11">
              <w:t xml:space="preserve"> Jeżeli różnica jest liczbą ujemną, to kwota powinna wynosić 0</w:t>
            </w:r>
          </w:p>
        </w:tc>
      </w:tr>
      <w:tr w:rsidR="009455BE" w:rsidRPr="007B6B11" w14:paraId="564EBE4F" w14:textId="77777777" w:rsidTr="002F3F0A">
        <w:trPr>
          <w:trHeight w:val="213"/>
        </w:trPr>
        <w:tc>
          <w:tcPr>
            <w:tcW w:w="945" w:type="dxa"/>
          </w:tcPr>
          <w:p w14:paraId="653C3D8B" w14:textId="77777777" w:rsidR="009455BE" w:rsidRPr="007B6B11" w:rsidRDefault="009455BE" w:rsidP="004E02BE">
            <w:pPr>
              <w:pStyle w:val="Tabelazwyky"/>
            </w:pPr>
            <w:r w:rsidRPr="007B6B11">
              <w:t>R10</w:t>
            </w:r>
          </w:p>
        </w:tc>
        <w:tc>
          <w:tcPr>
            <w:tcW w:w="8109" w:type="dxa"/>
          </w:tcPr>
          <w:p w14:paraId="5311E858" w14:textId="77777777" w:rsidR="009455BE" w:rsidRPr="007B6B11" w:rsidRDefault="009455BE" w:rsidP="004E02BE">
            <w:pPr>
              <w:pStyle w:val="Tabelazwyky"/>
            </w:pPr>
            <w:r w:rsidRPr="007B6B11">
              <w:t>Dotyczy pola &lt; totalOfTax &gt;.</w:t>
            </w:r>
          </w:p>
          <w:p w14:paraId="710B528E" w14:textId="77777777" w:rsidR="009455BE" w:rsidRPr="007B6B11" w:rsidRDefault="009455BE" w:rsidP="004E02BE">
            <w:pPr>
              <w:pStyle w:val="Tabelazwyky"/>
            </w:pPr>
            <w:r w:rsidRPr="007B6B11">
              <w:t>Kwota w polu &lt; totalOfTax &gt; „Podatek akcyzowy do zapłaty.”, jest obliczany wg. Algorytmu:</w:t>
            </w:r>
          </w:p>
          <w:p w14:paraId="5A6B0294" w14:textId="77777777" w:rsidR="009455BE" w:rsidRPr="007B6B11" w:rsidRDefault="009455BE" w:rsidP="004E02BE">
            <w:pPr>
              <w:pStyle w:val="Tabelazwyky"/>
            </w:pPr>
            <w:r w:rsidRPr="007B6B11">
              <w:t>Wartość w polu &lt; totalAmountOfTax&gt; “Razem obliczony podatek akcyzowy” minus wartość w polu &lt; totalExemptionOfReductions &gt; „Razem zwolnienia i obniżenia”.</w:t>
            </w:r>
          </w:p>
        </w:tc>
      </w:tr>
      <w:tr w:rsidR="009455BE" w:rsidRPr="007B6B11" w14:paraId="2BC0B702" w14:textId="77777777" w:rsidTr="002F3F0A">
        <w:trPr>
          <w:trHeight w:val="213"/>
        </w:trPr>
        <w:tc>
          <w:tcPr>
            <w:tcW w:w="945" w:type="dxa"/>
          </w:tcPr>
          <w:p w14:paraId="25E7AEAC" w14:textId="77777777" w:rsidR="009455BE" w:rsidRPr="007B6B11" w:rsidRDefault="009455BE" w:rsidP="004E02BE">
            <w:pPr>
              <w:pStyle w:val="Tabelazwyky"/>
            </w:pPr>
            <w:r w:rsidRPr="007B6B11">
              <w:lastRenderedPageBreak/>
              <w:t>R11</w:t>
            </w:r>
          </w:p>
        </w:tc>
        <w:tc>
          <w:tcPr>
            <w:tcW w:w="8109" w:type="dxa"/>
          </w:tcPr>
          <w:p w14:paraId="4424CB62" w14:textId="77777777" w:rsidR="009455BE" w:rsidRPr="007B6B11" w:rsidRDefault="009455BE" w:rsidP="004E02BE">
            <w:pPr>
              <w:pStyle w:val="Tabelazwyky"/>
            </w:pPr>
            <w:r w:rsidRPr="007B6B11">
              <w:t>Dotyczy pola &lt; amountOfPrePayment &gt;.</w:t>
            </w:r>
          </w:p>
          <w:p w14:paraId="529B52B4" w14:textId="6D2E72A1" w:rsidR="009455BE" w:rsidRPr="007B6B11" w:rsidRDefault="009455BE" w:rsidP="004E02BE">
            <w:pPr>
              <w:pStyle w:val="Tabelazwyky"/>
            </w:pPr>
            <w:r w:rsidRPr="007B6B11">
              <w:t>Walidacja: sprawdzenie czy suma kwot z pozycji „Nadwyżka przedpłaty akcyzy” i „Przedpłata akcyzy do zapłaty” deklaracji AKC-PA (</w:t>
            </w:r>
            <w:r w:rsidR="00A84738" w:rsidRPr="007B6B11">
              <w:t>N</w:t>
            </w:r>
            <w:r w:rsidRPr="007B6B11">
              <w:t>) (za okres) jest równa wprowadzonej w polu wartości.</w:t>
            </w:r>
          </w:p>
        </w:tc>
      </w:tr>
      <w:tr w:rsidR="009455BE" w:rsidRPr="007B6B11" w14:paraId="0CD8CFCE" w14:textId="77777777" w:rsidTr="002F3F0A">
        <w:trPr>
          <w:trHeight w:val="213"/>
        </w:trPr>
        <w:tc>
          <w:tcPr>
            <w:tcW w:w="945" w:type="dxa"/>
          </w:tcPr>
          <w:p w14:paraId="1B39859F" w14:textId="77777777" w:rsidR="009455BE" w:rsidRPr="007B6B11" w:rsidRDefault="009455BE" w:rsidP="004E02BE">
            <w:pPr>
              <w:pStyle w:val="Tabelazwyky"/>
            </w:pPr>
            <w:r w:rsidRPr="007B6B11">
              <w:t>R12</w:t>
            </w:r>
          </w:p>
        </w:tc>
        <w:tc>
          <w:tcPr>
            <w:tcW w:w="8109" w:type="dxa"/>
          </w:tcPr>
          <w:p w14:paraId="08C7D997" w14:textId="77777777" w:rsidR="009455BE" w:rsidRPr="007B6B11" w:rsidRDefault="009455BE" w:rsidP="004E02BE">
            <w:pPr>
              <w:pStyle w:val="Tabelazwyky"/>
            </w:pPr>
            <w:r w:rsidRPr="007B6B11">
              <w:t>Dotyczy pola &lt; taxChargeable &gt;.</w:t>
            </w:r>
          </w:p>
          <w:p w14:paraId="75F32B80" w14:textId="77777777" w:rsidR="009455BE" w:rsidRPr="007B6B11" w:rsidRDefault="009455BE" w:rsidP="004E02BE">
            <w:pPr>
              <w:pStyle w:val="Tabelazwyky"/>
            </w:pPr>
            <w:r w:rsidRPr="007B6B11">
              <w:t>Walidacja: jeśli wynik wyliczenia jest różny od wprowadzonej wartości, to jest Błąd. Jeśli wyliczona wartość jest ujemna, powinno być 0.</w:t>
            </w:r>
          </w:p>
        </w:tc>
      </w:tr>
      <w:tr w:rsidR="009455BE" w:rsidRPr="007B6B11" w14:paraId="4BD7912D" w14:textId="77777777" w:rsidTr="002F3F0A">
        <w:trPr>
          <w:trHeight w:val="213"/>
        </w:trPr>
        <w:tc>
          <w:tcPr>
            <w:tcW w:w="945" w:type="dxa"/>
          </w:tcPr>
          <w:p w14:paraId="74A8C083" w14:textId="77777777" w:rsidR="009455BE" w:rsidRPr="007B6B11" w:rsidRDefault="009455BE" w:rsidP="004E02BE">
            <w:pPr>
              <w:pStyle w:val="Tabelazwyky"/>
            </w:pPr>
            <w:r w:rsidRPr="007B6B11">
              <w:t>R13</w:t>
            </w:r>
          </w:p>
        </w:tc>
        <w:tc>
          <w:tcPr>
            <w:tcW w:w="8109" w:type="dxa"/>
          </w:tcPr>
          <w:p w14:paraId="08EE6804" w14:textId="77777777" w:rsidR="009455BE" w:rsidRPr="007B6B11" w:rsidRDefault="009455BE" w:rsidP="004E02BE">
            <w:pPr>
              <w:pStyle w:val="Tabelazwyky"/>
            </w:pPr>
            <w:r w:rsidRPr="007B6B11">
              <w:t>Dotyczy pola &lt; surplusExcessPayment &gt;.</w:t>
            </w:r>
          </w:p>
          <w:p w14:paraId="3D190FD6" w14:textId="120F0D32" w:rsidR="009455BE" w:rsidRPr="007B6B11" w:rsidRDefault="009455BE" w:rsidP="004E02BE">
            <w:pPr>
              <w:pStyle w:val="Tabelazwyky"/>
            </w:pPr>
            <w:r w:rsidRPr="007B6B11">
              <w:t>Pole niewymagalne (puste) w przypadku, gdy nie złożono AKC-PA(</w:t>
            </w:r>
            <w:r w:rsidR="00A84738" w:rsidRPr="007B6B11">
              <w:t>N</w:t>
            </w:r>
            <w:r w:rsidRPr="007B6B11">
              <w:t>) za ten sam okres rozliczeniowy.</w:t>
            </w:r>
          </w:p>
          <w:p w14:paraId="058148EE" w14:textId="77777777" w:rsidR="009455BE" w:rsidRPr="007B6B11" w:rsidRDefault="009455BE" w:rsidP="004E02BE">
            <w:pPr>
              <w:pStyle w:val="Tabelazwyky"/>
            </w:pPr>
            <w:r w:rsidRPr="007B6B11">
              <w:t>Walidacja: jeśli wynik wyliczenia jest różny od wprowadzonej wartości, to jest Błąd. Jeśli wyliczona wartość jest ujemna, powinno być 0.</w:t>
            </w:r>
          </w:p>
        </w:tc>
      </w:tr>
      <w:tr w:rsidR="009455BE" w:rsidRPr="007B6B11" w14:paraId="248AB3DB" w14:textId="77777777" w:rsidTr="002F3F0A">
        <w:trPr>
          <w:trHeight w:val="213"/>
        </w:trPr>
        <w:tc>
          <w:tcPr>
            <w:tcW w:w="945" w:type="dxa"/>
          </w:tcPr>
          <w:p w14:paraId="27E94676" w14:textId="77777777" w:rsidR="009455BE" w:rsidRPr="007B6B11" w:rsidRDefault="009455BE" w:rsidP="004E02BE">
            <w:pPr>
              <w:pStyle w:val="Tabelazwyky"/>
            </w:pPr>
            <w:r w:rsidRPr="007B6B11">
              <w:t>R14</w:t>
            </w:r>
          </w:p>
        </w:tc>
        <w:tc>
          <w:tcPr>
            <w:tcW w:w="8109" w:type="dxa"/>
          </w:tcPr>
          <w:p w14:paraId="3B40F1E9" w14:textId="77777777" w:rsidR="009455BE" w:rsidRPr="007B6B11" w:rsidRDefault="009455BE" w:rsidP="004E02BE">
            <w:pPr>
              <w:pStyle w:val="Tabelazwyky"/>
            </w:pPr>
            <w:r w:rsidRPr="007B6B11">
              <w:t>Dotyczy pola &lt; totalNumberOfGoods &gt;.</w:t>
            </w:r>
          </w:p>
          <w:p w14:paraId="458D57B4" w14:textId="77777777" w:rsidR="009455BE" w:rsidRPr="007B6B11" w:rsidRDefault="009455BE" w:rsidP="004E02BE">
            <w:pPr>
              <w:pStyle w:val="Tabelazwyky"/>
            </w:pPr>
            <w:r w:rsidRPr="007B6B11">
              <w:t>Pole nie jest wymagalne w przypadku, gdy nie wypełniono żadnej pozycji w części „Obliczenie kwot podatku akcyzowego od poszczególnych wyrobów” deklaracji.</w:t>
            </w:r>
          </w:p>
          <w:p w14:paraId="3F4A6829" w14:textId="77777777" w:rsidR="009455BE" w:rsidRPr="007B6B11" w:rsidRDefault="009455BE" w:rsidP="004E02BE">
            <w:pPr>
              <w:pStyle w:val="Tabelazwyky"/>
            </w:pPr>
            <w:r w:rsidRPr="007B6B11">
              <w:t>Walidacja: wprowadzona liczba powinna się równać sumie wyliczonej. Jeśli nie równa się, to jest błąd.</w:t>
            </w:r>
          </w:p>
        </w:tc>
      </w:tr>
      <w:tr w:rsidR="009455BE" w:rsidRPr="007B6B11" w14:paraId="696459E2" w14:textId="77777777" w:rsidTr="002F3F0A">
        <w:trPr>
          <w:trHeight w:val="213"/>
        </w:trPr>
        <w:tc>
          <w:tcPr>
            <w:tcW w:w="945" w:type="dxa"/>
          </w:tcPr>
          <w:p w14:paraId="78228C8E" w14:textId="77777777" w:rsidR="009455BE" w:rsidRPr="007B6B11" w:rsidRDefault="009455BE" w:rsidP="004E02BE">
            <w:pPr>
              <w:pStyle w:val="Tabelazwyky"/>
            </w:pPr>
            <w:r w:rsidRPr="007B6B11">
              <w:t>R15</w:t>
            </w:r>
          </w:p>
        </w:tc>
        <w:tc>
          <w:tcPr>
            <w:tcW w:w="8109" w:type="dxa"/>
          </w:tcPr>
          <w:p w14:paraId="60772609" w14:textId="77777777" w:rsidR="009455BE" w:rsidRPr="007B6B11" w:rsidRDefault="009455BE" w:rsidP="004E02BE">
            <w:pPr>
              <w:pStyle w:val="Tabelazwyky"/>
            </w:pPr>
            <w:r w:rsidRPr="007B6B11">
              <w:t>Dotyczy pola &lt; totalAmountOfTax &gt;.</w:t>
            </w:r>
          </w:p>
          <w:p w14:paraId="55FB0A40" w14:textId="77777777" w:rsidR="009455BE" w:rsidRPr="007B6B11" w:rsidRDefault="009455BE" w:rsidP="004E02BE">
            <w:pPr>
              <w:pStyle w:val="Tabelazwyky"/>
            </w:pPr>
            <w:r w:rsidRPr="007B6B11">
              <w:t>Pole nie jest wymagalne w przypadku, gdy nie wypełniono żadnej pozycji w części „Obliczenie kwot podatku akcyzowego od poszczególnych wyrobów” deklaracji.</w:t>
            </w:r>
          </w:p>
          <w:p w14:paraId="152C8E86" w14:textId="5432D8BA" w:rsidR="009455BE" w:rsidRPr="007B6B11" w:rsidRDefault="009455BE" w:rsidP="004E02BE">
            <w:pPr>
              <w:pStyle w:val="Tabelazwyky"/>
            </w:pPr>
            <w:r w:rsidRPr="007B6B11">
              <w:t xml:space="preserve">Walidacja: wprowadzona liczba powinna się równać sumie wartości wprowadzonych w polu </w:t>
            </w:r>
            <w:r w:rsidR="00492AD5" w:rsidRPr="007B6B11">
              <w:t>&lt;amountOfTax&gt;</w:t>
            </w:r>
            <w:r w:rsidRPr="007B6B11">
              <w:t>. Jeśli nie równa się, to jest Błąd.</w:t>
            </w:r>
          </w:p>
        </w:tc>
      </w:tr>
      <w:tr w:rsidR="009455BE" w:rsidRPr="007B6B11" w14:paraId="2CD79A5F" w14:textId="77777777" w:rsidTr="002F3F0A">
        <w:trPr>
          <w:trHeight w:val="213"/>
        </w:trPr>
        <w:tc>
          <w:tcPr>
            <w:tcW w:w="945" w:type="dxa"/>
          </w:tcPr>
          <w:p w14:paraId="49D91D93" w14:textId="77777777" w:rsidR="009455BE" w:rsidRPr="007B6B11" w:rsidRDefault="009455BE" w:rsidP="004E02BE">
            <w:pPr>
              <w:pStyle w:val="Tabelazwyky"/>
            </w:pPr>
            <w:r w:rsidRPr="007B6B11">
              <w:t>R16</w:t>
            </w:r>
          </w:p>
        </w:tc>
        <w:tc>
          <w:tcPr>
            <w:tcW w:w="8109" w:type="dxa"/>
          </w:tcPr>
          <w:p w14:paraId="29506E84" w14:textId="77777777" w:rsidR="009455BE" w:rsidRPr="007B6B11" w:rsidRDefault="009455BE" w:rsidP="004E02BE">
            <w:pPr>
              <w:pStyle w:val="Tabelazwyky"/>
            </w:pPr>
            <w:r w:rsidRPr="007B6B11">
              <w:t>Dotyczy pola &lt; groupOfGoodsName &gt;.</w:t>
            </w:r>
          </w:p>
          <w:p w14:paraId="0DAC76D4" w14:textId="77777777" w:rsidR="009455BE" w:rsidRPr="007B6B11" w:rsidRDefault="009455BE" w:rsidP="004E02BE">
            <w:pPr>
              <w:pStyle w:val="Tabelazwyky"/>
            </w:pPr>
            <w:r w:rsidRPr="007B6B11">
              <w:t>Wersja papierowa dokumentu: System wstawia nazwę pobraną ze słownika w ISZTAR.</w:t>
            </w:r>
          </w:p>
          <w:p w14:paraId="2C575153" w14:textId="77777777" w:rsidR="009455BE" w:rsidRPr="007B6B11" w:rsidRDefault="009455BE" w:rsidP="004E02BE">
            <w:pPr>
              <w:pStyle w:val="Tabelazwyky"/>
            </w:pPr>
            <w:r w:rsidRPr="007B6B11">
              <w:t xml:space="preserve">Walidacja dla wersji elektronicznej: porównanie wprowadzonej nazwy grupy wyrobów z wartością pobraną z systemu ISZTAR na podstawie kodu CN. </w:t>
            </w:r>
          </w:p>
        </w:tc>
      </w:tr>
      <w:tr w:rsidR="009455BE" w:rsidRPr="007B6B11" w14:paraId="51CF871C" w14:textId="77777777" w:rsidTr="002F3F0A">
        <w:trPr>
          <w:trHeight w:val="213"/>
        </w:trPr>
        <w:tc>
          <w:tcPr>
            <w:tcW w:w="945" w:type="dxa"/>
          </w:tcPr>
          <w:p w14:paraId="6649F159" w14:textId="77777777" w:rsidR="009455BE" w:rsidRPr="007B6B11" w:rsidRDefault="009455BE" w:rsidP="004E02BE">
            <w:pPr>
              <w:pStyle w:val="Tabelazwyky"/>
            </w:pPr>
            <w:r w:rsidRPr="007B6B11">
              <w:t>R17</w:t>
            </w:r>
          </w:p>
        </w:tc>
        <w:tc>
          <w:tcPr>
            <w:tcW w:w="8109" w:type="dxa"/>
          </w:tcPr>
          <w:p w14:paraId="3DBCBE12" w14:textId="77777777" w:rsidR="009455BE" w:rsidRPr="007B6B11" w:rsidRDefault="009455BE" w:rsidP="004E02BE">
            <w:pPr>
              <w:pStyle w:val="Tabelazwyky"/>
            </w:pPr>
            <w:r w:rsidRPr="007B6B11">
              <w:t>Dotyczy pola &lt; shortages &gt;.</w:t>
            </w:r>
          </w:p>
          <w:p w14:paraId="0CD4911C" w14:textId="77777777" w:rsidR="009455BE" w:rsidRPr="007B6B11" w:rsidRDefault="009455BE" w:rsidP="004E02BE">
            <w:pPr>
              <w:pStyle w:val="Tabelazwyky"/>
            </w:pPr>
            <w:r w:rsidRPr="007B6B11">
              <w:t>Wartość pola („ubytek” lub „całkowite zniszczenie”)</w:t>
            </w:r>
          </w:p>
        </w:tc>
      </w:tr>
      <w:tr w:rsidR="009455BE" w:rsidRPr="007B6B11" w14:paraId="29CA4366" w14:textId="77777777" w:rsidTr="002F3F0A">
        <w:trPr>
          <w:trHeight w:val="213"/>
        </w:trPr>
        <w:tc>
          <w:tcPr>
            <w:tcW w:w="945" w:type="dxa"/>
          </w:tcPr>
          <w:p w14:paraId="217F0FE5" w14:textId="77777777" w:rsidR="009455BE" w:rsidRPr="007B6B11" w:rsidRDefault="009455BE" w:rsidP="004E02BE">
            <w:pPr>
              <w:pStyle w:val="Tabelazwyky"/>
            </w:pPr>
            <w:r w:rsidRPr="007B6B11">
              <w:t>R18</w:t>
            </w:r>
          </w:p>
        </w:tc>
        <w:tc>
          <w:tcPr>
            <w:tcW w:w="8109" w:type="dxa"/>
          </w:tcPr>
          <w:p w14:paraId="22918C0D" w14:textId="77777777" w:rsidR="009455BE" w:rsidRPr="007B6B11" w:rsidRDefault="009455BE" w:rsidP="004E02BE">
            <w:pPr>
              <w:pStyle w:val="Tabelazwyky"/>
            </w:pPr>
            <w:r w:rsidRPr="007B6B11">
              <w:t>Dotyczy pola &lt; amountOfTax &gt;.</w:t>
            </w:r>
          </w:p>
          <w:p w14:paraId="44B6899E" w14:textId="36C91829" w:rsidR="009455BE" w:rsidRPr="007B6B11" w:rsidRDefault="009455BE" w:rsidP="004E02BE">
            <w:pPr>
              <w:pStyle w:val="Tabelazwyky"/>
            </w:pPr>
            <w:r w:rsidRPr="007B6B11">
              <w:t>Walidacja: wprowadzona wartość powinna być równa wyliczonej ze wzoru: wartość w polu „</w:t>
            </w:r>
            <w:r w:rsidR="00492AD5" w:rsidRPr="007B6B11">
              <w:t>&lt;numberOfGoods&gt;</w:t>
            </w:r>
            <w:r w:rsidRPr="007B6B11">
              <w:t xml:space="preserve">” * wartość w polu </w:t>
            </w:r>
            <w:r w:rsidR="00492AD5" w:rsidRPr="007B6B11">
              <w:t>&lt;Stawka podatku&gt;</w:t>
            </w:r>
            <w:r w:rsidRPr="007B6B11">
              <w:t>. Błąd typu 3</w:t>
            </w:r>
          </w:p>
        </w:tc>
      </w:tr>
      <w:tr w:rsidR="009455BE" w:rsidRPr="007B6B11" w14:paraId="1AA677FB" w14:textId="77777777" w:rsidTr="002F3F0A">
        <w:trPr>
          <w:trHeight w:val="213"/>
        </w:trPr>
        <w:tc>
          <w:tcPr>
            <w:tcW w:w="945" w:type="dxa"/>
          </w:tcPr>
          <w:p w14:paraId="4F886118" w14:textId="77777777" w:rsidR="009455BE" w:rsidRPr="007B6B11" w:rsidRDefault="009455BE" w:rsidP="004E02BE">
            <w:pPr>
              <w:pStyle w:val="Tabelazwyky"/>
            </w:pPr>
            <w:r w:rsidRPr="007B6B11">
              <w:t>R19</w:t>
            </w:r>
          </w:p>
        </w:tc>
        <w:tc>
          <w:tcPr>
            <w:tcW w:w="8109" w:type="dxa"/>
          </w:tcPr>
          <w:p w14:paraId="3E01A2AC" w14:textId="77777777" w:rsidR="009455BE" w:rsidRPr="007B6B11" w:rsidRDefault="009455BE" w:rsidP="004E02BE">
            <w:pPr>
              <w:pStyle w:val="Tabelazwyky"/>
            </w:pPr>
            <w:r w:rsidRPr="007B6B11">
              <w:t>Dotyczy pola &lt; totalDueAmountOfDailyPaym &gt;.</w:t>
            </w:r>
          </w:p>
          <w:p w14:paraId="5FCA68DD" w14:textId="77777777" w:rsidR="009455BE" w:rsidRPr="007B6B11" w:rsidRDefault="009455BE" w:rsidP="004E02BE">
            <w:pPr>
              <w:pStyle w:val="Tabelazwyky"/>
            </w:pPr>
            <w:r w:rsidRPr="007B6B11">
              <w:t>Pole nie jest wymagalne w przypadku, gdy nie wypełniono żadnej pozycji w części „Informacja o kwotach wpłat dziennych” deklaracji.</w:t>
            </w:r>
          </w:p>
          <w:p w14:paraId="7325D1F4" w14:textId="77777777" w:rsidR="009455BE" w:rsidRPr="007B6B11" w:rsidRDefault="009455BE"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0CF47E85" w14:textId="77777777" w:rsidR="009455BE" w:rsidRPr="007B6B11" w:rsidRDefault="009455BE" w:rsidP="004E02BE">
            <w:pPr>
              <w:pStyle w:val="Tabelazwyky"/>
            </w:pPr>
            <w:r w:rsidRPr="007B6B11">
              <w:lastRenderedPageBreak/>
              <w:t xml:space="preserve">Walidacja 2: Czy wprowadzona wartość równa się sumie wartości z pól „Kwota podatku akcyzowego z dnia powstania obowiązku podatkowego” dla  kolejnych dat. </w:t>
            </w:r>
          </w:p>
        </w:tc>
      </w:tr>
      <w:tr w:rsidR="009455BE" w:rsidRPr="007B6B11" w14:paraId="07AD8CA4" w14:textId="77777777" w:rsidTr="002F3F0A">
        <w:trPr>
          <w:trHeight w:val="213"/>
        </w:trPr>
        <w:tc>
          <w:tcPr>
            <w:tcW w:w="945" w:type="dxa"/>
          </w:tcPr>
          <w:p w14:paraId="7F558C7B" w14:textId="77777777" w:rsidR="009455BE" w:rsidRPr="007B6B11" w:rsidRDefault="009455BE" w:rsidP="004E02BE">
            <w:pPr>
              <w:pStyle w:val="Tabelazwyky"/>
            </w:pPr>
            <w:r w:rsidRPr="007B6B11">
              <w:lastRenderedPageBreak/>
              <w:t>R20</w:t>
            </w:r>
          </w:p>
        </w:tc>
        <w:tc>
          <w:tcPr>
            <w:tcW w:w="8109" w:type="dxa"/>
          </w:tcPr>
          <w:p w14:paraId="0FFB42A6" w14:textId="77777777" w:rsidR="009455BE" w:rsidRPr="007B6B11" w:rsidRDefault="009455BE" w:rsidP="004E02BE">
            <w:pPr>
              <w:pStyle w:val="Tabelazwyky"/>
            </w:pPr>
            <w:r w:rsidRPr="007B6B11">
              <w:t>Dotyczy pola &lt; totalAmountOfExcessDailyPaymPrevDecl &gt;.</w:t>
            </w:r>
          </w:p>
          <w:p w14:paraId="35388670" w14:textId="77777777" w:rsidR="009455BE" w:rsidRPr="007B6B11" w:rsidRDefault="009455BE" w:rsidP="004E02BE">
            <w:pPr>
              <w:pStyle w:val="Tabelazwyky"/>
            </w:pPr>
            <w:r w:rsidRPr="007B6B11">
              <w:t>Pole nie jest wymagalne w przypadku, gdy nie wypełniono żadnej pozycji w części „Informacja o kwotach wpłat dziennych” deklaracji.</w:t>
            </w:r>
          </w:p>
          <w:p w14:paraId="548A5000" w14:textId="77777777" w:rsidR="009455BE" w:rsidRPr="007B6B11" w:rsidRDefault="009455BE"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92BFD9E" w14:textId="77777777" w:rsidR="009455BE" w:rsidRPr="007B6B11" w:rsidRDefault="009455BE" w:rsidP="004E02BE">
            <w:pPr>
              <w:pStyle w:val="Tabelazwyky"/>
            </w:pPr>
            <w:r w:rsidRPr="007B6B11">
              <w:t>Walidacja 2: Czy wprowadzona wartość równa się sumie wartości z pól „Kwota nadwyżki wpłat z poprzedniej deklaracji zaliczona na poczet wpłat dziennych” dla  kolejnych dat. Jeśli nie to Błąd typu 3.</w:t>
            </w:r>
          </w:p>
        </w:tc>
      </w:tr>
      <w:tr w:rsidR="009455BE" w:rsidRPr="007B6B11" w14:paraId="7A5E08BD" w14:textId="77777777" w:rsidTr="002F3F0A">
        <w:trPr>
          <w:trHeight w:val="213"/>
        </w:trPr>
        <w:tc>
          <w:tcPr>
            <w:tcW w:w="945" w:type="dxa"/>
          </w:tcPr>
          <w:p w14:paraId="27F914D2" w14:textId="77777777" w:rsidR="009455BE" w:rsidRPr="007B6B11" w:rsidRDefault="009455BE" w:rsidP="004E02BE">
            <w:pPr>
              <w:pStyle w:val="Tabelazwyky"/>
            </w:pPr>
            <w:r w:rsidRPr="007B6B11">
              <w:t>R21</w:t>
            </w:r>
          </w:p>
        </w:tc>
        <w:tc>
          <w:tcPr>
            <w:tcW w:w="8109" w:type="dxa"/>
          </w:tcPr>
          <w:p w14:paraId="19A07A55" w14:textId="77777777" w:rsidR="009455BE" w:rsidRPr="007B6B11" w:rsidRDefault="009455BE" w:rsidP="004E02BE">
            <w:pPr>
              <w:pStyle w:val="Tabelazwyky"/>
            </w:pPr>
            <w:r w:rsidRPr="007B6B11">
              <w:t>Dotyczy pola &lt; totalAmountOfDailyPaym &gt;.</w:t>
            </w:r>
          </w:p>
          <w:p w14:paraId="3C81D1A4" w14:textId="77777777" w:rsidR="009455BE" w:rsidRPr="007B6B11" w:rsidRDefault="009455BE" w:rsidP="004E02BE">
            <w:pPr>
              <w:pStyle w:val="Tabelazwyky"/>
            </w:pPr>
            <w:r w:rsidRPr="007B6B11">
              <w:t>Pole nie jest wymagalne w przypadku, gdy nie wypełniono żadnej pozycji w części „Informacja o kwotach wpłat dziennych” deklaracji.</w:t>
            </w:r>
          </w:p>
          <w:p w14:paraId="5B545459" w14:textId="77777777" w:rsidR="009455BE" w:rsidRPr="007B6B11" w:rsidRDefault="009455BE" w:rsidP="004E02BE">
            <w:pPr>
              <w:pStyle w:val="Tabelazwyky"/>
            </w:pPr>
            <w:r w:rsidRPr="007B6B11">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D34B705" w14:textId="77777777" w:rsidR="009455BE" w:rsidRPr="007B6B11" w:rsidRDefault="009455BE" w:rsidP="004E02BE">
            <w:pPr>
              <w:pStyle w:val="Tabelazwyky"/>
            </w:pPr>
            <w:r w:rsidRPr="007B6B11">
              <w:t xml:space="preserve">Walidacja 2: Czy wprowadzona wartość równa się sumie wartości z pól „Kwota dokonanej wpłaty dziennej” dla  kolejnych dat. </w:t>
            </w:r>
          </w:p>
        </w:tc>
      </w:tr>
    </w:tbl>
    <w:p w14:paraId="334DA8DF" w14:textId="77777777" w:rsidR="00EF2230" w:rsidRPr="007B6B11" w:rsidRDefault="00EF2230" w:rsidP="004E02BE">
      <w:pPr>
        <w:pStyle w:val="Nagwek1"/>
        <w:rPr>
          <w:bCs/>
          <w:lang w:val="pl-PL"/>
        </w:rPr>
      </w:pPr>
      <w:bookmarkStart w:id="625" w:name="_Toc361145818"/>
      <w:bookmarkStart w:id="626" w:name="_Toc349568563"/>
      <w:bookmarkStart w:id="627" w:name="_Toc341696655"/>
      <w:bookmarkStart w:id="628" w:name="_Toc115186942"/>
      <w:bookmarkStart w:id="629" w:name="_Toc341696656"/>
      <w:bookmarkStart w:id="630" w:name="_Toc349568564"/>
      <w:bookmarkStart w:id="631" w:name="_Toc348954635"/>
      <w:bookmarkStart w:id="632" w:name="_Toc183171940"/>
      <w:r w:rsidRPr="007B6B11">
        <w:rPr>
          <w:lang w:val="pl-PL"/>
        </w:rPr>
        <w:lastRenderedPageBreak/>
        <w:t>Załączniki</w:t>
      </w:r>
      <w:bookmarkEnd w:id="625"/>
      <w:bookmarkEnd w:id="626"/>
      <w:bookmarkEnd w:id="627"/>
      <w:bookmarkEnd w:id="628"/>
      <w:bookmarkEnd w:id="632"/>
    </w:p>
    <w:p w14:paraId="4554523F" w14:textId="77777777" w:rsidR="00EF2230" w:rsidRPr="007B6B11" w:rsidRDefault="00EF2230" w:rsidP="004E02BE">
      <w:pPr>
        <w:pStyle w:val="Nagwek2"/>
        <w:spacing w:line="276" w:lineRule="auto"/>
        <w:rPr>
          <w:bCs/>
          <w:lang w:val="pl-PL"/>
        </w:rPr>
      </w:pPr>
      <w:bookmarkStart w:id="633" w:name="_Toc348954634"/>
      <w:bookmarkStart w:id="634" w:name="_Toc361145819"/>
      <w:bookmarkStart w:id="635" w:name="_Toc115186943"/>
      <w:bookmarkStart w:id="636" w:name="_Toc183171941"/>
      <w:r w:rsidRPr="007B6B11">
        <w:rPr>
          <w:lang w:val="pl-PL"/>
        </w:rPr>
        <w:t>Pliki deklaracji AKC-</w:t>
      </w:r>
      <w:bookmarkEnd w:id="633"/>
      <w:bookmarkEnd w:id="634"/>
      <w:r w:rsidR="002D0C5B" w:rsidRPr="007B6B11">
        <w:rPr>
          <w:lang w:val="pl-PL"/>
        </w:rPr>
        <w:t>4</w:t>
      </w:r>
      <w:bookmarkEnd w:id="635"/>
      <w:bookmarkEnd w:id="636"/>
    </w:p>
    <w:p w14:paraId="4EE40F8E" w14:textId="235E5B95" w:rsidR="005C3EE5" w:rsidRPr="007B6B11" w:rsidRDefault="00EF2230" w:rsidP="004E02BE">
      <w:pPr>
        <w:pStyle w:val="Nagwek3"/>
        <w:spacing w:line="276" w:lineRule="auto"/>
        <w:rPr>
          <w:lang w:val="pl-PL"/>
        </w:rPr>
      </w:pPr>
      <w:r w:rsidRPr="007B6B11">
        <w:rPr>
          <w:lang w:val="pl-PL"/>
        </w:rPr>
        <w:t xml:space="preserve"> </w:t>
      </w:r>
      <w:bookmarkStart w:id="637" w:name="_Toc115186944"/>
      <w:bookmarkStart w:id="638" w:name="_Toc183171942"/>
      <w:r w:rsidR="008C0311" w:rsidRPr="007B6B11">
        <w:rPr>
          <w:lang w:val="pl-PL"/>
        </w:rPr>
        <w:t xml:space="preserve">Plik </w:t>
      </w:r>
      <w:r w:rsidR="00811881" w:rsidRPr="007B6B11">
        <w:rPr>
          <w:lang w:val="pl-PL"/>
        </w:rPr>
        <w:t xml:space="preserve">AKC </w:t>
      </w:r>
      <w:r w:rsidR="008B4C4D" w:rsidRPr="007B6B11">
        <w:rPr>
          <w:lang w:val="pl-PL"/>
        </w:rPr>
        <w:t>_</w:t>
      </w:r>
      <w:r w:rsidR="00A24C92" w:rsidRPr="007B6B11">
        <w:rPr>
          <w:lang w:val="pl-PL"/>
        </w:rPr>
        <w:t>4</w:t>
      </w:r>
      <w:r w:rsidR="005C3EE5" w:rsidRPr="007B6B11">
        <w:rPr>
          <w:lang w:val="pl-PL"/>
        </w:rPr>
        <w:t>.xsd</w:t>
      </w:r>
      <w:bookmarkEnd w:id="629"/>
      <w:bookmarkEnd w:id="630"/>
      <w:bookmarkEnd w:id="631"/>
      <w:bookmarkEnd w:id="637"/>
      <w:bookmarkEnd w:id="638"/>
    </w:p>
    <w:p w14:paraId="1E359E2B" w14:textId="77777777" w:rsidR="002923B2" w:rsidRPr="007B6B11" w:rsidRDefault="002923B2" w:rsidP="004E02BE">
      <w:r w:rsidRPr="007B6B11">
        <w:t>Plik zawierający definicję struktury danych dla deklaracji.</w:t>
      </w:r>
    </w:p>
    <w:p w14:paraId="0A019A76" w14:textId="77777777" w:rsidR="00962C79" w:rsidRPr="007B6B11" w:rsidRDefault="00962C79" w:rsidP="004E02BE">
      <w:pPr>
        <w:pStyle w:val="Nagwek2"/>
        <w:spacing w:line="276" w:lineRule="auto"/>
        <w:rPr>
          <w:bCs/>
          <w:lang w:val="pl-PL"/>
        </w:rPr>
      </w:pPr>
      <w:bookmarkStart w:id="639" w:name="_Toc115186945"/>
      <w:bookmarkStart w:id="640" w:name="_Toc183171943"/>
      <w:r w:rsidRPr="007B6B11">
        <w:rPr>
          <w:lang w:val="pl-PL"/>
        </w:rPr>
        <w:t>Plik załącznika AKC-4/A do deklaracji AKC-4</w:t>
      </w:r>
      <w:bookmarkEnd w:id="639"/>
      <w:bookmarkEnd w:id="640"/>
    </w:p>
    <w:p w14:paraId="7A8F553D" w14:textId="02B52A3A" w:rsidR="00962C79" w:rsidRPr="007B6B11" w:rsidRDefault="00962C79" w:rsidP="004E02BE">
      <w:pPr>
        <w:pStyle w:val="Nagwek3"/>
        <w:spacing w:line="276" w:lineRule="auto"/>
        <w:rPr>
          <w:lang w:val="pl-PL"/>
        </w:rPr>
      </w:pPr>
      <w:bookmarkStart w:id="641" w:name="_Toc115186946"/>
      <w:bookmarkStart w:id="642" w:name="_Toc183171944"/>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A</w:t>
      </w:r>
      <w:r w:rsidRPr="007B6B11">
        <w:rPr>
          <w:lang w:val="pl-PL"/>
        </w:rPr>
        <w:t>.xsd</w:t>
      </w:r>
      <w:bookmarkEnd w:id="641"/>
      <w:bookmarkEnd w:id="642"/>
    </w:p>
    <w:p w14:paraId="67C60416" w14:textId="77777777" w:rsidR="00962C79" w:rsidRPr="007B6B11" w:rsidRDefault="00962C79" w:rsidP="004E02BE">
      <w:r w:rsidRPr="007B6B11">
        <w:t>Plik zawiera strukturę załącznika AKC-4/A do deklaracji AKC-4.</w:t>
      </w:r>
    </w:p>
    <w:p w14:paraId="3297B4CE" w14:textId="77777777" w:rsidR="00A520A5" w:rsidRPr="007B6B11" w:rsidRDefault="00A520A5" w:rsidP="004E02BE">
      <w:pPr>
        <w:pStyle w:val="Nagwek2"/>
        <w:spacing w:line="276" w:lineRule="auto"/>
        <w:rPr>
          <w:bCs/>
          <w:lang w:val="pl-PL"/>
        </w:rPr>
      </w:pPr>
      <w:bookmarkStart w:id="643" w:name="_Toc115186947"/>
      <w:bookmarkStart w:id="644" w:name="_Toc183171945"/>
      <w:r w:rsidRPr="007B6B11">
        <w:rPr>
          <w:lang w:val="pl-PL"/>
        </w:rPr>
        <w:t>Plik załącznika AKC-4/B do deklaracji AKC-4</w:t>
      </w:r>
      <w:bookmarkEnd w:id="643"/>
      <w:bookmarkEnd w:id="644"/>
    </w:p>
    <w:p w14:paraId="0100237F" w14:textId="552D1877" w:rsidR="00A520A5" w:rsidRPr="007B6B11" w:rsidRDefault="00A520A5" w:rsidP="004E02BE">
      <w:pPr>
        <w:pStyle w:val="Nagwek3"/>
        <w:spacing w:line="276" w:lineRule="auto"/>
        <w:rPr>
          <w:lang w:val="pl-PL"/>
        </w:rPr>
      </w:pPr>
      <w:bookmarkStart w:id="645" w:name="_Toc115186948"/>
      <w:bookmarkStart w:id="646" w:name="_Toc183171946"/>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B</w:t>
      </w:r>
      <w:r w:rsidRPr="007B6B11">
        <w:rPr>
          <w:lang w:val="pl-PL"/>
        </w:rPr>
        <w:t>.xsd</w:t>
      </w:r>
      <w:bookmarkEnd w:id="645"/>
      <w:bookmarkEnd w:id="646"/>
    </w:p>
    <w:p w14:paraId="7D5E7EBF" w14:textId="77777777" w:rsidR="00A520A5" w:rsidRPr="007B6B11" w:rsidRDefault="00A520A5" w:rsidP="004E02BE">
      <w:r w:rsidRPr="007B6B11">
        <w:t>Plik zawiera strukturę załącznika AKC-4/</w:t>
      </w:r>
      <w:r w:rsidR="009D08FE" w:rsidRPr="007B6B11">
        <w:t>B</w:t>
      </w:r>
      <w:r w:rsidRPr="007B6B11">
        <w:t xml:space="preserve"> do deklaracji AKC-4.</w:t>
      </w:r>
    </w:p>
    <w:p w14:paraId="2D316DC2" w14:textId="77777777" w:rsidR="0007689F" w:rsidRPr="007B6B11" w:rsidRDefault="0007689F" w:rsidP="004E02BE">
      <w:pPr>
        <w:pStyle w:val="Nagwek2"/>
        <w:spacing w:line="276" w:lineRule="auto"/>
        <w:rPr>
          <w:bCs/>
          <w:lang w:val="pl-PL"/>
        </w:rPr>
      </w:pPr>
      <w:bookmarkStart w:id="647" w:name="_Toc115186949"/>
      <w:bookmarkStart w:id="648" w:name="_Toc183171947"/>
      <w:r w:rsidRPr="007B6B11">
        <w:rPr>
          <w:lang w:val="pl-PL"/>
        </w:rPr>
        <w:t>Plik załącznika AKC-4/C do deklaracji AKC-4</w:t>
      </w:r>
      <w:bookmarkEnd w:id="647"/>
      <w:bookmarkEnd w:id="648"/>
    </w:p>
    <w:p w14:paraId="5C4C80F8" w14:textId="159137C0" w:rsidR="0007689F" w:rsidRPr="007B6B11" w:rsidRDefault="0007689F" w:rsidP="004E02BE">
      <w:pPr>
        <w:pStyle w:val="Nagwek3"/>
        <w:spacing w:line="276" w:lineRule="auto"/>
        <w:rPr>
          <w:lang w:val="pl-PL"/>
        </w:rPr>
      </w:pPr>
      <w:bookmarkStart w:id="649" w:name="_Toc115186950"/>
      <w:bookmarkStart w:id="650" w:name="_Toc183171948"/>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C</w:t>
      </w:r>
      <w:r w:rsidRPr="007B6B11">
        <w:rPr>
          <w:lang w:val="pl-PL"/>
        </w:rPr>
        <w:t>.xsd</w:t>
      </w:r>
      <w:bookmarkEnd w:id="649"/>
      <w:bookmarkEnd w:id="650"/>
    </w:p>
    <w:p w14:paraId="7DFC8D98" w14:textId="77777777" w:rsidR="0007689F" w:rsidRPr="007B6B11" w:rsidRDefault="0007689F" w:rsidP="004E02BE">
      <w:r w:rsidRPr="007B6B11">
        <w:t>Plik zawiera strukturę załącznika AKC-4/C do deklaracji AKC-4.</w:t>
      </w:r>
    </w:p>
    <w:p w14:paraId="5CD108D0" w14:textId="77777777" w:rsidR="0062186D" w:rsidRPr="007B6B11" w:rsidRDefault="0062186D" w:rsidP="004E02BE">
      <w:pPr>
        <w:pStyle w:val="Nagwek2"/>
        <w:spacing w:line="276" w:lineRule="auto"/>
        <w:rPr>
          <w:bCs/>
          <w:lang w:val="pl-PL"/>
        </w:rPr>
      </w:pPr>
      <w:bookmarkStart w:id="651" w:name="_Toc115186951"/>
      <w:bookmarkStart w:id="652" w:name="_Toc183171949"/>
      <w:r w:rsidRPr="007B6B11">
        <w:rPr>
          <w:lang w:val="pl-PL"/>
        </w:rPr>
        <w:t>Plik załącznika AKC-4/D do deklaracji AKC-4</w:t>
      </w:r>
      <w:bookmarkEnd w:id="651"/>
      <w:bookmarkEnd w:id="652"/>
    </w:p>
    <w:p w14:paraId="5A4BF27F" w14:textId="4F2EA192" w:rsidR="0062186D" w:rsidRPr="007B6B11" w:rsidRDefault="0062186D" w:rsidP="004E02BE">
      <w:pPr>
        <w:pStyle w:val="Nagwek3"/>
        <w:spacing w:line="276" w:lineRule="auto"/>
        <w:rPr>
          <w:lang w:val="pl-PL"/>
        </w:rPr>
      </w:pPr>
      <w:bookmarkStart w:id="653" w:name="_Toc115186952"/>
      <w:bookmarkStart w:id="654" w:name="_Toc183171950"/>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D</w:t>
      </w:r>
      <w:r w:rsidRPr="007B6B11">
        <w:rPr>
          <w:lang w:val="pl-PL"/>
        </w:rPr>
        <w:t>.xsd</w:t>
      </w:r>
      <w:bookmarkEnd w:id="653"/>
      <w:bookmarkEnd w:id="654"/>
    </w:p>
    <w:p w14:paraId="2EA2D14C" w14:textId="77777777" w:rsidR="0062186D" w:rsidRPr="007B6B11" w:rsidRDefault="0062186D" w:rsidP="004E02BE">
      <w:r w:rsidRPr="007B6B11">
        <w:t>Plik zawiera strukturę załącznika AKC-4/D do deklaracji AKC-4.</w:t>
      </w:r>
    </w:p>
    <w:p w14:paraId="37441E50" w14:textId="77777777" w:rsidR="003B652F" w:rsidRPr="007B6B11" w:rsidRDefault="003B652F" w:rsidP="004E02BE">
      <w:pPr>
        <w:pStyle w:val="Nagwek2"/>
        <w:spacing w:line="276" w:lineRule="auto"/>
        <w:rPr>
          <w:bCs/>
          <w:lang w:val="pl-PL"/>
        </w:rPr>
      </w:pPr>
      <w:bookmarkStart w:id="655" w:name="_Toc115186953"/>
      <w:bookmarkStart w:id="656" w:name="_Toc183171951"/>
      <w:r w:rsidRPr="007B6B11">
        <w:rPr>
          <w:lang w:val="pl-PL"/>
        </w:rPr>
        <w:t>Plik załącznika AKC-4/E do deklaracji AKC-4</w:t>
      </w:r>
      <w:bookmarkEnd w:id="655"/>
      <w:bookmarkEnd w:id="656"/>
    </w:p>
    <w:p w14:paraId="4B4BA466" w14:textId="54211896" w:rsidR="003B652F" w:rsidRPr="007B6B11" w:rsidRDefault="003B652F" w:rsidP="004E02BE">
      <w:pPr>
        <w:pStyle w:val="Nagwek3"/>
        <w:spacing w:line="276" w:lineRule="auto"/>
        <w:rPr>
          <w:lang w:val="pl-PL"/>
        </w:rPr>
      </w:pPr>
      <w:bookmarkStart w:id="657" w:name="_Toc115186954"/>
      <w:bookmarkStart w:id="658" w:name="_Toc183171952"/>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E</w:t>
      </w:r>
      <w:r w:rsidRPr="007B6B11">
        <w:rPr>
          <w:lang w:val="pl-PL"/>
        </w:rPr>
        <w:t>.xsd</w:t>
      </w:r>
      <w:bookmarkEnd w:id="657"/>
      <w:bookmarkEnd w:id="658"/>
    </w:p>
    <w:p w14:paraId="2FEEC5E1" w14:textId="77777777" w:rsidR="003B652F" w:rsidRPr="007B6B11" w:rsidRDefault="003B652F" w:rsidP="004E02BE">
      <w:r w:rsidRPr="007B6B11">
        <w:t>Plik zawiera strukturę załącznika AKC-4/E do deklaracji AKC-4.</w:t>
      </w:r>
    </w:p>
    <w:p w14:paraId="762A26FF" w14:textId="77777777" w:rsidR="000A7263" w:rsidRPr="007B6B11" w:rsidRDefault="000A7263" w:rsidP="004E02BE">
      <w:pPr>
        <w:pStyle w:val="Nagwek2"/>
        <w:spacing w:line="276" w:lineRule="auto"/>
        <w:rPr>
          <w:bCs/>
          <w:lang w:val="pl-PL"/>
        </w:rPr>
      </w:pPr>
      <w:bookmarkStart w:id="659" w:name="_Toc115186955"/>
      <w:bookmarkStart w:id="660" w:name="_Toc183171953"/>
      <w:r w:rsidRPr="007B6B11">
        <w:rPr>
          <w:lang w:val="pl-PL"/>
        </w:rPr>
        <w:t>Plik załącznika AKC-4/F do deklaracji AKC-4</w:t>
      </w:r>
      <w:bookmarkEnd w:id="659"/>
      <w:bookmarkEnd w:id="660"/>
    </w:p>
    <w:p w14:paraId="4A26F1CF" w14:textId="18A53B5E" w:rsidR="000A7263" w:rsidRPr="007B6B11" w:rsidRDefault="000A7263" w:rsidP="004E02BE">
      <w:pPr>
        <w:pStyle w:val="Nagwek3"/>
        <w:spacing w:line="276" w:lineRule="auto"/>
        <w:rPr>
          <w:lang w:val="pl-PL"/>
        </w:rPr>
      </w:pPr>
      <w:bookmarkStart w:id="661" w:name="_Toc115186956"/>
      <w:bookmarkStart w:id="662" w:name="_Toc183171954"/>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F</w:t>
      </w:r>
      <w:r w:rsidRPr="007B6B11">
        <w:rPr>
          <w:lang w:val="pl-PL"/>
        </w:rPr>
        <w:t>.xsd</w:t>
      </w:r>
      <w:bookmarkEnd w:id="661"/>
      <w:bookmarkEnd w:id="662"/>
    </w:p>
    <w:p w14:paraId="53175EB3" w14:textId="77777777" w:rsidR="000A7263" w:rsidRPr="007B6B11" w:rsidRDefault="000A7263" w:rsidP="004E02BE">
      <w:r w:rsidRPr="007B6B11">
        <w:t>Plik zawiera strukturę załącznika AKC-4/F do deklaracji AKC-4.</w:t>
      </w:r>
    </w:p>
    <w:p w14:paraId="4298E453" w14:textId="77777777" w:rsidR="00D93C2A" w:rsidRPr="007B6B11" w:rsidRDefault="00D93C2A" w:rsidP="004E02BE">
      <w:pPr>
        <w:pStyle w:val="Nagwek2"/>
        <w:spacing w:line="276" w:lineRule="auto"/>
        <w:rPr>
          <w:bCs/>
          <w:lang w:val="pl-PL"/>
        </w:rPr>
      </w:pPr>
      <w:bookmarkStart w:id="663" w:name="_Toc115186957"/>
      <w:bookmarkStart w:id="664" w:name="_Toc183171955"/>
      <w:r w:rsidRPr="007B6B11">
        <w:rPr>
          <w:lang w:val="pl-PL"/>
        </w:rPr>
        <w:lastRenderedPageBreak/>
        <w:t>Plik załącznika AKC-4/H do deklaracji AKC-4</w:t>
      </w:r>
      <w:bookmarkEnd w:id="663"/>
      <w:bookmarkEnd w:id="664"/>
    </w:p>
    <w:p w14:paraId="7E7C222F" w14:textId="48BB26E7" w:rsidR="00D93C2A" w:rsidRPr="007B6B11" w:rsidRDefault="00D93C2A" w:rsidP="004E02BE">
      <w:pPr>
        <w:pStyle w:val="Nagwek3"/>
        <w:spacing w:line="276" w:lineRule="auto"/>
        <w:rPr>
          <w:lang w:val="pl-PL"/>
        </w:rPr>
      </w:pPr>
      <w:bookmarkStart w:id="665" w:name="_Toc115186958"/>
      <w:bookmarkStart w:id="666" w:name="_Toc183171956"/>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H</w:t>
      </w:r>
      <w:r w:rsidRPr="007B6B11">
        <w:rPr>
          <w:lang w:val="pl-PL"/>
        </w:rPr>
        <w:t>.xsd</w:t>
      </w:r>
      <w:bookmarkEnd w:id="665"/>
      <w:bookmarkEnd w:id="666"/>
    </w:p>
    <w:p w14:paraId="7B3863B3" w14:textId="77777777" w:rsidR="00D93C2A" w:rsidRPr="007B6B11" w:rsidRDefault="00D93C2A" w:rsidP="004E02BE">
      <w:r w:rsidRPr="007B6B11">
        <w:t>Plik zawiera strukturę załącznika AKC-4/</w:t>
      </w:r>
      <w:r w:rsidR="00AC03FA" w:rsidRPr="007B6B11">
        <w:t>H</w:t>
      </w:r>
      <w:r w:rsidRPr="007B6B11">
        <w:t xml:space="preserve"> do deklaracji AKC-4.</w:t>
      </w:r>
    </w:p>
    <w:p w14:paraId="3D55C955" w14:textId="77777777" w:rsidR="0013767E" w:rsidRPr="007B6B11" w:rsidRDefault="0013767E" w:rsidP="004E02BE">
      <w:pPr>
        <w:pStyle w:val="Nagwek2"/>
        <w:spacing w:line="276" w:lineRule="auto"/>
        <w:rPr>
          <w:bCs/>
          <w:lang w:val="pl-PL"/>
        </w:rPr>
      </w:pPr>
      <w:bookmarkStart w:id="667" w:name="_Toc115186959"/>
      <w:bookmarkStart w:id="668" w:name="_Toc183171957"/>
      <w:r w:rsidRPr="007B6B11">
        <w:rPr>
          <w:lang w:val="pl-PL"/>
        </w:rPr>
        <w:t>Plik załącznika AKC-4/I do deklaracji AKC-4</w:t>
      </w:r>
      <w:bookmarkEnd w:id="667"/>
      <w:bookmarkEnd w:id="668"/>
    </w:p>
    <w:p w14:paraId="1F198CBC" w14:textId="2492D1DC" w:rsidR="0013767E" w:rsidRPr="007B6B11" w:rsidRDefault="0013767E" w:rsidP="004E02BE">
      <w:pPr>
        <w:pStyle w:val="Nagwek3"/>
        <w:spacing w:line="276" w:lineRule="auto"/>
        <w:rPr>
          <w:lang w:val="pl-PL"/>
        </w:rPr>
      </w:pPr>
      <w:bookmarkStart w:id="669" w:name="_Toc115186960"/>
      <w:bookmarkStart w:id="670" w:name="_Toc183171958"/>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I</w:t>
      </w:r>
      <w:r w:rsidRPr="007B6B11">
        <w:rPr>
          <w:lang w:val="pl-PL"/>
        </w:rPr>
        <w:t>.xsd</w:t>
      </w:r>
      <w:bookmarkEnd w:id="669"/>
      <w:bookmarkEnd w:id="670"/>
    </w:p>
    <w:p w14:paraId="3238CD62" w14:textId="77777777" w:rsidR="0013767E" w:rsidRPr="007B6B11" w:rsidRDefault="0013767E" w:rsidP="004E02BE">
      <w:r w:rsidRPr="007B6B11">
        <w:t>Plik zawiera strukturę załącznika AKC-4/I do deklaracji AKC-4.</w:t>
      </w:r>
    </w:p>
    <w:p w14:paraId="482BEE36" w14:textId="77777777" w:rsidR="0013767E" w:rsidRPr="007B6B11" w:rsidRDefault="0013767E" w:rsidP="004E02BE">
      <w:pPr>
        <w:pStyle w:val="Nagwek2"/>
        <w:spacing w:line="276" w:lineRule="auto"/>
        <w:rPr>
          <w:bCs/>
          <w:lang w:val="pl-PL"/>
        </w:rPr>
      </w:pPr>
      <w:bookmarkStart w:id="671" w:name="_Toc115186961"/>
      <w:bookmarkStart w:id="672" w:name="_Toc183171959"/>
      <w:r w:rsidRPr="007B6B11">
        <w:rPr>
          <w:lang w:val="pl-PL"/>
        </w:rPr>
        <w:t>Plik załącznika AKC-4/J do deklaracji AKC-4</w:t>
      </w:r>
      <w:bookmarkEnd w:id="671"/>
      <w:bookmarkEnd w:id="672"/>
    </w:p>
    <w:p w14:paraId="585E5DA4" w14:textId="51769B60" w:rsidR="0013767E" w:rsidRPr="007B6B11" w:rsidRDefault="0013767E" w:rsidP="004E02BE">
      <w:pPr>
        <w:pStyle w:val="Nagwek3"/>
        <w:spacing w:line="276" w:lineRule="auto"/>
        <w:rPr>
          <w:lang w:val="pl-PL"/>
        </w:rPr>
      </w:pPr>
      <w:bookmarkStart w:id="673" w:name="_Toc115186962"/>
      <w:bookmarkStart w:id="674" w:name="_Toc183171960"/>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J</w:t>
      </w:r>
      <w:r w:rsidRPr="007B6B11">
        <w:rPr>
          <w:lang w:val="pl-PL"/>
        </w:rPr>
        <w:t>.xsd</w:t>
      </w:r>
      <w:bookmarkEnd w:id="673"/>
      <w:bookmarkEnd w:id="674"/>
    </w:p>
    <w:p w14:paraId="373B361E" w14:textId="77777777" w:rsidR="0013767E" w:rsidRPr="007B6B11" w:rsidRDefault="0013767E" w:rsidP="004E02BE">
      <w:r w:rsidRPr="007B6B11">
        <w:t>Plik zawiera strukturę załącznika AKC-4/J do deklaracji AKC-4.</w:t>
      </w:r>
    </w:p>
    <w:p w14:paraId="7597F90F" w14:textId="77777777" w:rsidR="0013767E" w:rsidRPr="007B6B11" w:rsidRDefault="0013767E" w:rsidP="004E02BE">
      <w:pPr>
        <w:pStyle w:val="Nagwek2"/>
        <w:spacing w:line="276" w:lineRule="auto"/>
        <w:rPr>
          <w:bCs/>
          <w:lang w:val="pl-PL"/>
        </w:rPr>
      </w:pPr>
      <w:bookmarkStart w:id="675" w:name="_Toc115186963"/>
      <w:bookmarkStart w:id="676" w:name="_Toc183171961"/>
      <w:r w:rsidRPr="007B6B11">
        <w:rPr>
          <w:lang w:val="pl-PL"/>
        </w:rPr>
        <w:t>Plik załącznika AKC-4/K do deklaracji AKC-4</w:t>
      </w:r>
      <w:bookmarkEnd w:id="675"/>
      <w:bookmarkEnd w:id="676"/>
    </w:p>
    <w:p w14:paraId="623A9E52" w14:textId="2A94FC61" w:rsidR="0013767E" w:rsidRPr="007B6B11" w:rsidRDefault="0013767E" w:rsidP="004E02BE">
      <w:pPr>
        <w:pStyle w:val="Nagwek3"/>
        <w:spacing w:line="276" w:lineRule="auto"/>
        <w:rPr>
          <w:lang w:val="pl-PL"/>
        </w:rPr>
      </w:pPr>
      <w:bookmarkStart w:id="677" w:name="_Toc115186964"/>
      <w:bookmarkStart w:id="678" w:name="_Toc183171962"/>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K</w:t>
      </w:r>
      <w:r w:rsidRPr="007B6B11">
        <w:rPr>
          <w:lang w:val="pl-PL"/>
        </w:rPr>
        <w:t>.xsd</w:t>
      </w:r>
      <w:bookmarkEnd w:id="677"/>
      <w:bookmarkEnd w:id="678"/>
    </w:p>
    <w:p w14:paraId="7DD8A2F3" w14:textId="77777777" w:rsidR="0013767E" w:rsidRPr="007B6B11" w:rsidRDefault="0013767E" w:rsidP="004E02BE">
      <w:r w:rsidRPr="007B6B11">
        <w:t>Plik zawiera strukturę załącznika AKC-4/K do deklaracji AKC-4.</w:t>
      </w:r>
    </w:p>
    <w:p w14:paraId="7AF04B72" w14:textId="77777777" w:rsidR="001F6F9A" w:rsidRPr="007B6B11" w:rsidRDefault="001F6F9A" w:rsidP="004E02BE">
      <w:pPr>
        <w:pStyle w:val="Nagwek2"/>
        <w:spacing w:line="276" w:lineRule="auto"/>
        <w:rPr>
          <w:bCs/>
          <w:lang w:val="pl-PL"/>
        </w:rPr>
      </w:pPr>
      <w:bookmarkStart w:id="679" w:name="_Toc115186965"/>
      <w:bookmarkStart w:id="680" w:name="_Toc183171963"/>
      <w:r w:rsidRPr="007B6B11">
        <w:rPr>
          <w:lang w:val="pl-PL"/>
        </w:rPr>
        <w:t>Plik załącznika AKC-4/L do deklaracji AKC-4</w:t>
      </w:r>
      <w:bookmarkEnd w:id="679"/>
      <w:bookmarkEnd w:id="680"/>
    </w:p>
    <w:p w14:paraId="6F8B4853" w14:textId="71F4CF63" w:rsidR="001F6F9A" w:rsidRPr="007B6B11" w:rsidRDefault="001F6F9A" w:rsidP="004E02BE">
      <w:pPr>
        <w:pStyle w:val="Nagwek3"/>
        <w:spacing w:line="276" w:lineRule="auto"/>
        <w:rPr>
          <w:lang w:val="pl-PL"/>
        </w:rPr>
      </w:pPr>
      <w:bookmarkStart w:id="681" w:name="_Toc115186966"/>
      <w:bookmarkStart w:id="682" w:name="_Toc183171964"/>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L</w:t>
      </w:r>
      <w:r w:rsidRPr="007B6B11">
        <w:rPr>
          <w:lang w:val="pl-PL"/>
        </w:rPr>
        <w:t>.xsd</w:t>
      </w:r>
      <w:bookmarkEnd w:id="681"/>
      <w:bookmarkEnd w:id="682"/>
    </w:p>
    <w:p w14:paraId="4D62985B" w14:textId="77777777" w:rsidR="001F6F9A" w:rsidRPr="007B6B11" w:rsidRDefault="001F6F9A" w:rsidP="004E02BE">
      <w:r w:rsidRPr="007B6B11">
        <w:t>Plik zawiera strukturę załącznika AKC-4/L do deklaracji AKC-4.</w:t>
      </w:r>
    </w:p>
    <w:p w14:paraId="5A7BACCE" w14:textId="77777777" w:rsidR="00A45232" w:rsidRPr="007B6B11" w:rsidRDefault="00A45232" w:rsidP="004E02BE">
      <w:pPr>
        <w:pStyle w:val="Nagwek2"/>
        <w:spacing w:line="276" w:lineRule="auto"/>
        <w:rPr>
          <w:bCs/>
          <w:lang w:val="pl-PL"/>
        </w:rPr>
      </w:pPr>
      <w:bookmarkStart w:id="683" w:name="_Toc115186967"/>
      <w:bookmarkStart w:id="684" w:name="_Toc183171965"/>
      <w:r w:rsidRPr="007B6B11">
        <w:rPr>
          <w:lang w:val="pl-PL"/>
        </w:rPr>
        <w:t>Plik załącznika AKC-4/M do deklaracji AKC-4</w:t>
      </w:r>
      <w:bookmarkEnd w:id="683"/>
      <w:bookmarkEnd w:id="684"/>
    </w:p>
    <w:p w14:paraId="55A13B31" w14:textId="3D7642F0" w:rsidR="00A45232" w:rsidRPr="007B6B11" w:rsidRDefault="00A45232" w:rsidP="004E02BE">
      <w:pPr>
        <w:pStyle w:val="Nagwek3"/>
        <w:spacing w:line="276" w:lineRule="auto"/>
        <w:rPr>
          <w:lang w:val="pl-PL"/>
        </w:rPr>
      </w:pPr>
      <w:bookmarkStart w:id="685" w:name="_Toc115186968"/>
      <w:bookmarkStart w:id="686" w:name="_Toc183171966"/>
      <w:r w:rsidRPr="007B6B11">
        <w:rPr>
          <w:lang w:val="pl-PL"/>
        </w:rPr>
        <w:t xml:space="preserve">Plik </w:t>
      </w:r>
      <w:r w:rsidR="00811881" w:rsidRPr="007B6B11">
        <w:rPr>
          <w:lang w:val="pl-PL"/>
        </w:rPr>
        <w:t xml:space="preserve">AKC </w:t>
      </w:r>
      <w:r w:rsidRPr="007B6B11">
        <w:rPr>
          <w:lang w:val="pl-PL"/>
        </w:rPr>
        <w:t>_4</w:t>
      </w:r>
      <w:r w:rsidR="00811881" w:rsidRPr="007B6B11">
        <w:rPr>
          <w:lang w:val="pl-PL"/>
        </w:rPr>
        <w:t>M</w:t>
      </w:r>
      <w:r w:rsidRPr="007B6B11">
        <w:rPr>
          <w:lang w:val="pl-PL"/>
        </w:rPr>
        <w:t>.xsd</w:t>
      </w:r>
      <w:bookmarkEnd w:id="685"/>
      <w:bookmarkEnd w:id="686"/>
    </w:p>
    <w:p w14:paraId="2568B745" w14:textId="77777777" w:rsidR="00A45232" w:rsidRPr="007B6B11" w:rsidRDefault="00A45232" w:rsidP="004E02BE">
      <w:r w:rsidRPr="007B6B11">
        <w:t>Plik zawiera strukturę załącznika AKC-4/M do deklaracji AKC-4.</w:t>
      </w:r>
    </w:p>
    <w:p w14:paraId="3D4B9E32" w14:textId="77777777" w:rsidR="00A45232" w:rsidRPr="007B6B11" w:rsidRDefault="00A45232" w:rsidP="004E02BE">
      <w:pPr>
        <w:pStyle w:val="Nagwek2"/>
        <w:spacing w:line="276" w:lineRule="auto"/>
        <w:rPr>
          <w:bCs/>
          <w:lang w:val="pl-PL"/>
        </w:rPr>
      </w:pPr>
      <w:bookmarkStart w:id="687" w:name="_Toc115186969"/>
      <w:bookmarkStart w:id="688" w:name="_Toc183171967"/>
      <w:r w:rsidRPr="007B6B11">
        <w:rPr>
          <w:lang w:val="pl-PL"/>
        </w:rPr>
        <w:t>Plik załącznika AKC-4/N do deklaracji AKC-4</w:t>
      </w:r>
      <w:bookmarkEnd w:id="687"/>
      <w:bookmarkEnd w:id="688"/>
    </w:p>
    <w:p w14:paraId="1900AC9F" w14:textId="076C93DA" w:rsidR="00A45232" w:rsidRPr="007B6B11" w:rsidRDefault="00A45232" w:rsidP="004E02BE">
      <w:pPr>
        <w:pStyle w:val="Nagwek3"/>
        <w:spacing w:line="276" w:lineRule="auto"/>
        <w:rPr>
          <w:lang w:val="pl-PL"/>
        </w:rPr>
      </w:pPr>
      <w:bookmarkStart w:id="689" w:name="_Toc115186970"/>
      <w:bookmarkStart w:id="690" w:name="_Toc183171968"/>
      <w:r w:rsidRPr="007B6B11">
        <w:rPr>
          <w:lang w:val="pl-PL"/>
        </w:rPr>
        <w:t xml:space="preserve">Plik </w:t>
      </w:r>
      <w:r w:rsidR="00811881" w:rsidRPr="007B6B11">
        <w:rPr>
          <w:lang w:val="pl-PL"/>
        </w:rPr>
        <w:t>AKC</w:t>
      </w:r>
      <w:r w:rsidRPr="007B6B11">
        <w:rPr>
          <w:lang w:val="pl-PL"/>
        </w:rPr>
        <w:t>_4</w:t>
      </w:r>
      <w:r w:rsidR="00811881" w:rsidRPr="007B6B11">
        <w:rPr>
          <w:lang w:val="pl-PL"/>
        </w:rPr>
        <w:t>N</w:t>
      </w:r>
      <w:r w:rsidRPr="007B6B11">
        <w:rPr>
          <w:lang w:val="pl-PL"/>
        </w:rPr>
        <w:t>.xsd</w:t>
      </w:r>
      <w:bookmarkEnd w:id="689"/>
      <w:bookmarkEnd w:id="690"/>
    </w:p>
    <w:p w14:paraId="49EB1C0A" w14:textId="77777777" w:rsidR="00A45232" w:rsidRPr="007B6B11" w:rsidRDefault="00A45232" w:rsidP="004E02BE">
      <w:r w:rsidRPr="007B6B11">
        <w:t>Plik zawiera strukturę załącznika AKC-4/N do deklaracji AKC-4.</w:t>
      </w:r>
    </w:p>
    <w:sectPr w:rsidR="00A45232" w:rsidRPr="007B6B11" w:rsidSect="00E06683">
      <w:pgSz w:w="11900" w:h="16840" w:code="9"/>
      <w:pgMar w:top="1418" w:right="1418" w:bottom="1418" w:left="1418" w:header="709" w:footer="851"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118CC1" w14:textId="77777777" w:rsidR="00855514" w:rsidRDefault="00855514" w:rsidP="009B65D7">
      <w:r>
        <w:separator/>
      </w:r>
    </w:p>
    <w:p w14:paraId="2F517C0A" w14:textId="77777777" w:rsidR="00855514" w:rsidRDefault="00855514" w:rsidP="009B65D7"/>
  </w:endnote>
  <w:endnote w:type="continuationSeparator" w:id="0">
    <w:p w14:paraId="635C8CC6" w14:textId="77777777" w:rsidR="00855514" w:rsidRDefault="00855514" w:rsidP="009B65D7">
      <w:r>
        <w:continuationSeparator/>
      </w:r>
    </w:p>
    <w:p w14:paraId="70917EC3" w14:textId="77777777" w:rsidR="00855514" w:rsidRDefault="00855514" w:rsidP="009B65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Open Sans">
    <w:altName w:val="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Lato">
    <w:panose1 w:val="020F0502020204030203"/>
    <w:charset w:val="EE"/>
    <w:family w:val="swiss"/>
    <w:pitch w:val="variable"/>
    <w:sig w:usb0="800000AF" w:usb1="4000604A" w:usb2="00000000" w:usb3="00000000" w:csb0="00000093" w:csb1="00000000"/>
  </w:font>
  <w:font w:name="Arial Black">
    <w:panose1 w:val="020B0A04020102020204"/>
    <w:charset w:val="EE"/>
    <w:family w:val="swiss"/>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Futura Bk">
    <w:altName w:val="Century Gothic"/>
    <w:panose1 w:val="00000000000000000000"/>
    <w:charset w:val="EE"/>
    <w:family w:val="swiss"/>
    <w:notTrueType/>
    <w:pitch w:val="variable"/>
    <w:sig w:usb0="00000007" w:usb1="00000000" w:usb2="00000000" w:usb3="00000000" w:csb0="00000003"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11AF3" w14:textId="77777777" w:rsidR="00855336" w:rsidRDefault="00855336" w:rsidP="009B65D7">
    <w:pPr>
      <w:pStyle w:val="Stopka"/>
      <w:rPr>
        <w:rStyle w:val="Numerstrony"/>
      </w:rPr>
    </w:pPr>
    <w:r>
      <w:rPr>
        <w:rStyle w:val="Numerstrony"/>
      </w:rPr>
      <w:fldChar w:fldCharType="begin"/>
    </w:r>
    <w:r>
      <w:rPr>
        <w:rStyle w:val="Numerstrony"/>
      </w:rPr>
      <w:instrText xml:space="preserve">PAGE  </w:instrText>
    </w:r>
    <w:r>
      <w:rPr>
        <w:rStyle w:val="Numerstrony"/>
      </w:rPr>
      <w:fldChar w:fldCharType="end"/>
    </w:r>
  </w:p>
  <w:p w14:paraId="68B3D8E2" w14:textId="77777777" w:rsidR="00855336" w:rsidRDefault="00855336" w:rsidP="009B65D7">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77D92" w14:textId="77777777" w:rsidR="00855336" w:rsidRPr="005254B3" w:rsidRDefault="00855336" w:rsidP="009B65D7">
    <w:r w:rsidRPr="005254B3">
      <w:t xml:space="preserve">Strona </w:t>
    </w:r>
    <w:r w:rsidRPr="005254B3">
      <w:fldChar w:fldCharType="begin"/>
    </w:r>
    <w:r w:rsidRPr="005254B3">
      <w:instrText xml:space="preserve"> PAGE </w:instrText>
    </w:r>
    <w:r w:rsidRPr="005254B3">
      <w:fldChar w:fldCharType="separate"/>
    </w:r>
    <w:r w:rsidRPr="005254B3">
      <w:rPr>
        <w:noProof/>
      </w:rPr>
      <w:t>49</w:t>
    </w:r>
    <w:r w:rsidRPr="005254B3">
      <w:fldChar w:fldCharType="end"/>
    </w:r>
    <w:r w:rsidRPr="005254B3">
      <w:t xml:space="preserve"> z </w:t>
    </w:r>
    <w:r w:rsidR="00E354C5">
      <w:fldChar w:fldCharType="begin"/>
    </w:r>
    <w:r w:rsidR="00E354C5">
      <w:instrText xml:space="preserve"> NUMPAGES </w:instrText>
    </w:r>
    <w:r w:rsidR="00E354C5">
      <w:fldChar w:fldCharType="separate"/>
    </w:r>
    <w:r w:rsidRPr="005254B3">
      <w:rPr>
        <w:noProof/>
      </w:rPr>
      <w:t>62</w:t>
    </w:r>
    <w:r w:rsidR="00E354C5">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75E215" w14:textId="77777777" w:rsidR="00855514" w:rsidRDefault="00855514" w:rsidP="009B65D7">
      <w:r>
        <w:separator/>
      </w:r>
    </w:p>
    <w:p w14:paraId="586F00D1" w14:textId="77777777" w:rsidR="00855514" w:rsidRDefault="00855514" w:rsidP="009B65D7"/>
  </w:footnote>
  <w:footnote w:type="continuationSeparator" w:id="0">
    <w:p w14:paraId="6AE70E10" w14:textId="77777777" w:rsidR="00855514" w:rsidRDefault="00855514" w:rsidP="009B65D7">
      <w:r>
        <w:continuationSeparator/>
      </w:r>
    </w:p>
    <w:p w14:paraId="3D13683C" w14:textId="77777777" w:rsidR="00855514" w:rsidRDefault="00855514" w:rsidP="009B65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6677F" w14:textId="14808BCC" w:rsidR="00855336" w:rsidRPr="0096472A" w:rsidRDefault="000E1F54" w:rsidP="009B65D7">
    <w:pPr>
      <w:pStyle w:val="Nagwek"/>
      <w:rPr>
        <w:noProof/>
      </w:rPr>
    </w:pPr>
    <w:r>
      <w:rPr>
        <w:noProof/>
        <w:lang w:val="en-GB" w:eastAsia="en-GB"/>
      </w:rPr>
      <w:drawing>
        <wp:inline distT="0" distB="0" distL="0" distR="0" wp14:anchorId="227FC82F" wp14:editId="1B2F79F5">
          <wp:extent cx="3186007" cy="650123"/>
          <wp:effectExtent l="0" t="0" r="0" b="0"/>
          <wp:docPr id="23" name="Obraz 23" descr="Logotyp Krajowej Administracji Skarbowej (KAS) i Systemu Informacyjnego Skarbowo-Celne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Logotyp Krajowej Administracji Skarbowej (KAS) i Systemu Informacyjnego Skarbowo-Celnego (SIS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02766" cy="65354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 w15:restartNumberingAfterBreak="0">
    <w:nsid w:val="027C74F2"/>
    <w:multiLevelType w:val="hybridMultilevel"/>
    <w:tmpl w:val="E3F02334"/>
    <w:lvl w:ilvl="0" w:tplc="F672F79E">
      <w:start w:val="1"/>
      <w:numFmt w:val="bullet"/>
      <w:pStyle w:val="Wylicz1poziom"/>
      <w:lvlText w:val=""/>
      <w:lvlJc w:val="left"/>
      <w:pPr>
        <w:tabs>
          <w:tab w:val="num" w:pos="1324"/>
        </w:tabs>
        <w:ind w:left="1324" w:hanging="360"/>
      </w:pPr>
      <w:rPr>
        <w:rFonts w:ascii="Symbol" w:hAnsi="Symbol" w:hint="default"/>
        <w:sz w:val="22"/>
      </w:rPr>
    </w:lvl>
    <w:lvl w:ilvl="1" w:tplc="0415000F">
      <w:start w:val="1"/>
      <w:numFmt w:val="decimal"/>
      <w:lvlText w:val="%2."/>
      <w:lvlJc w:val="left"/>
      <w:pPr>
        <w:tabs>
          <w:tab w:val="num" w:pos="1440"/>
        </w:tabs>
        <w:ind w:left="1440" w:hanging="360"/>
      </w:p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445425"/>
    <w:multiLevelType w:val="multilevel"/>
    <w:tmpl w:val="1AB4D1F6"/>
    <w:lvl w:ilvl="0">
      <w:start w:val="1"/>
      <w:numFmt w:val="decimal"/>
      <w:pStyle w:val="Nagwek1"/>
      <w:lvlText w:val="%1."/>
      <w:lvlJc w:val="left"/>
      <w:pPr>
        <w:tabs>
          <w:tab w:val="num" w:pos="432"/>
        </w:tabs>
        <w:ind w:left="432" w:hanging="432"/>
      </w:pPr>
      <w:rPr>
        <w:rFonts w:hint="default"/>
        <w:sz w:val="40"/>
        <w:szCs w:val="40"/>
      </w:rPr>
    </w:lvl>
    <w:lvl w:ilvl="1">
      <w:start w:val="1"/>
      <w:numFmt w:val="decimal"/>
      <w:pStyle w:val="Nagwek2"/>
      <w:lvlText w:val="%1.%2."/>
      <w:lvlJc w:val="left"/>
      <w:pPr>
        <w:tabs>
          <w:tab w:val="num" w:pos="3371"/>
        </w:tabs>
        <w:ind w:left="3371" w:hanging="851"/>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gwek3"/>
      <w:lvlText w:val="%1.%2.%3."/>
      <w:lvlJc w:val="left"/>
      <w:pPr>
        <w:tabs>
          <w:tab w:val="num" w:pos="2098"/>
        </w:tabs>
        <w:ind w:left="2098" w:hanging="964"/>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agwek4"/>
      <w:lvlText w:val="%1.%2.%3.%4."/>
      <w:lvlJc w:val="left"/>
      <w:pPr>
        <w:tabs>
          <w:tab w:val="num" w:pos="2552"/>
        </w:tabs>
        <w:ind w:left="2552" w:hanging="851"/>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3" w15:restartNumberingAfterBreak="0">
    <w:nsid w:val="0B9036BF"/>
    <w:multiLevelType w:val="multilevel"/>
    <w:tmpl w:val="5F4C7268"/>
    <w:styleLink w:val="Styl1"/>
    <w:lvl w:ilvl="0">
      <w:start w:val="1"/>
      <w:numFmt w:val="decimal"/>
      <w:lvlText w:val="%1."/>
      <w:lvlJc w:val="left"/>
      <w:pPr>
        <w:tabs>
          <w:tab w:val="num" w:pos="432"/>
        </w:tabs>
        <w:ind w:left="432" w:hanging="432"/>
      </w:pPr>
      <w:rPr>
        <w:rFonts w:ascii="Open Sans" w:hAnsi="Open Sans" w:hint="default"/>
        <w:sz w:val="32"/>
      </w:rPr>
    </w:lvl>
    <w:lvl w:ilvl="1">
      <w:start w:val="1"/>
      <w:numFmt w:val="decimal"/>
      <w:lvlText w:val="%1.%2."/>
      <w:lvlJc w:val="left"/>
      <w:pPr>
        <w:tabs>
          <w:tab w:val="num" w:pos="3371"/>
        </w:tabs>
        <w:ind w:left="3371" w:hanging="851"/>
      </w:pPr>
      <w:rPr>
        <w:rFonts w:ascii="Open Sans" w:hAnsi="Open Sans" w:hint="default"/>
        <w:b w:val="0"/>
        <w:i w:val="0"/>
        <w:sz w:val="28"/>
      </w:rPr>
    </w:lvl>
    <w:lvl w:ilvl="2">
      <w:start w:val="1"/>
      <w:numFmt w:val="decimal"/>
      <w:lvlText w:val="%1.%2.%3."/>
      <w:lvlJc w:val="left"/>
      <w:pPr>
        <w:tabs>
          <w:tab w:val="num" w:pos="2098"/>
        </w:tabs>
        <w:ind w:left="2098" w:hanging="964"/>
      </w:pPr>
      <w:rPr>
        <w:rFonts w:ascii="Open Sans" w:hAnsi="Open Sans" w:hint="default"/>
        <w:b w:val="0"/>
        <w:i w:val="0"/>
        <w:sz w:val="24"/>
      </w:rPr>
    </w:lvl>
    <w:lvl w:ilvl="3">
      <w:start w:val="1"/>
      <w:numFmt w:val="decimal"/>
      <w:lvlText w:val="%1.%2.%3.%4."/>
      <w:lvlJc w:val="left"/>
      <w:pPr>
        <w:tabs>
          <w:tab w:val="num" w:pos="2552"/>
        </w:tabs>
        <w:ind w:left="2552" w:hanging="851"/>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11326E50"/>
    <w:multiLevelType w:val="singleLevel"/>
    <w:tmpl w:val="5C8CC422"/>
    <w:lvl w:ilvl="0">
      <w:start w:val="1"/>
      <w:numFmt w:val="decimal"/>
      <w:pStyle w:val="Wylicznumery"/>
      <w:lvlText w:val="%1)"/>
      <w:lvlJc w:val="left"/>
      <w:pPr>
        <w:tabs>
          <w:tab w:val="num" w:pos="1494"/>
        </w:tabs>
        <w:ind w:left="1494" w:hanging="360"/>
      </w:pPr>
    </w:lvl>
  </w:abstractNum>
  <w:abstractNum w:abstractNumId="5" w15:restartNumberingAfterBreak="0">
    <w:nsid w:val="1A2B269B"/>
    <w:multiLevelType w:val="hybridMultilevel"/>
    <w:tmpl w:val="6A28F7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32577428"/>
    <w:multiLevelType w:val="singleLevel"/>
    <w:tmpl w:val="5FEEA0D4"/>
    <w:lvl w:ilvl="0">
      <w:start w:val="1"/>
      <w:numFmt w:val="bullet"/>
      <w:pStyle w:val="Tabela-wyliczenie"/>
      <w:lvlText w:val=""/>
      <w:lvlJc w:val="left"/>
      <w:pPr>
        <w:tabs>
          <w:tab w:val="num" w:pos="473"/>
        </w:tabs>
        <w:ind w:left="284" w:hanging="171"/>
      </w:pPr>
      <w:rPr>
        <w:rFonts w:ascii="Symbol" w:hAnsi="Symbol" w:hint="default"/>
        <w:sz w:val="12"/>
      </w:rPr>
    </w:lvl>
  </w:abstractNum>
  <w:abstractNum w:abstractNumId="7" w15:restartNumberingAfterBreak="0">
    <w:nsid w:val="56A37F15"/>
    <w:multiLevelType w:val="hybridMultilevel"/>
    <w:tmpl w:val="4E6C05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5862010A"/>
    <w:multiLevelType w:val="singleLevel"/>
    <w:tmpl w:val="CE1A6090"/>
    <w:lvl w:ilvl="0">
      <w:start w:val="1"/>
      <w:numFmt w:val="bullet"/>
      <w:pStyle w:val="Wylicz2poziom"/>
      <w:lvlText w:val=""/>
      <w:lvlJc w:val="left"/>
      <w:pPr>
        <w:tabs>
          <w:tab w:val="num" w:pos="2458"/>
        </w:tabs>
        <w:ind w:left="2268" w:hanging="170"/>
      </w:pPr>
      <w:rPr>
        <w:rFonts w:ascii="Symbol" w:hAnsi="Symbol" w:hint="default"/>
        <w:sz w:val="14"/>
      </w:rPr>
    </w:lvl>
  </w:abstractNum>
  <w:abstractNum w:abstractNumId="9" w15:restartNumberingAfterBreak="0">
    <w:nsid w:val="77304DB4"/>
    <w:multiLevelType w:val="hybridMultilevel"/>
    <w:tmpl w:val="BD5646AE"/>
    <w:lvl w:ilvl="0" w:tplc="25A6B04E">
      <w:start w:val="1"/>
      <w:numFmt w:val="bullet"/>
      <w:pStyle w:val="OfertaIVMXBullet"/>
      <w:lvlText w:val=""/>
      <w:lvlJc w:val="left"/>
      <w:pPr>
        <w:tabs>
          <w:tab w:val="num" w:pos="1741"/>
        </w:tabs>
        <w:ind w:left="1741" w:hanging="360"/>
      </w:pPr>
      <w:rPr>
        <w:rFonts w:ascii="Symbol" w:hAnsi="Symbol" w:hint="default"/>
      </w:rPr>
    </w:lvl>
    <w:lvl w:ilvl="1" w:tplc="04150003" w:tentative="1">
      <w:start w:val="1"/>
      <w:numFmt w:val="bullet"/>
      <w:lvlText w:val="o"/>
      <w:lvlJc w:val="left"/>
      <w:pPr>
        <w:tabs>
          <w:tab w:val="num" w:pos="2461"/>
        </w:tabs>
        <w:ind w:left="2461" w:hanging="360"/>
      </w:pPr>
      <w:rPr>
        <w:rFonts w:ascii="Courier New" w:hAnsi="Courier New" w:cs="Courier New" w:hint="default"/>
      </w:rPr>
    </w:lvl>
    <w:lvl w:ilvl="2" w:tplc="04150005" w:tentative="1">
      <w:start w:val="1"/>
      <w:numFmt w:val="bullet"/>
      <w:lvlText w:val=""/>
      <w:lvlJc w:val="left"/>
      <w:pPr>
        <w:tabs>
          <w:tab w:val="num" w:pos="3181"/>
        </w:tabs>
        <w:ind w:left="3181" w:hanging="360"/>
      </w:pPr>
      <w:rPr>
        <w:rFonts w:ascii="Wingdings" w:hAnsi="Wingdings" w:hint="default"/>
      </w:rPr>
    </w:lvl>
    <w:lvl w:ilvl="3" w:tplc="04150001" w:tentative="1">
      <w:start w:val="1"/>
      <w:numFmt w:val="bullet"/>
      <w:lvlText w:val=""/>
      <w:lvlJc w:val="left"/>
      <w:pPr>
        <w:tabs>
          <w:tab w:val="num" w:pos="3901"/>
        </w:tabs>
        <w:ind w:left="3901" w:hanging="360"/>
      </w:pPr>
      <w:rPr>
        <w:rFonts w:ascii="Symbol" w:hAnsi="Symbol" w:hint="default"/>
      </w:rPr>
    </w:lvl>
    <w:lvl w:ilvl="4" w:tplc="04150003" w:tentative="1">
      <w:start w:val="1"/>
      <w:numFmt w:val="bullet"/>
      <w:lvlText w:val="o"/>
      <w:lvlJc w:val="left"/>
      <w:pPr>
        <w:tabs>
          <w:tab w:val="num" w:pos="4621"/>
        </w:tabs>
        <w:ind w:left="4621" w:hanging="360"/>
      </w:pPr>
      <w:rPr>
        <w:rFonts w:ascii="Courier New" w:hAnsi="Courier New" w:cs="Courier New" w:hint="default"/>
      </w:rPr>
    </w:lvl>
    <w:lvl w:ilvl="5" w:tplc="04150005" w:tentative="1">
      <w:start w:val="1"/>
      <w:numFmt w:val="bullet"/>
      <w:lvlText w:val=""/>
      <w:lvlJc w:val="left"/>
      <w:pPr>
        <w:tabs>
          <w:tab w:val="num" w:pos="5341"/>
        </w:tabs>
        <w:ind w:left="5341" w:hanging="360"/>
      </w:pPr>
      <w:rPr>
        <w:rFonts w:ascii="Wingdings" w:hAnsi="Wingdings" w:hint="default"/>
      </w:rPr>
    </w:lvl>
    <w:lvl w:ilvl="6" w:tplc="04150001" w:tentative="1">
      <w:start w:val="1"/>
      <w:numFmt w:val="bullet"/>
      <w:lvlText w:val=""/>
      <w:lvlJc w:val="left"/>
      <w:pPr>
        <w:tabs>
          <w:tab w:val="num" w:pos="6061"/>
        </w:tabs>
        <w:ind w:left="6061" w:hanging="360"/>
      </w:pPr>
      <w:rPr>
        <w:rFonts w:ascii="Symbol" w:hAnsi="Symbol" w:hint="default"/>
      </w:rPr>
    </w:lvl>
    <w:lvl w:ilvl="7" w:tplc="04150003" w:tentative="1">
      <w:start w:val="1"/>
      <w:numFmt w:val="bullet"/>
      <w:lvlText w:val="o"/>
      <w:lvlJc w:val="left"/>
      <w:pPr>
        <w:tabs>
          <w:tab w:val="num" w:pos="6781"/>
        </w:tabs>
        <w:ind w:left="6781" w:hanging="360"/>
      </w:pPr>
      <w:rPr>
        <w:rFonts w:ascii="Courier New" w:hAnsi="Courier New" w:cs="Courier New" w:hint="default"/>
      </w:rPr>
    </w:lvl>
    <w:lvl w:ilvl="8" w:tplc="04150005" w:tentative="1">
      <w:start w:val="1"/>
      <w:numFmt w:val="bullet"/>
      <w:lvlText w:val=""/>
      <w:lvlJc w:val="left"/>
      <w:pPr>
        <w:tabs>
          <w:tab w:val="num" w:pos="7501"/>
        </w:tabs>
        <w:ind w:left="7501" w:hanging="360"/>
      </w:pPr>
      <w:rPr>
        <w:rFonts w:ascii="Wingdings" w:hAnsi="Wingdings" w:hint="default"/>
      </w:rPr>
    </w:lvl>
  </w:abstractNum>
  <w:abstractNum w:abstractNumId="10" w15:restartNumberingAfterBreak="0">
    <w:nsid w:val="7B39191A"/>
    <w:multiLevelType w:val="hybridMultilevel"/>
    <w:tmpl w:val="A2E232D4"/>
    <w:lvl w:ilvl="0" w:tplc="66C86C26">
      <w:start w:val="1"/>
      <w:numFmt w:val="bullet"/>
      <w:pStyle w:val="kod"/>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9"/>
  </w:num>
  <w:num w:numId="2">
    <w:abstractNumId w:val="4"/>
  </w:num>
  <w:num w:numId="3">
    <w:abstractNumId w:val="8"/>
  </w:num>
  <w:num w:numId="4">
    <w:abstractNumId w:val="1"/>
  </w:num>
  <w:num w:numId="5">
    <w:abstractNumId w:val="6"/>
  </w:num>
  <w:num w:numId="6">
    <w:abstractNumId w:val="2"/>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
  </w:num>
  <w:num w:numId="13">
    <w:abstractNumId w:val="5"/>
  </w:num>
  <w:num w:numId="14">
    <w:abstractNumId w:val="1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12" w:dllVersion="512"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lickAndTypeStyle w:val="PJPtekst"/>
  <w:drawingGridHorizontalSpacing w:val="12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58B7"/>
    <w:rsid w:val="000004B2"/>
    <w:rsid w:val="00000638"/>
    <w:rsid w:val="00000E6C"/>
    <w:rsid w:val="0000139B"/>
    <w:rsid w:val="0000156E"/>
    <w:rsid w:val="0000199C"/>
    <w:rsid w:val="00002270"/>
    <w:rsid w:val="0000379A"/>
    <w:rsid w:val="00003B75"/>
    <w:rsid w:val="00003D13"/>
    <w:rsid w:val="00004C2C"/>
    <w:rsid w:val="00005509"/>
    <w:rsid w:val="0000669C"/>
    <w:rsid w:val="0000679B"/>
    <w:rsid w:val="00006953"/>
    <w:rsid w:val="0000721C"/>
    <w:rsid w:val="00007E47"/>
    <w:rsid w:val="00010350"/>
    <w:rsid w:val="00010FA9"/>
    <w:rsid w:val="000115D1"/>
    <w:rsid w:val="00011D3A"/>
    <w:rsid w:val="00012162"/>
    <w:rsid w:val="00014EA2"/>
    <w:rsid w:val="000154AF"/>
    <w:rsid w:val="000158A1"/>
    <w:rsid w:val="00016325"/>
    <w:rsid w:val="000164B0"/>
    <w:rsid w:val="000172F6"/>
    <w:rsid w:val="00017454"/>
    <w:rsid w:val="000174FC"/>
    <w:rsid w:val="00017896"/>
    <w:rsid w:val="000200C5"/>
    <w:rsid w:val="0002155C"/>
    <w:rsid w:val="00021EAB"/>
    <w:rsid w:val="000220A0"/>
    <w:rsid w:val="0002249D"/>
    <w:rsid w:val="00022515"/>
    <w:rsid w:val="00022B0F"/>
    <w:rsid w:val="00022C03"/>
    <w:rsid w:val="00023012"/>
    <w:rsid w:val="00023F46"/>
    <w:rsid w:val="00024054"/>
    <w:rsid w:val="000246D0"/>
    <w:rsid w:val="00024A70"/>
    <w:rsid w:val="00024E81"/>
    <w:rsid w:val="00024EFC"/>
    <w:rsid w:val="00025093"/>
    <w:rsid w:val="0002544A"/>
    <w:rsid w:val="000258BD"/>
    <w:rsid w:val="00026161"/>
    <w:rsid w:val="000265EB"/>
    <w:rsid w:val="0002791C"/>
    <w:rsid w:val="00027B41"/>
    <w:rsid w:val="000309D4"/>
    <w:rsid w:val="0003208F"/>
    <w:rsid w:val="0003228A"/>
    <w:rsid w:val="00033057"/>
    <w:rsid w:val="00033522"/>
    <w:rsid w:val="0003426E"/>
    <w:rsid w:val="00034C39"/>
    <w:rsid w:val="00034E28"/>
    <w:rsid w:val="00035006"/>
    <w:rsid w:val="00035695"/>
    <w:rsid w:val="00035D00"/>
    <w:rsid w:val="00035F34"/>
    <w:rsid w:val="00035F37"/>
    <w:rsid w:val="0003638D"/>
    <w:rsid w:val="00036C3E"/>
    <w:rsid w:val="00037DF7"/>
    <w:rsid w:val="000405BA"/>
    <w:rsid w:val="00040A18"/>
    <w:rsid w:val="00040CE8"/>
    <w:rsid w:val="00040DB6"/>
    <w:rsid w:val="000412BA"/>
    <w:rsid w:val="00041928"/>
    <w:rsid w:val="00042288"/>
    <w:rsid w:val="00042476"/>
    <w:rsid w:val="000426A5"/>
    <w:rsid w:val="00042AA7"/>
    <w:rsid w:val="00042E54"/>
    <w:rsid w:val="00044099"/>
    <w:rsid w:val="00044402"/>
    <w:rsid w:val="00044568"/>
    <w:rsid w:val="00044DEB"/>
    <w:rsid w:val="00045101"/>
    <w:rsid w:val="00045783"/>
    <w:rsid w:val="00045788"/>
    <w:rsid w:val="000459F6"/>
    <w:rsid w:val="000467B5"/>
    <w:rsid w:val="00050429"/>
    <w:rsid w:val="00050718"/>
    <w:rsid w:val="00050910"/>
    <w:rsid w:val="00050E71"/>
    <w:rsid w:val="00052E3A"/>
    <w:rsid w:val="000532A7"/>
    <w:rsid w:val="00053840"/>
    <w:rsid w:val="000540FF"/>
    <w:rsid w:val="000547E1"/>
    <w:rsid w:val="000548F3"/>
    <w:rsid w:val="00055AC5"/>
    <w:rsid w:val="00055B49"/>
    <w:rsid w:val="00056119"/>
    <w:rsid w:val="000561D3"/>
    <w:rsid w:val="000566E5"/>
    <w:rsid w:val="00056781"/>
    <w:rsid w:val="00056E1E"/>
    <w:rsid w:val="00060111"/>
    <w:rsid w:val="0006018E"/>
    <w:rsid w:val="00060B0C"/>
    <w:rsid w:val="000619C6"/>
    <w:rsid w:val="0006207D"/>
    <w:rsid w:val="0006261C"/>
    <w:rsid w:val="00063316"/>
    <w:rsid w:val="00063503"/>
    <w:rsid w:val="00063815"/>
    <w:rsid w:val="00063F52"/>
    <w:rsid w:val="0006464A"/>
    <w:rsid w:val="00064AF0"/>
    <w:rsid w:val="00064EFD"/>
    <w:rsid w:val="00065140"/>
    <w:rsid w:val="0006520B"/>
    <w:rsid w:val="00065494"/>
    <w:rsid w:val="00065988"/>
    <w:rsid w:val="00065ED3"/>
    <w:rsid w:val="00065F73"/>
    <w:rsid w:val="00066ADF"/>
    <w:rsid w:val="0006701F"/>
    <w:rsid w:val="000673AE"/>
    <w:rsid w:val="00067FEA"/>
    <w:rsid w:val="000707BB"/>
    <w:rsid w:val="00070E26"/>
    <w:rsid w:val="000715F5"/>
    <w:rsid w:val="00071F79"/>
    <w:rsid w:val="00072327"/>
    <w:rsid w:val="00072B25"/>
    <w:rsid w:val="00072D55"/>
    <w:rsid w:val="00072EBE"/>
    <w:rsid w:val="000734C3"/>
    <w:rsid w:val="00074C86"/>
    <w:rsid w:val="0007524F"/>
    <w:rsid w:val="00076781"/>
    <w:rsid w:val="0007689F"/>
    <w:rsid w:val="00076B90"/>
    <w:rsid w:val="00076C0A"/>
    <w:rsid w:val="00076D12"/>
    <w:rsid w:val="000779FD"/>
    <w:rsid w:val="000804A6"/>
    <w:rsid w:val="000805DC"/>
    <w:rsid w:val="00080ECB"/>
    <w:rsid w:val="0008149D"/>
    <w:rsid w:val="00081AB8"/>
    <w:rsid w:val="000831E7"/>
    <w:rsid w:val="00083205"/>
    <w:rsid w:val="00083542"/>
    <w:rsid w:val="0008386E"/>
    <w:rsid w:val="00084457"/>
    <w:rsid w:val="00085870"/>
    <w:rsid w:val="00086C72"/>
    <w:rsid w:val="0008784C"/>
    <w:rsid w:val="0009034B"/>
    <w:rsid w:val="00091144"/>
    <w:rsid w:val="00092716"/>
    <w:rsid w:val="000934A9"/>
    <w:rsid w:val="00093538"/>
    <w:rsid w:val="00093D61"/>
    <w:rsid w:val="000945BB"/>
    <w:rsid w:val="0009640E"/>
    <w:rsid w:val="00096924"/>
    <w:rsid w:val="00097986"/>
    <w:rsid w:val="000A0458"/>
    <w:rsid w:val="000A0DD8"/>
    <w:rsid w:val="000A107E"/>
    <w:rsid w:val="000A1D16"/>
    <w:rsid w:val="000A2072"/>
    <w:rsid w:val="000A2B35"/>
    <w:rsid w:val="000A3EDB"/>
    <w:rsid w:val="000A494E"/>
    <w:rsid w:val="000A5C28"/>
    <w:rsid w:val="000A5C2D"/>
    <w:rsid w:val="000A5D1E"/>
    <w:rsid w:val="000A6AF1"/>
    <w:rsid w:val="000A71C7"/>
    <w:rsid w:val="000A7263"/>
    <w:rsid w:val="000A79F3"/>
    <w:rsid w:val="000B0A1C"/>
    <w:rsid w:val="000B0F11"/>
    <w:rsid w:val="000B1AAA"/>
    <w:rsid w:val="000B1B12"/>
    <w:rsid w:val="000B1F73"/>
    <w:rsid w:val="000B3046"/>
    <w:rsid w:val="000B3EAE"/>
    <w:rsid w:val="000B42A1"/>
    <w:rsid w:val="000B4713"/>
    <w:rsid w:val="000B4AAB"/>
    <w:rsid w:val="000B5847"/>
    <w:rsid w:val="000B5A33"/>
    <w:rsid w:val="000B5FB9"/>
    <w:rsid w:val="000B6612"/>
    <w:rsid w:val="000B668C"/>
    <w:rsid w:val="000B7539"/>
    <w:rsid w:val="000B7CB0"/>
    <w:rsid w:val="000C08EC"/>
    <w:rsid w:val="000C0B3E"/>
    <w:rsid w:val="000C0D2E"/>
    <w:rsid w:val="000C185F"/>
    <w:rsid w:val="000C2AEB"/>
    <w:rsid w:val="000C63C0"/>
    <w:rsid w:val="000C672B"/>
    <w:rsid w:val="000C705E"/>
    <w:rsid w:val="000C7663"/>
    <w:rsid w:val="000D07E8"/>
    <w:rsid w:val="000D083E"/>
    <w:rsid w:val="000D0B89"/>
    <w:rsid w:val="000D19AC"/>
    <w:rsid w:val="000D2059"/>
    <w:rsid w:val="000D2898"/>
    <w:rsid w:val="000D2D2C"/>
    <w:rsid w:val="000D33C6"/>
    <w:rsid w:val="000D3AD4"/>
    <w:rsid w:val="000D4491"/>
    <w:rsid w:val="000D4C90"/>
    <w:rsid w:val="000D5C37"/>
    <w:rsid w:val="000D5EA2"/>
    <w:rsid w:val="000D623F"/>
    <w:rsid w:val="000D700F"/>
    <w:rsid w:val="000D7E14"/>
    <w:rsid w:val="000E0240"/>
    <w:rsid w:val="000E0337"/>
    <w:rsid w:val="000E10D8"/>
    <w:rsid w:val="000E129E"/>
    <w:rsid w:val="000E1E6E"/>
    <w:rsid w:val="000E1F54"/>
    <w:rsid w:val="000E20CD"/>
    <w:rsid w:val="000E2E61"/>
    <w:rsid w:val="000E4F6A"/>
    <w:rsid w:val="000E56F3"/>
    <w:rsid w:val="000E58BC"/>
    <w:rsid w:val="000E5D43"/>
    <w:rsid w:val="000E5F39"/>
    <w:rsid w:val="000E623B"/>
    <w:rsid w:val="000E62C9"/>
    <w:rsid w:val="000E74AA"/>
    <w:rsid w:val="000E7EDF"/>
    <w:rsid w:val="000E7F02"/>
    <w:rsid w:val="000F02FB"/>
    <w:rsid w:val="000F0652"/>
    <w:rsid w:val="000F0CEE"/>
    <w:rsid w:val="000F0EE2"/>
    <w:rsid w:val="000F136B"/>
    <w:rsid w:val="000F1B3C"/>
    <w:rsid w:val="000F1BC4"/>
    <w:rsid w:val="000F2C48"/>
    <w:rsid w:val="000F2F6A"/>
    <w:rsid w:val="000F3191"/>
    <w:rsid w:val="000F31D2"/>
    <w:rsid w:val="000F33B4"/>
    <w:rsid w:val="000F3AC0"/>
    <w:rsid w:val="000F3DD8"/>
    <w:rsid w:val="000F438A"/>
    <w:rsid w:val="000F4D15"/>
    <w:rsid w:val="000F4DAB"/>
    <w:rsid w:val="000F5549"/>
    <w:rsid w:val="000F5774"/>
    <w:rsid w:val="000F5DAD"/>
    <w:rsid w:val="000F5E54"/>
    <w:rsid w:val="000F6854"/>
    <w:rsid w:val="000F6B82"/>
    <w:rsid w:val="000F7110"/>
    <w:rsid w:val="00100460"/>
    <w:rsid w:val="00100579"/>
    <w:rsid w:val="0010074F"/>
    <w:rsid w:val="001008A9"/>
    <w:rsid w:val="00100FFB"/>
    <w:rsid w:val="00101CE2"/>
    <w:rsid w:val="00101F88"/>
    <w:rsid w:val="00102224"/>
    <w:rsid w:val="00103D22"/>
    <w:rsid w:val="00103EBE"/>
    <w:rsid w:val="00104784"/>
    <w:rsid w:val="0010564B"/>
    <w:rsid w:val="00105ECD"/>
    <w:rsid w:val="00106019"/>
    <w:rsid w:val="0010626C"/>
    <w:rsid w:val="001062A8"/>
    <w:rsid w:val="0010649E"/>
    <w:rsid w:val="00106865"/>
    <w:rsid w:val="00106A11"/>
    <w:rsid w:val="00106AC5"/>
    <w:rsid w:val="00106D69"/>
    <w:rsid w:val="00107409"/>
    <w:rsid w:val="00107697"/>
    <w:rsid w:val="00107B47"/>
    <w:rsid w:val="00107B7C"/>
    <w:rsid w:val="00107DA2"/>
    <w:rsid w:val="00110683"/>
    <w:rsid w:val="0011093D"/>
    <w:rsid w:val="00110F6F"/>
    <w:rsid w:val="001120E3"/>
    <w:rsid w:val="0011244B"/>
    <w:rsid w:val="00112CB4"/>
    <w:rsid w:val="00113437"/>
    <w:rsid w:val="001135FF"/>
    <w:rsid w:val="00113668"/>
    <w:rsid w:val="00113676"/>
    <w:rsid w:val="00113AFB"/>
    <w:rsid w:val="00113BCB"/>
    <w:rsid w:val="00113DE6"/>
    <w:rsid w:val="00113E1D"/>
    <w:rsid w:val="001143F7"/>
    <w:rsid w:val="001158EE"/>
    <w:rsid w:val="00116114"/>
    <w:rsid w:val="00116B69"/>
    <w:rsid w:val="00116F0C"/>
    <w:rsid w:val="00116F38"/>
    <w:rsid w:val="00117850"/>
    <w:rsid w:val="00117D4A"/>
    <w:rsid w:val="001207D5"/>
    <w:rsid w:val="00122788"/>
    <w:rsid w:val="00124A08"/>
    <w:rsid w:val="00125724"/>
    <w:rsid w:val="0012590D"/>
    <w:rsid w:val="00125BDF"/>
    <w:rsid w:val="00125C0B"/>
    <w:rsid w:val="0012617A"/>
    <w:rsid w:val="00126C4D"/>
    <w:rsid w:val="00127D0D"/>
    <w:rsid w:val="0013039B"/>
    <w:rsid w:val="001303B8"/>
    <w:rsid w:val="00130986"/>
    <w:rsid w:val="001318B6"/>
    <w:rsid w:val="001320C1"/>
    <w:rsid w:val="00132DEB"/>
    <w:rsid w:val="001335AD"/>
    <w:rsid w:val="00133744"/>
    <w:rsid w:val="00133782"/>
    <w:rsid w:val="001337B4"/>
    <w:rsid w:val="001338C3"/>
    <w:rsid w:val="00133D5F"/>
    <w:rsid w:val="00134B6F"/>
    <w:rsid w:val="00135581"/>
    <w:rsid w:val="00135E8A"/>
    <w:rsid w:val="00135EBE"/>
    <w:rsid w:val="00135F3D"/>
    <w:rsid w:val="00136C98"/>
    <w:rsid w:val="001371DA"/>
    <w:rsid w:val="0013767E"/>
    <w:rsid w:val="0013785F"/>
    <w:rsid w:val="00141222"/>
    <w:rsid w:val="00141993"/>
    <w:rsid w:val="00141D91"/>
    <w:rsid w:val="001427F4"/>
    <w:rsid w:val="00142C1A"/>
    <w:rsid w:val="001433D1"/>
    <w:rsid w:val="00145843"/>
    <w:rsid w:val="00145A6D"/>
    <w:rsid w:val="00146AEF"/>
    <w:rsid w:val="00146E29"/>
    <w:rsid w:val="00146E34"/>
    <w:rsid w:val="00147848"/>
    <w:rsid w:val="001514FB"/>
    <w:rsid w:val="001519EF"/>
    <w:rsid w:val="00151FB5"/>
    <w:rsid w:val="00152B06"/>
    <w:rsid w:val="00152BB1"/>
    <w:rsid w:val="00153FE9"/>
    <w:rsid w:val="00154223"/>
    <w:rsid w:val="0015424C"/>
    <w:rsid w:val="0015444F"/>
    <w:rsid w:val="00154E9C"/>
    <w:rsid w:val="00155099"/>
    <w:rsid w:val="001556C5"/>
    <w:rsid w:val="00155CE4"/>
    <w:rsid w:val="00155D34"/>
    <w:rsid w:val="00156557"/>
    <w:rsid w:val="0015662F"/>
    <w:rsid w:val="00156E87"/>
    <w:rsid w:val="00156ECE"/>
    <w:rsid w:val="001572B7"/>
    <w:rsid w:val="001572F8"/>
    <w:rsid w:val="0015791D"/>
    <w:rsid w:val="001612AF"/>
    <w:rsid w:val="001613E1"/>
    <w:rsid w:val="00161486"/>
    <w:rsid w:val="001615F7"/>
    <w:rsid w:val="001621D0"/>
    <w:rsid w:val="00162431"/>
    <w:rsid w:val="0016369C"/>
    <w:rsid w:val="0016423F"/>
    <w:rsid w:val="001643D6"/>
    <w:rsid w:val="001654DF"/>
    <w:rsid w:val="00165AFA"/>
    <w:rsid w:val="00166E27"/>
    <w:rsid w:val="00167006"/>
    <w:rsid w:val="00167530"/>
    <w:rsid w:val="0016795E"/>
    <w:rsid w:val="00170673"/>
    <w:rsid w:val="001707F0"/>
    <w:rsid w:val="00172191"/>
    <w:rsid w:val="00172536"/>
    <w:rsid w:val="001729C3"/>
    <w:rsid w:val="001732C9"/>
    <w:rsid w:val="00173D7D"/>
    <w:rsid w:val="001755CA"/>
    <w:rsid w:val="00175DDD"/>
    <w:rsid w:val="0017629B"/>
    <w:rsid w:val="001767A9"/>
    <w:rsid w:val="00176D0E"/>
    <w:rsid w:val="00180682"/>
    <w:rsid w:val="00181E3A"/>
    <w:rsid w:val="00182EC3"/>
    <w:rsid w:val="00183201"/>
    <w:rsid w:val="00183692"/>
    <w:rsid w:val="0018376D"/>
    <w:rsid w:val="00183D60"/>
    <w:rsid w:val="00183E44"/>
    <w:rsid w:val="001848CF"/>
    <w:rsid w:val="00184D98"/>
    <w:rsid w:val="00184DA4"/>
    <w:rsid w:val="0018576D"/>
    <w:rsid w:val="001858C8"/>
    <w:rsid w:val="0018594C"/>
    <w:rsid w:val="0018612F"/>
    <w:rsid w:val="001864D7"/>
    <w:rsid w:val="00187461"/>
    <w:rsid w:val="00187627"/>
    <w:rsid w:val="00187CB5"/>
    <w:rsid w:val="001910DD"/>
    <w:rsid w:val="00191898"/>
    <w:rsid w:val="00191A04"/>
    <w:rsid w:val="00193EE9"/>
    <w:rsid w:val="00194635"/>
    <w:rsid w:val="00194672"/>
    <w:rsid w:val="00194BF6"/>
    <w:rsid w:val="001952DE"/>
    <w:rsid w:val="001966F8"/>
    <w:rsid w:val="00197665"/>
    <w:rsid w:val="001A095A"/>
    <w:rsid w:val="001A1306"/>
    <w:rsid w:val="001A1BED"/>
    <w:rsid w:val="001A1C01"/>
    <w:rsid w:val="001A1E5E"/>
    <w:rsid w:val="001A2A4F"/>
    <w:rsid w:val="001A2CA2"/>
    <w:rsid w:val="001A2D45"/>
    <w:rsid w:val="001A3203"/>
    <w:rsid w:val="001A66D1"/>
    <w:rsid w:val="001A6D14"/>
    <w:rsid w:val="001A6D7E"/>
    <w:rsid w:val="001A7F9A"/>
    <w:rsid w:val="001B1C68"/>
    <w:rsid w:val="001B1FC9"/>
    <w:rsid w:val="001B2A30"/>
    <w:rsid w:val="001B3B84"/>
    <w:rsid w:val="001B415E"/>
    <w:rsid w:val="001B481E"/>
    <w:rsid w:val="001B4E72"/>
    <w:rsid w:val="001B5A16"/>
    <w:rsid w:val="001B5F25"/>
    <w:rsid w:val="001B5F9A"/>
    <w:rsid w:val="001B6A29"/>
    <w:rsid w:val="001C0016"/>
    <w:rsid w:val="001C07B7"/>
    <w:rsid w:val="001C0BE0"/>
    <w:rsid w:val="001C0E6B"/>
    <w:rsid w:val="001C134B"/>
    <w:rsid w:val="001C21DA"/>
    <w:rsid w:val="001C3630"/>
    <w:rsid w:val="001C4234"/>
    <w:rsid w:val="001C5204"/>
    <w:rsid w:val="001C6732"/>
    <w:rsid w:val="001C680A"/>
    <w:rsid w:val="001C6EB2"/>
    <w:rsid w:val="001D05C3"/>
    <w:rsid w:val="001D08A3"/>
    <w:rsid w:val="001D1ACD"/>
    <w:rsid w:val="001D21A9"/>
    <w:rsid w:val="001D26E8"/>
    <w:rsid w:val="001D272F"/>
    <w:rsid w:val="001D33BE"/>
    <w:rsid w:val="001D3662"/>
    <w:rsid w:val="001D3742"/>
    <w:rsid w:val="001D4E09"/>
    <w:rsid w:val="001D5101"/>
    <w:rsid w:val="001D5F33"/>
    <w:rsid w:val="001D6170"/>
    <w:rsid w:val="001D67CF"/>
    <w:rsid w:val="001D7BA3"/>
    <w:rsid w:val="001E013C"/>
    <w:rsid w:val="001E020F"/>
    <w:rsid w:val="001E0351"/>
    <w:rsid w:val="001E083D"/>
    <w:rsid w:val="001E0891"/>
    <w:rsid w:val="001E0B33"/>
    <w:rsid w:val="001E100C"/>
    <w:rsid w:val="001E1E18"/>
    <w:rsid w:val="001E1E66"/>
    <w:rsid w:val="001E23EC"/>
    <w:rsid w:val="001E253F"/>
    <w:rsid w:val="001E290A"/>
    <w:rsid w:val="001E503C"/>
    <w:rsid w:val="001E545D"/>
    <w:rsid w:val="001E57B3"/>
    <w:rsid w:val="001E6877"/>
    <w:rsid w:val="001E6DC5"/>
    <w:rsid w:val="001E7397"/>
    <w:rsid w:val="001E771C"/>
    <w:rsid w:val="001E7E06"/>
    <w:rsid w:val="001F05CD"/>
    <w:rsid w:val="001F0A02"/>
    <w:rsid w:val="001F0DD7"/>
    <w:rsid w:val="001F186E"/>
    <w:rsid w:val="001F18AF"/>
    <w:rsid w:val="001F327A"/>
    <w:rsid w:val="001F3B71"/>
    <w:rsid w:val="001F49C6"/>
    <w:rsid w:val="001F5383"/>
    <w:rsid w:val="001F5F7F"/>
    <w:rsid w:val="001F613C"/>
    <w:rsid w:val="001F6F9A"/>
    <w:rsid w:val="001F7478"/>
    <w:rsid w:val="001F771E"/>
    <w:rsid w:val="001F776D"/>
    <w:rsid w:val="001F77ED"/>
    <w:rsid w:val="00200CAA"/>
    <w:rsid w:val="00201B37"/>
    <w:rsid w:val="00201BD8"/>
    <w:rsid w:val="00201EF5"/>
    <w:rsid w:val="00202C00"/>
    <w:rsid w:val="00202EA0"/>
    <w:rsid w:val="0020317E"/>
    <w:rsid w:val="00203AA1"/>
    <w:rsid w:val="0020471E"/>
    <w:rsid w:val="002047B1"/>
    <w:rsid w:val="0020545E"/>
    <w:rsid w:val="002058D9"/>
    <w:rsid w:val="00205E66"/>
    <w:rsid w:val="0020623F"/>
    <w:rsid w:val="002068AA"/>
    <w:rsid w:val="00207098"/>
    <w:rsid w:val="002100B6"/>
    <w:rsid w:val="00210F00"/>
    <w:rsid w:val="00211074"/>
    <w:rsid w:val="002111C0"/>
    <w:rsid w:val="00211695"/>
    <w:rsid w:val="00212FC5"/>
    <w:rsid w:val="00213414"/>
    <w:rsid w:val="002138CE"/>
    <w:rsid w:val="0021450A"/>
    <w:rsid w:val="002146A0"/>
    <w:rsid w:val="002153F0"/>
    <w:rsid w:val="002156E5"/>
    <w:rsid w:val="00215FE0"/>
    <w:rsid w:val="00216890"/>
    <w:rsid w:val="002172A3"/>
    <w:rsid w:val="00217B8F"/>
    <w:rsid w:val="002200E9"/>
    <w:rsid w:val="002208C3"/>
    <w:rsid w:val="00220BBF"/>
    <w:rsid w:val="00221D08"/>
    <w:rsid w:val="00222BD2"/>
    <w:rsid w:val="00222C99"/>
    <w:rsid w:val="00222ED9"/>
    <w:rsid w:val="002230BB"/>
    <w:rsid w:val="0022380D"/>
    <w:rsid w:val="00224180"/>
    <w:rsid w:val="0022428E"/>
    <w:rsid w:val="00224343"/>
    <w:rsid w:val="002248A5"/>
    <w:rsid w:val="00224ABE"/>
    <w:rsid w:val="00225962"/>
    <w:rsid w:val="00225B07"/>
    <w:rsid w:val="002262FC"/>
    <w:rsid w:val="0022676B"/>
    <w:rsid w:val="00226E74"/>
    <w:rsid w:val="002321D7"/>
    <w:rsid w:val="0023234F"/>
    <w:rsid w:val="002327F6"/>
    <w:rsid w:val="00232BCD"/>
    <w:rsid w:val="00232BDE"/>
    <w:rsid w:val="00232DE9"/>
    <w:rsid w:val="00232F82"/>
    <w:rsid w:val="00233174"/>
    <w:rsid w:val="002336F0"/>
    <w:rsid w:val="002342A7"/>
    <w:rsid w:val="002349F2"/>
    <w:rsid w:val="00235109"/>
    <w:rsid w:val="00235CBC"/>
    <w:rsid w:val="00235FFC"/>
    <w:rsid w:val="00236EB7"/>
    <w:rsid w:val="00237AB5"/>
    <w:rsid w:val="00237E2E"/>
    <w:rsid w:val="00240E9C"/>
    <w:rsid w:val="00241144"/>
    <w:rsid w:val="002414D3"/>
    <w:rsid w:val="0024177B"/>
    <w:rsid w:val="00241903"/>
    <w:rsid w:val="00241C8C"/>
    <w:rsid w:val="0024296D"/>
    <w:rsid w:val="00242A35"/>
    <w:rsid w:val="00242B70"/>
    <w:rsid w:val="0024354A"/>
    <w:rsid w:val="002438AD"/>
    <w:rsid w:val="0024396D"/>
    <w:rsid w:val="0024532B"/>
    <w:rsid w:val="00245B08"/>
    <w:rsid w:val="002462C7"/>
    <w:rsid w:val="00246D75"/>
    <w:rsid w:val="0025002B"/>
    <w:rsid w:val="0025030E"/>
    <w:rsid w:val="002504DB"/>
    <w:rsid w:val="002516BD"/>
    <w:rsid w:val="00251EF3"/>
    <w:rsid w:val="00251FF9"/>
    <w:rsid w:val="00252A58"/>
    <w:rsid w:val="00252AF2"/>
    <w:rsid w:val="00252EDC"/>
    <w:rsid w:val="00252F9B"/>
    <w:rsid w:val="00253F17"/>
    <w:rsid w:val="00254F98"/>
    <w:rsid w:val="00255393"/>
    <w:rsid w:val="002559E0"/>
    <w:rsid w:val="00255CA2"/>
    <w:rsid w:val="0025612E"/>
    <w:rsid w:val="002563DF"/>
    <w:rsid w:val="002566B5"/>
    <w:rsid w:val="00260606"/>
    <w:rsid w:val="00260C1D"/>
    <w:rsid w:val="00260CC4"/>
    <w:rsid w:val="002611AE"/>
    <w:rsid w:val="002611C8"/>
    <w:rsid w:val="00261D79"/>
    <w:rsid w:val="00262F8D"/>
    <w:rsid w:val="0026332E"/>
    <w:rsid w:val="0026369D"/>
    <w:rsid w:val="0026369E"/>
    <w:rsid w:val="002636E2"/>
    <w:rsid w:val="00263784"/>
    <w:rsid w:val="0026475F"/>
    <w:rsid w:val="00265101"/>
    <w:rsid w:val="002667E4"/>
    <w:rsid w:val="00266D04"/>
    <w:rsid w:val="0026752D"/>
    <w:rsid w:val="00267AA9"/>
    <w:rsid w:val="00267E57"/>
    <w:rsid w:val="00270A59"/>
    <w:rsid w:val="00270DE0"/>
    <w:rsid w:val="00270E74"/>
    <w:rsid w:val="0027147B"/>
    <w:rsid w:val="002724D4"/>
    <w:rsid w:val="002724EE"/>
    <w:rsid w:val="00272D1D"/>
    <w:rsid w:val="00274A41"/>
    <w:rsid w:val="00274C69"/>
    <w:rsid w:val="00274CBC"/>
    <w:rsid w:val="002758EA"/>
    <w:rsid w:val="002766D1"/>
    <w:rsid w:val="00276FCB"/>
    <w:rsid w:val="00277C5A"/>
    <w:rsid w:val="00280685"/>
    <w:rsid w:val="00281340"/>
    <w:rsid w:val="002813F4"/>
    <w:rsid w:val="00282B6F"/>
    <w:rsid w:val="00283B9B"/>
    <w:rsid w:val="00283CFF"/>
    <w:rsid w:val="002841C4"/>
    <w:rsid w:val="002852F9"/>
    <w:rsid w:val="00285D00"/>
    <w:rsid w:val="00285FE5"/>
    <w:rsid w:val="00286227"/>
    <w:rsid w:val="002868DC"/>
    <w:rsid w:val="00286C9D"/>
    <w:rsid w:val="002903F9"/>
    <w:rsid w:val="00290809"/>
    <w:rsid w:val="002908C5"/>
    <w:rsid w:val="00290901"/>
    <w:rsid w:val="00290B45"/>
    <w:rsid w:val="00292208"/>
    <w:rsid w:val="002923B2"/>
    <w:rsid w:val="00292451"/>
    <w:rsid w:val="002929AE"/>
    <w:rsid w:val="00292E5C"/>
    <w:rsid w:val="00293727"/>
    <w:rsid w:val="00293F43"/>
    <w:rsid w:val="00295396"/>
    <w:rsid w:val="002953A9"/>
    <w:rsid w:val="002958DE"/>
    <w:rsid w:val="00296070"/>
    <w:rsid w:val="002963C1"/>
    <w:rsid w:val="002965B0"/>
    <w:rsid w:val="00297D19"/>
    <w:rsid w:val="002A02C3"/>
    <w:rsid w:val="002A0728"/>
    <w:rsid w:val="002A0AE8"/>
    <w:rsid w:val="002A10DD"/>
    <w:rsid w:val="002A558F"/>
    <w:rsid w:val="002A595C"/>
    <w:rsid w:val="002A5D48"/>
    <w:rsid w:val="002A6A58"/>
    <w:rsid w:val="002B08F2"/>
    <w:rsid w:val="002B1027"/>
    <w:rsid w:val="002B1562"/>
    <w:rsid w:val="002B18A6"/>
    <w:rsid w:val="002B1E3F"/>
    <w:rsid w:val="002B275B"/>
    <w:rsid w:val="002B28A2"/>
    <w:rsid w:val="002B2C0E"/>
    <w:rsid w:val="002B39D0"/>
    <w:rsid w:val="002B3C9A"/>
    <w:rsid w:val="002B410E"/>
    <w:rsid w:val="002B4759"/>
    <w:rsid w:val="002B542D"/>
    <w:rsid w:val="002B6427"/>
    <w:rsid w:val="002B667C"/>
    <w:rsid w:val="002B6F3A"/>
    <w:rsid w:val="002B73B2"/>
    <w:rsid w:val="002B7969"/>
    <w:rsid w:val="002C1F0E"/>
    <w:rsid w:val="002C2A21"/>
    <w:rsid w:val="002C2B9C"/>
    <w:rsid w:val="002C3592"/>
    <w:rsid w:val="002C3B08"/>
    <w:rsid w:val="002C4508"/>
    <w:rsid w:val="002C496A"/>
    <w:rsid w:val="002C4C52"/>
    <w:rsid w:val="002C5004"/>
    <w:rsid w:val="002C535A"/>
    <w:rsid w:val="002C57F1"/>
    <w:rsid w:val="002C5B53"/>
    <w:rsid w:val="002C6C81"/>
    <w:rsid w:val="002C6E13"/>
    <w:rsid w:val="002C70AC"/>
    <w:rsid w:val="002C7AEF"/>
    <w:rsid w:val="002C7C3B"/>
    <w:rsid w:val="002C7D90"/>
    <w:rsid w:val="002C7EEC"/>
    <w:rsid w:val="002D03E2"/>
    <w:rsid w:val="002D0BB2"/>
    <w:rsid w:val="002D0C5B"/>
    <w:rsid w:val="002D0F3E"/>
    <w:rsid w:val="002D10FC"/>
    <w:rsid w:val="002D14EB"/>
    <w:rsid w:val="002D161F"/>
    <w:rsid w:val="002D1E01"/>
    <w:rsid w:val="002D235C"/>
    <w:rsid w:val="002D3727"/>
    <w:rsid w:val="002D43DA"/>
    <w:rsid w:val="002D4A1A"/>
    <w:rsid w:val="002D4F90"/>
    <w:rsid w:val="002D5AC9"/>
    <w:rsid w:val="002D5CDB"/>
    <w:rsid w:val="002D6FD0"/>
    <w:rsid w:val="002D7865"/>
    <w:rsid w:val="002D7C37"/>
    <w:rsid w:val="002E00E4"/>
    <w:rsid w:val="002E0A29"/>
    <w:rsid w:val="002E1389"/>
    <w:rsid w:val="002E22C5"/>
    <w:rsid w:val="002E280E"/>
    <w:rsid w:val="002E2ED0"/>
    <w:rsid w:val="002E3936"/>
    <w:rsid w:val="002E3DCA"/>
    <w:rsid w:val="002E3F99"/>
    <w:rsid w:val="002E4239"/>
    <w:rsid w:val="002E4729"/>
    <w:rsid w:val="002E5094"/>
    <w:rsid w:val="002E55D1"/>
    <w:rsid w:val="002E5886"/>
    <w:rsid w:val="002E5F91"/>
    <w:rsid w:val="002E656F"/>
    <w:rsid w:val="002E6C2F"/>
    <w:rsid w:val="002E6C7A"/>
    <w:rsid w:val="002E6CAE"/>
    <w:rsid w:val="002E7017"/>
    <w:rsid w:val="002E739F"/>
    <w:rsid w:val="002E7D48"/>
    <w:rsid w:val="002F03AA"/>
    <w:rsid w:val="002F0B6D"/>
    <w:rsid w:val="002F1161"/>
    <w:rsid w:val="002F1551"/>
    <w:rsid w:val="002F1C1D"/>
    <w:rsid w:val="002F2134"/>
    <w:rsid w:val="002F2B6D"/>
    <w:rsid w:val="002F2EC1"/>
    <w:rsid w:val="002F2F94"/>
    <w:rsid w:val="002F31F2"/>
    <w:rsid w:val="002F3F0A"/>
    <w:rsid w:val="002F4020"/>
    <w:rsid w:val="002F44BD"/>
    <w:rsid w:val="002F4A7D"/>
    <w:rsid w:val="002F4CFF"/>
    <w:rsid w:val="002F5659"/>
    <w:rsid w:val="002F5DA2"/>
    <w:rsid w:val="002F6148"/>
    <w:rsid w:val="002F6598"/>
    <w:rsid w:val="002F754B"/>
    <w:rsid w:val="002F75A9"/>
    <w:rsid w:val="002F7B09"/>
    <w:rsid w:val="00300449"/>
    <w:rsid w:val="00300B1E"/>
    <w:rsid w:val="00300E2F"/>
    <w:rsid w:val="003010F1"/>
    <w:rsid w:val="00301127"/>
    <w:rsid w:val="003017B6"/>
    <w:rsid w:val="003017E9"/>
    <w:rsid w:val="003018C7"/>
    <w:rsid w:val="00301D31"/>
    <w:rsid w:val="00302934"/>
    <w:rsid w:val="00303488"/>
    <w:rsid w:val="00303494"/>
    <w:rsid w:val="00303756"/>
    <w:rsid w:val="00303A39"/>
    <w:rsid w:val="00303CEC"/>
    <w:rsid w:val="00304791"/>
    <w:rsid w:val="00304B66"/>
    <w:rsid w:val="00304BF5"/>
    <w:rsid w:val="00305334"/>
    <w:rsid w:val="00305B9D"/>
    <w:rsid w:val="0030629A"/>
    <w:rsid w:val="00306524"/>
    <w:rsid w:val="00306529"/>
    <w:rsid w:val="00306F22"/>
    <w:rsid w:val="00307173"/>
    <w:rsid w:val="00307C5F"/>
    <w:rsid w:val="00310A6C"/>
    <w:rsid w:val="003111A0"/>
    <w:rsid w:val="003113B9"/>
    <w:rsid w:val="00311BD7"/>
    <w:rsid w:val="00311FCE"/>
    <w:rsid w:val="003127DE"/>
    <w:rsid w:val="003140DB"/>
    <w:rsid w:val="00314260"/>
    <w:rsid w:val="00314588"/>
    <w:rsid w:val="00314A96"/>
    <w:rsid w:val="00314E25"/>
    <w:rsid w:val="00315368"/>
    <w:rsid w:val="00315499"/>
    <w:rsid w:val="003157B1"/>
    <w:rsid w:val="00315893"/>
    <w:rsid w:val="003159E5"/>
    <w:rsid w:val="00315A6B"/>
    <w:rsid w:val="00315ACD"/>
    <w:rsid w:val="00315E3D"/>
    <w:rsid w:val="00315FB8"/>
    <w:rsid w:val="003167F4"/>
    <w:rsid w:val="00316CC3"/>
    <w:rsid w:val="00316E85"/>
    <w:rsid w:val="003204EF"/>
    <w:rsid w:val="00320753"/>
    <w:rsid w:val="00322B8C"/>
    <w:rsid w:val="00323260"/>
    <w:rsid w:val="003234F1"/>
    <w:rsid w:val="003235BF"/>
    <w:rsid w:val="0032593C"/>
    <w:rsid w:val="00326BF4"/>
    <w:rsid w:val="00326C2B"/>
    <w:rsid w:val="00327B0E"/>
    <w:rsid w:val="00327D3F"/>
    <w:rsid w:val="00327F13"/>
    <w:rsid w:val="003306D5"/>
    <w:rsid w:val="00331B6B"/>
    <w:rsid w:val="00331E5B"/>
    <w:rsid w:val="003324B4"/>
    <w:rsid w:val="00332FA4"/>
    <w:rsid w:val="00333A39"/>
    <w:rsid w:val="00335F95"/>
    <w:rsid w:val="0033653E"/>
    <w:rsid w:val="003368A9"/>
    <w:rsid w:val="00336EDE"/>
    <w:rsid w:val="00337FCE"/>
    <w:rsid w:val="00337FE3"/>
    <w:rsid w:val="00340725"/>
    <w:rsid w:val="00340818"/>
    <w:rsid w:val="003412B0"/>
    <w:rsid w:val="003413CB"/>
    <w:rsid w:val="0034188B"/>
    <w:rsid w:val="00341A45"/>
    <w:rsid w:val="00342EDB"/>
    <w:rsid w:val="0034327C"/>
    <w:rsid w:val="00343B4A"/>
    <w:rsid w:val="00343D82"/>
    <w:rsid w:val="00343DC8"/>
    <w:rsid w:val="003447F8"/>
    <w:rsid w:val="003459FA"/>
    <w:rsid w:val="003466A9"/>
    <w:rsid w:val="00347513"/>
    <w:rsid w:val="00347D15"/>
    <w:rsid w:val="00347DA6"/>
    <w:rsid w:val="00350B27"/>
    <w:rsid w:val="003524CC"/>
    <w:rsid w:val="00352716"/>
    <w:rsid w:val="00353667"/>
    <w:rsid w:val="0035375C"/>
    <w:rsid w:val="0035383A"/>
    <w:rsid w:val="00354A70"/>
    <w:rsid w:val="00355571"/>
    <w:rsid w:val="00355684"/>
    <w:rsid w:val="0035634B"/>
    <w:rsid w:val="00357389"/>
    <w:rsid w:val="00357F72"/>
    <w:rsid w:val="00360054"/>
    <w:rsid w:val="00360CF0"/>
    <w:rsid w:val="003615C3"/>
    <w:rsid w:val="003619FB"/>
    <w:rsid w:val="00363414"/>
    <w:rsid w:val="00363521"/>
    <w:rsid w:val="0036392C"/>
    <w:rsid w:val="00363E74"/>
    <w:rsid w:val="00364D03"/>
    <w:rsid w:val="0036523A"/>
    <w:rsid w:val="003658E2"/>
    <w:rsid w:val="00365E7F"/>
    <w:rsid w:val="00366238"/>
    <w:rsid w:val="00367E17"/>
    <w:rsid w:val="00371B9E"/>
    <w:rsid w:val="00371C80"/>
    <w:rsid w:val="003734EB"/>
    <w:rsid w:val="003742B3"/>
    <w:rsid w:val="00374AEC"/>
    <w:rsid w:val="00374EFD"/>
    <w:rsid w:val="00376567"/>
    <w:rsid w:val="00376907"/>
    <w:rsid w:val="0037716E"/>
    <w:rsid w:val="00377196"/>
    <w:rsid w:val="00377A05"/>
    <w:rsid w:val="00380231"/>
    <w:rsid w:val="003808FC"/>
    <w:rsid w:val="00380DB5"/>
    <w:rsid w:val="00381207"/>
    <w:rsid w:val="003832C4"/>
    <w:rsid w:val="0038345B"/>
    <w:rsid w:val="003842F4"/>
    <w:rsid w:val="0038445A"/>
    <w:rsid w:val="0038491A"/>
    <w:rsid w:val="0038562D"/>
    <w:rsid w:val="003868F4"/>
    <w:rsid w:val="00386A34"/>
    <w:rsid w:val="00387459"/>
    <w:rsid w:val="00387663"/>
    <w:rsid w:val="003878B0"/>
    <w:rsid w:val="003909E3"/>
    <w:rsid w:val="00390ED5"/>
    <w:rsid w:val="003915A1"/>
    <w:rsid w:val="00391806"/>
    <w:rsid w:val="00391A1B"/>
    <w:rsid w:val="00391C0E"/>
    <w:rsid w:val="003925BC"/>
    <w:rsid w:val="00392911"/>
    <w:rsid w:val="00392C48"/>
    <w:rsid w:val="00392CC0"/>
    <w:rsid w:val="00393F48"/>
    <w:rsid w:val="003943FA"/>
    <w:rsid w:val="003945C9"/>
    <w:rsid w:val="00394BC2"/>
    <w:rsid w:val="00394C81"/>
    <w:rsid w:val="00397258"/>
    <w:rsid w:val="003A0287"/>
    <w:rsid w:val="003A0551"/>
    <w:rsid w:val="003A0B6E"/>
    <w:rsid w:val="003A0DCD"/>
    <w:rsid w:val="003A1B70"/>
    <w:rsid w:val="003A1FFD"/>
    <w:rsid w:val="003A2323"/>
    <w:rsid w:val="003A27CA"/>
    <w:rsid w:val="003A384B"/>
    <w:rsid w:val="003A40B8"/>
    <w:rsid w:val="003A482F"/>
    <w:rsid w:val="003A49F6"/>
    <w:rsid w:val="003A4B79"/>
    <w:rsid w:val="003A6ACC"/>
    <w:rsid w:val="003A6D06"/>
    <w:rsid w:val="003A7E83"/>
    <w:rsid w:val="003B07A1"/>
    <w:rsid w:val="003B094D"/>
    <w:rsid w:val="003B1FD0"/>
    <w:rsid w:val="003B23E6"/>
    <w:rsid w:val="003B2A2A"/>
    <w:rsid w:val="003B2FEA"/>
    <w:rsid w:val="003B36A6"/>
    <w:rsid w:val="003B36DF"/>
    <w:rsid w:val="003B3F2A"/>
    <w:rsid w:val="003B4129"/>
    <w:rsid w:val="003B4AA7"/>
    <w:rsid w:val="003B4C9C"/>
    <w:rsid w:val="003B4E9C"/>
    <w:rsid w:val="003B5733"/>
    <w:rsid w:val="003B5786"/>
    <w:rsid w:val="003B59A0"/>
    <w:rsid w:val="003B5B48"/>
    <w:rsid w:val="003B60A9"/>
    <w:rsid w:val="003B652F"/>
    <w:rsid w:val="003B6E39"/>
    <w:rsid w:val="003B7BB3"/>
    <w:rsid w:val="003C02CE"/>
    <w:rsid w:val="003C05A2"/>
    <w:rsid w:val="003C07AC"/>
    <w:rsid w:val="003C07FF"/>
    <w:rsid w:val="003C12EA"/>
    <w:rsid w:val="003C17B7"/>
    <w:rsid w:val="003C199C"/>
    <w:rsid w:val="003C2C17"/>
    <w:rsid w:val="003C2FC6"/>
    <w:rsid w:val="003C430D"/>
    <w:rsid w:val="003C458F"/>
    <w:rsid w:val="003C4C7D"/>
    <w:rsid w:val="003C4D84"/>
    <w:rsid w:val="003C4E2A"/>
    <w:rsid w:val="003C5B12"/>
    <w:rsid w:val="003C5E46"/>
    <w:rsid w:val="003C5F51"/>
    <w:rsid w:val="003C6269"/>
    <w:rsid w:val="003C63C5"/>
    <w:rsid w:val="003C66B6"/>
    <w:rsid w:val="003C6B82"/>
    <w:rsid w:val="003C7778"/>
    <w:rsid w:val="003D0121"/>
    <w:rsid w:val="003D0712"/>
    <w:rsid w:val="003D08C9"/>
    <w:rsid w:val="003D17E8"/>
    <w:rsid w:val="003D18E6"/>
    <w:rsid w:val="003D25AE"/>
    <w:rsid w:val="003D300D"/>
    <w:rsid w:val="003D3736"/>
    <w:rsid w:val="003D37A0"/>
    <w:rsid w:val="003D3919"/>
    <w:rsid w:val="003D3CB7"/>
    <w:rsid w:val="003D4790"/>
    <w:rsid w:val="003D5289"/>
    <w:rsid w:val="003D5320"/>
    <w:rsid w:val="003D5734"/>
    <w:rsid w:val="003D579E"/>
    <w:rsid w:val="003D5D08"/>
    <w:rsid w:val="003D5D8D"/>
    <w:rsid w:val="003D7651"/>
    <w:rsid w:val="003D7C51"/>
    <w:rsid w:val="003D7C8A"/>
    <w:rsid w:val="003E005F"/>
    <w:rsid w:val="003E08DA"/>
    <w:rsid w:val="003E1088"/>
    <w:rsid w:val="003E1651"/>
    <w:rsid w:val="003E224C"/>
    <w:rsid w:val="003E2FE3"/>
    <w:rsid w:val="003E5AEE"/>
    <w:rsid w:val="003E6A94"/>
    <w:rsid w:val="003E6C77"/>
    <w:rsid w:val="003E6D4B"/>
    <w:rsid w:val="003E711D"/>
    <w:rsid w:val="003E76B1"/>
    <w:rsid w:val="003E7DD4"/>
    <w:rsid w:val="003F0176"/>
    <w:rsid w:val="003F030F"/>
    <w:rsid w:val="003F034D"/>
    <w:rsid w:val="003F05B3"/>
    <w:rsid w:val="003F2657"/>
    <w:rsid w:val="003F28A6"/>
    <w:rsid w:val="003F2C55"/>
    <w:rsid w:val="003F300D"/>
    <w:rsid w:val="003F3585"/>
    <w:rsid w:val="003F40FC"/>
    <w:rsid w:val="003F4466"/>
    <w:rsid w:val="003F49B9"/>
    <w:rsid w:val="003F4A3E"/>
    <w:rsid w:val="003F5F81"/>
    <w:rsid w:val="003F6578"/>
    <w:rsid w:val="003F68A8"/>
    <w:rsid w:val="003F745A"/>
    <w:rsid w:val="003F7CC4"/>
    <w:rsid w:val="00400627"/>
    <w:rsid w:val="004009A2"/>
    <w:rsid w:val="0040182D"/>
    <w:rsid w:val="004027CC"/>
    <w:rsid w:val="004030C6"/>
    <w:rsid w:val="00403C2C"/>
    <w:rsid w:val="00404706"/>
    <w:rsid w:val="00404BEC"/>
    <w:rsid w:val="0040700B"/>
    <w:rsid w:val="00407124"/>
    <w:rsid w:val="0040751F"/>
    <w:rsid w:val="0040758B"/>
    <w:rsid w:val="00407EE8"/>
    <w:rsid w:val="00410190"/>
    <w:rsid w:val="0041075E"/>
    <w:rsid w:val="0041210B"/>
    <w:rsid w:val="00412FAD"/>
    <w:rsid w:val="00413062"/>
    <w:rsid w:val="004136BD"/>
    <w:rsid w:val="00414057"/>
    <w:rsid w:val="004140E4"/>
    <w:rsid w:val="004155AA"/>
    <w:rsid w:val="00415FFC"/>
    <w:rsid w:val="00416856"/>
    <w:rsid w:val="0041692A"/>
    <w:rsid w:val="00416C9B"/>
    <w:rsid w:val="004171F3"/>
    <w:rsid w:val="00417DC1"/>
    <w:rsid w:val="0042019D"/>
    <w:rsid w:val="004209C1"/>
    <w:rsid w:val="00420C84"/>
    <w:rsid w:val="00420EC5"/>
    <w:rsid w:val="00422070"/>
    <w:rsid w:val="00422CC4"/>
    <w:rsid w:val="00422CE9"/>
    <w:rsid w:val="00423C27"/>
    <w:rsid w:val="00425011"/>
    <w:rsid w:val="004253A4"/>
    <w:rsid w:val="0042696D"/>
    <w:rsid w:val="00426EBF"/>
    <w:rsid w:val="00427820"/>
    <w:rsid w:val="00427AFA"/>
    <w:rsid w:val="00427E8B"/>
    <w:rsid w:val="004303B9"/>
    <w:rsid w:val="00430B8A"/>
    <w:rsid w:val="00430FCF"/>
    <w:rsid w:val="00431CD0"/>
    <w:rsid w:val="00432AA5"/>
    <w:rsid w:val="00432C9D"/>
    <w:rsid w:val="00432D03"/>
    <w:rsid w:val="004333D7"/>
    <w:rsid w:val="004335AE"/>
    <w:rsid w:val="00433FD0"/>
    <w:rsid w:val="004344DE"/>
    <w:rsid w:val="004363FC"/>
    <w:rsid w:val="00436881"/>
    <w:rsid w:val="00436987"/>
    <w:rsid w:val="00436D86"/>
    <w:rsid w:val="00437081"/>
    <w:rsid w:val="004379FF"/>
    <w:rsid w:val="00437ED2"/>
    <w:rsid w:val="00441677"/>
    <w:rsid w:val="00441835"/>
    <w:rsid w:val="00441B72"/>
    <w:rsid w:val="00441DDF"/>
    <w:rsid w:val="00442F89"/>
    <w:rsid w:val="0044354E"/>
    <w:rsid w:val="00443DB2"/>
    <w:rsid w:val="00444BD3"/>
    <w:rsid w:val="00445460"/>
    <w:rsid w:val="0044583B"/>
    <w:rsid w:val="004466F0"/>
    <w:rsid w:val="00446F67"/>
    <w:rsid w:val="00447526"/>
    <w:rsid w:val="00447F0F"/>
    <w:rsid w:val="004505D9"/>
    <w:rsid w:val="00450B33"/>
    <w:rsid w:val="004516E7"/>
    <w:rsid w:val="00451BC4"/>
    <w:rsid w:val="004520B9"/>
    <w:rsid w:val="00452D3F"/>
    <w:rsid w:val="0045609A"/>
    <w:rsid w:val="004564FE"/>
    <w:rsid w:val="004566FC"/>
    <w:rsid w:val="00456826"/>
    <w:rsid w:val="00457366"/>
    <w:rsid w:val="00457BD5"/>
    <w:rsid w:val="00460449"/>
    <w:rsid w:val="0046114D"/>
    <w:rsid w:val="0046230A"/>
    <w:rsid w:val="00462742"/>
    <w:rsid w:val="004633DF"/>
    <w:rsid w:val="004642F5"/>
    <w:rsid w:val="00464854"/>
    <w:rsid w:val="00465090"/>
    <w:rsid w:val="0046607A"/>
    <w:rsid w:val="00466708"/>
    <w:rsid w:val="00466899"/>
    <w:rsid w:val="00467313"/>
    <w:rsid w:val="00467366"/>
    <w:rsid w:val="00467542"/>
    <w:rsid w:val="004704EC"/>
    <w:rsid w:val="00470BA5"/>
    <w:rsid w:val="00472699"/>
    <w:rsid w:val="00473892"/>
    <w:rsid w:val="00473EAA"/>
    <w:rsid w:val="0047420D"/>
    <w:rsid w:val="004743CA"/>
    <w:rsid w:val="0047480B"/>
    <w:rsid w:val="00474BB9"/>
    <w:rsid w:val="00474BDB"/>
    <w:rsid w:val="00475529"/>
    <w:rsid w:val="00475CD4"/>
    <w:rsid w:val="004763D5"/>
    <w:rsid w:val="004778C0"/>
    <w:rsid w:val="00477D77"/>
    <w:rsid w:val="004805F9"/>
    <w:rsid w:val="00480A01"/>
    <w:rsid w:val="004811F6"/>
    <w:rsid w:val="00481EA0"/>
    <w:rsid w:val="0048311F"/>
    <w:rsid w:val="0048328B"/>
    <w:rsid w:val="00483478"/>
    <w:rsid w:val="00483DA0"/>
    <w:rsid w:val="00484A7F"/>
    <w:rsid w:val="00484B96"/>
    <w:rsid w:val="00484C38"/>
    <w:rsid w:val="004862BB"/>
    <w:rsid w:val="0048648A"/>
    <w:rsid w:val="00486DE1"/>
    <w:rsid w:val="004878B8"/>
    <w:rsid w:val="00491E67"/>
    <w:rsid w:val="0049281E"/>
    <w:rsid w:val="00492AD5"/>
    <w:rsid w:val="004931CF"/>
    <w:rsid w:val="004947FE"/>
    <w:rsid w:val="00496114"/>
    <w:rsid w:val="004975A6"/>
    <w:rsid w:val="0049797F"/>
    <w:rsid w:val="004A0393"/>
    <w:rsid w:val="004A05FE"/>
    <w:rsid w:val="004A0617"/>
    <w:rsid w:val="004A0FB2"/>
    <w:rsid w:val="004A268D"/>
    <w:rsid w:val="004A2BF4"/>
    <w:rsid w:val="004A2C7E"/>
    <w:rsid w:val="004A2F15"/>
    <w:rsid w:val="004A30A3"/>
    <w:rsid w:val="004A3293"/>
    <w:rsid w:val="004A49C5"/>
    <w:rsid w:val="004A5341"/>
    <w:rsid w:val="004A5C1D"/>
    <w:rsid w:val="004A6120"/>
    <w:rsid w:val="004A6F9D"/>
    <w:rsid w:val="004A7CAC"/>
    <w:rsid w:val="004A7F8A"/>
    <w:rsid w:val="004B0C89"/>
    <w:rsid w:val="004B146F"/>
    <w:rsid w:val="004B18E7"/>
    <w:rsid w:val="004B1C2E"/>
    <w:rsid w:val="004B2FCD"/>
    <w:rsid w:val="004B32A2"/>
    <w:rsid w:val="004B336F"/>
    <w:rsid w:val="004B33A9"/>
    <w:rsid w:val="004B3BB4"/>
    <w:rsid w:val="004B43DF"/>
    <w:rsid w:val="004B45C7"/>
    <w:rsid w:val="004B491A"/>
    <w:rsid w:val="004B545D"/>
    <w:rsid w:val="004B5617"/>
    <w:rsid w:val="004B5C24"/>
    <w:rsid w:val="004B67E5"/>
    <w:rsid w:val="004B6FC5"/>
    <w:rsid w:val="004C02C2"/>
    <w:rsid w:val="004C06BC"/>
    <w:rsid w:val="004C0A94"/>
    <w:rsid w:val="004C0C89"/>
    <w:rsid w:val="004C113A"/>
    <w:rsid w:val="004C1528"/>
    <w:rsid w:val="004C1945"/>
    <w:rsid w:val="004C2786"/>
    <w:rsid w:val="004C2E1F"/>
    <w:rsid w:val="004C2F1C"/>
    <w:rsid w:val="004C31D7"/>
    <w:rsid w:val="004C325D"/>
    <w:rsid w:val="004C3930"/>
    <w:rsid w:val="004C3E97"/>
    <w:rsid w:val="004C473B"/>
    <w:rsid w:val="004C4DE4"/>
    <w:rsid w:val="004C5287"/>
    <w:rsid w:val="004C5C0D"/>
    <w:rsid w:val="004C6F12"/>
    <w:rsid w:val="004C7108"/>
    <w:rsid w:val="004C77DA"/>
    <w:rsid w:val="004C78E6"/>
    <w:rsid w:val="004D02D1"/>
    <w:rsid w:val="004D0677"/>
    <w:rsid w:val="004D0821"/>
    <w:rsid w:val="004D0919"/>
    <w:rsid w:val="004D0CB1"/>
    <w:rsid w:val="004D0D45"/>
    <w:rsid w:val="004D1D86"/>
    <w:rsid w:val="004D2D63"/>
    <w:rsid w:val="004D37F7"/>
    <w:rsid w:val="004D44AB"/>
    <w:rsid w:val="004D47E6"/>
    <w:rsid w:val="004D6374"/>
    <w:rsid w:val="004D64B8"/>
    <w:rsid w:val="004D67D0"/>
    <w:rsid w:val="004D79AB"/>
    <w:rsid w:val="004E02BE"/>
    <w:rsid w:val="004E059E"/>
    <w:rsid w:val="004E1A98"/>
    <w:rsid w:val="004E2C82"/>
    <w:rsid w:val="004E3826"/>
    <w:rsid w:val="004E3C0E"/>
    <w:rsid w:val="004E40F1"/>
    <w:rsid w:val="004E415C"/>
    <w:rsid w:val="004E4572"/>
    <w:rsid w:val="004E4BE0"/>
    <w:rsid w:val="004E5F2B"/>
    <w:rsid w:val="004E66F1"/>
    <w:rsid w:val="004E7BE5"/>
    <w:rsid w:val="004E7C62"/>
    <w:rsid w:val="004F20FF"/>
    <w:rsid w:val="004F24BC"/>
    <w:rsid w:val="004F280A"/>
    <w:rsid w:val="004F2FBA"/>
    <w:rsid w:val="004F3EE3"/>
    <w:rsid w:val="004F3EF3"/>
    <w:rsid w:val="004F4BAF"/>
    <w:rsid w:val="004F4FF8"/>
    <w:rsid w:val="004F527C"/>
    <w:rsid w:val="004F5306"/>
    <w:rsid w:val="004F58A6"/>
    <w:rsid w:val="004F5E1B"/>
    <w:rsid w:val="004F6012"/>
    <w:rsid w:val="004F6B2A"/>
    <w:rsid w:val="004F6D30"/>
    <w:rsid w:val="004F720C"/>
    <w:rsid w:val="004F7C47"/>
    <w:rsid w:val="0050018D"/>
    <w:rsid w:val="005003F5"/>
    <w:rsid w:val="00501BB5"/>
    <w:rsid w:val="0050241C"/>
    <w:rsid w:val="0050315E"/>
    <w:rsid w:val="00503AA9"/>
    <w:rsid w:val="0050405A"/>
    <w:rsid w:val="00504841"/>
    <w:rsid w:val="00505D20"/>
    <w:rsid w:val="00505D98"/>
    <w:rsid w:val="00506B95"/>
    <w:rsid w:val="00507A04"/>
    <w:rsid w:val="00507D4F"/>
    <w:rsid w:val="00510063"/>
    <w:rsid w:val="005103A9"/>
    <w:rsid w:val="00511135"/>
    <w:rsid w:val="0051158F"/>
    <w:rsid w:val="00511DE9"/>
    <w:rsid w:val="00512679"/>
    <w:rsid w:val="00512AF4"/>
    <w:rsid w:val="00512AFA"/>
    <w:rsid w:val="00512FA4"/>
    <w:rsid w:val="0051385E"/>
    <w:rsid w:val="00513A35"/>
    <w:rsid w:val="005141BE"/>
    <w:rsid w:val="00514C24"/>
    <w:rsid w:val="005164D3"/>
    <w:rsid w:val="005165A3"/>
    <w:rsid w:val="0051665F"/>
    <w:rsid w:val="00517251"/>
    <w:rsid w:val="005173F3"/>
    <w:rsid w:val="00517498"/>
    <w:rsid w:val="005174C6"/>
    <w:rsid w:val="00521BB4"/>
    <w:rsid w:val="0052266D"/>
    <w:rsid w:val="00522777"/>
    <w:rsid w:val="00523F18"/>
    <w:rsid w:val="00524432"/>
    <w:rsid w:val="00524529"/>
    <w:rsid w:val="00524D05"/>
    <w:rsid w:val="005254B3"/>
    <w:rsid w:val="0052587D"/>
    <w:rsid w:val="0052657E"/>
    <w:rsid w:val="00527583"/>
    <w:rsid w:val="005278EE"/>
    <w:rsid w:val="00527A16"/>
    <w:rsid w:val="00530F49"/>
    <w:rsid w:val="00531A2B"/>
    <w:rsid w:val="00531F81"/>
    <w:rsid w:val="0053238D"/>
    <w:rsid w:val="00532558"/>
    <w:rsid w:val="00532576"/>
    <w:rsid w:val="00532A7A"/>
    <w:rsid w:val="00532B17"/>
    <w:rsid w:val="005330B0"/>
    <w:rsid w:val="005339B5"/>
    <w:rsid w:val="0053449E"/>
    <w:rsid w:val="00535984"/>
    <w:rsid w:val="005361F1"/>
    <w:rsid w:val="005366D3"/>
    <w:rsid w:val="005369E3"/>
    <w:rsid w:val="00536FB8"/>
    <w:rsid w:val="00537901"/>
    <w:rsid w:val="00540123"/>
    <w:rsid w:val="005404D9"/>
    <w:rsid w:val="0054053F"/>
    <w:rsid w:val="00540A9C"/>
    <w:rsid w:val="00541031"/>
    <w:rsid w:val="0054118E"/>
    <w:rsid w:val="00542F65"/>
    <w:rsid w:val="00542FCA"/>
    <w:rsid w:val="00543269"/>
    <w:rsid w:val="00543559"/>
    <w:rsid w:val="005437C4"/>
    <w:rsid w:val="00543BF8"/>
    <w:rsid w:val="00543F9F"/>
    <w:rsid w:val="00544A89"/>
    <w:rsid w:val="00544B90"/>
    <w:rsid w:val="00545A43"/>
    <w:rsid w:val="00545B71"/>
    <w:rsid w:val="005462C6"/>
    <w:rsid w:val="005467EC"/>
    <w:rsid w:val="00547376"/>
    <w:rsid w:val="00547C9A"/>
    <w:rsid w:val="00547FEB"/>
    <w:rsid w:val="00550027"/>
    <w:rsid w:val="005503EE"/>
    <w:rsid w:val="00550D33"/>
    <w:rsid w:val="00551C48"/>
    <w:rsid w:val="00552930"/>
    <w:rsid w:val="00553466"/>
    <w:rsid w:val="00553A57"/>
    <w:rsid w:val="00553EE9"/>
    <w:rsid w:val="00554A34"/>
    <w:rsid w:val="00554B43"/>
    <w:rsid w:val="00554D6C"/>
    <w:rsid w:val="005556EC"/>
    <w:rsid w:val="005556F6"/>
    <w:rsid w:val="00556940"/>
    <w:rsid w:val="00556C65"/>
    <w:rsid w:val="00556E8A"/>
    <w:rsid w:val="005578A4"/>
    <w:rsid w:val="00557D76"/>
    <w:rsid w:val="00561695"/>
    <w:rsid w:val="00561FE8"/>
    <w:rsid w:val="005628FF"/>
    <w:rsid w:val="00564604"/>
    <w:rsid w:val="00564A1A"/>
    <w:rsid w:val="00564D46"/>
    <w:rsid w:val="00565260"/>
    <w:rsid w:val="00565509"/>
    <w:rsid w:val="00565733"/>
    <w:rsid w:val="00565852"/>
    <w:rsid w:val="00566DE9"/>
    <w:rsid w:val="00567E48"/>
    <w:rsid w:val="00570B18"/>
    <w:rsid w:val="00570D3A"/>
    <w:rsid w:val="005711F8"/>
    <w:rsid w:val="00572D44"/>
    <w:rsid w:val="00573AC0"/>
    <w:rsid w:val="005751F3"/>
    <w:rsid w:val="00575226"/>
    <w:rsid w:val="005802A5"/>
    <w:rsid w:val="00580929"/>
    <w:rsid w:val="005822CE"/>
    <w:rsid w:val="00582478"/>
    <w:rsid w:val="005824D9"/>
    <w:rsid w:val="005826A4"/>
    <w:rsid w:val="0058389C"/>
    <w:rsid w:val="00585073"/>
    <w:rsid w:val="0058584D"/>
    <w:rsid w:val="00585BCB"/>
    <w:rsid w:val="00586DB9"/>
    <w:rsid w:val="005873E0"/>
    <w:rsid w:val="005876FF"/>
    <w:rsid w:val="0058798F"/>
    <w:rsid w:val="00587CCA"/>
    <w:rsid w:val="005905BD"/>
    <w:rsid w:val="005910E1"/>
    <w:rsid w:val="00591E6A"/>
    <w:rsid w:val="00591FA5"/>
    <w:rsid w:val="00593397"/>
    <w:rsid w:val="0059348C"/>
    <w:rsid w:val="00593BA1"/>
    <w:rsid w:val="00594117"/>
    <w:rsid w:val="00594612"/>
    <w:rsid w:val="00594789"/>
    <w:rsid w:val="005948DE"/>
    <w:rsid w:val="0059580D"/>
    <w:rsid w:val="00596B14"/>
    <w:rsid w:val="00596EE6"/>
    <w:rsid w:val="00597B5E"/>
    <w:rsid w:val="00597DB1"/>
    <w:rsid w:val="005A0039"/>
    <w:rsid w:val="005A118D"/>
    <w:rsid w:val="005A250C"/>
    <w:rsid w:val="005A3600"/>
    <w:rsid w:val="005A3EC2"/>
    <w:rsid w:val="005A4844"/>
    <w:rsid w:val="005A4902"/>
    <w:rsid w:val="005A4A52"/>
    <w:rsid w:val="005A5693"/>
    <w:rsid w:val="005A5BEB"/>
    <w:rsid w:val="005A7781"/>
    <w:rsid w:val="005A7CB5"/>
    <w:rsid w:val="005A7EBC"/>
    <w:rsid w:val="005B004D"/>
    <w:rsid w:val="005B068B"/>
    <w:rsid w:val="005B0E84"/>
    <w:rsid w:val="005B1260"/>
    <w:rsid w:val="005B133B"/>
    <w:rsid w:val="005B1D72"/>
    <w:rsid w:val="005B204A"/>
    <w:rsid w:val="005B258D"/>
    <w:rsid w:val="005B302E"/>
    <w:rsid w:val="005B424C"/>
    <w:rsid w:val="005B49C0"/>
    <w:rsid w:val="005B4CB8"/>
    <w:rsid w:val="005B4F15"/>
    <w:rsid w:val="005B4F17"/>
    <w:rsid w:val="005B4F6C"/>
    <w:rsid w:val="005B57B0"/>
    <w:rsid w:val="005B61A4"/>
    <w:rsid w:val="005B6326"/>
    <w:rsid w:val="005B6A72"/>
    <w:rsid w:val="005B6B67"/>
    <w:rsid w:val="005B7C67"/>
    <w:rsid w:val="005B7F28"/>
    <w:rsid w:val="005C05CE"/>
    <w:rsid w:val="005C0675"/>
    <w:rsid w:val="005C0804"/>
    <w:rsid w:val="005C0A8E"/>
    <w:rsid w:val="005C121F"/>
    <w:rsid w:val="005C28F0"/>
    <w:rsid w:val="005C3690"/>
    <w:rsid w:val="005C3EE5"/>
    <w:rsid w:val="005C450B"/>
    <w:rsid w:val="005C45B6"/>
    <w:rsid w:val="005C49E0"/>
    <w:rsid w:val="005C4B32"/>
    <w:rsid w:val="005C4C55"/>
    <w:rsid w:val="005C5D4A"/>
    <w:rsid w:val="005C61CD"/>
    <w:rsid w:val="005C6A85"/>
    <w:rsid w:val="005C6F30"/>
    <w:rsid w:val="005D05BC"/>
    <w:rsid w:val="005D0687"/>
    <w:rsid w:val="005D06CB"/>
    <w:rsid w:val="005D0E2E"/>
    <w:rsid w:val="005D16B1"/>
    <w:rsid w:val="005D190E"/>
    <w:rsid w:val="005D40C9"/>
    <w:rsid w:val="005D41D8"/>
    <w:rsid w:val="005D4377"/>
    <w:rsid w:val="005D4BB1"/>
    <w:rsid w:val="005D549F"/>
    <w:rsid w:val="005D70AE"/>
    <w:rsid w:val="005D71E4"/>
    <w:rsid w:val="005D7ED5"/>
    <w:rsid w:val="005E071E"/>
    <w:rsid w:val="005E087D"/>
    <w:rsid w:val="005E0DD2"/>
    <w:rsid w:val="005E16A7"/>
    <w:rsid w:val="005E1E85"/>
    <w:rsid w:val="005E1FA4"/>
    <w:rsid w:val="005E2934"/>
    <w:rsid w:val="005E29CB"/>
    <w:rsid w:val="005E2BBA"/>
    <w:rsid w:val="005E3F9F"/>
    <w:rsid w:val="005E41DE"/>
    <w:rsid w:val="005E4292"/>
    <w:rsid w:val="005E46C6"/>
    <w:rsid w:val="005E4ADE"/>
    <w:rsid w:val="005E4B73"/>
    <w:rsid w:val="005E4FFC"/>
    <w:rsid w:val="005E57A6"/>
    <w:rsid w:val="005E5B05"/>
    <w:rsid w:val="005E6523"/>
    <w:rsid w:val="005E67B7"/>
    <w:rsid w:val="005E68F1"/>
    <w:rsid w:val="005E70A6"/>
    <w:rsid w:val="005E714F"/>
    <w:rsid w:val="005E7207"/>
    <w:rsid w:val="005E7909"/>
    <w:rsid w:val="005E7BE0"/>
    <w:rsid w:val="005E7CD8"/>
    <w:rsid w:val="005F01E0"/>
    <w:rsid w:val="005F13E6"/>
    <w:rsid w:val="005F153C"/>
    <w:rsid w:val="005F18DD"/>
    <w:rsid w:val="005F2102"/>
    <w:rsid w:val="005F2346"/>
    <w:rsid w:val="005F3413"/>
    <w:rsid w:val="005F3E8E"/>
    <w:rsid w:val="005F45FA"/>
    <w:rsid w:val="005F4D3A"/>
    <w:rsid w:val="005F4E95"/>
    <w:rsid w:val="005F5D08"/>
    <w:rsid w:val="005F5E30"/>
    <w:rsid w:val="005F6E37"/>
    <w:rsid w:val="005F6F2B"/>
    <w:rsid w:val="005F7512"/>
    <w:rsid w:val="005F7E25"/>
    <w:rsid w:val="00600063"/>
    <w:rsid w:val="00601EF0"/>
    <w:rsid w:val="00601F49"/>
    <w:rsid w:val="006020CE"/>
    <w:rsid w:val="00602461"/>
    <w:rsid w:val="006026BC"/>
    <w:rsid w:val="00602C5E"/>
    <w:rsid w:val="006030AE"/>
    <w:rsid w:val="006030E9"/>
    <w:rsid w:val="00603A4E"/>
    <w:rsid w:val="006043E3"/>
    <w:rsid w:val="00605186"/>
    <w:rsid w:val="00605238"/>
    <w:rsid w:val="006055F3"/>
    <w:rsid w:val="00605E9D"/>
    <w:rsid w:val="00605FC6"/>
    <w:rsid w:val="00606E61"/>
    <w:rsid w:val="00607BF6"/>
    <w:rsid w:val="00610913"/>
    <w:rsid w:val="00610E9C"/>
    <w:rsid w:val="00611629"/>
    <w:rsid w:val="006117B4"/>
    <w:rsid w:val="00611C58"/>
    <w:rsid w:val="00611D8C"/>
    <w:rsid w:val="0061275F"/>
    <w:rsid w:val="00612D10"/>
    <w:rsid w:val="006138B3"/>
    <w:rsid w:val="006145FF"/>
    <w:rsid w:val="0061509F"/>
    <w:rsid w:val="00616131"/>
    <w:rsid w:val="00616CCA"/>
    <w:rsid w:val="006174B9"/>
    <w:rsid w:val="006204E1"/>
    <w:rsid w:val="00620772"/>
    <w:rsid w:val="00620774"/>
    <w:rsid w:val="00621712"/>
    <w:rsid w:val="0062186D"/>
    <w:rsid w:val="00622691"/>
    <w:rsid w:val="0062287E"/>
    <w:rsid w:val="0062348F"/>
    <w:rsid w:val="00623558"/>
    <w:rsid w:val="006238AA"/>
    <w:rsid w:val="00624358"/>
    <w:rsid w:val="006246F2"/>
    <w:rsid w:val="006253B7"/>
    <w:rsid w:val="00625F08"/>
    <w:rsid w:val="00626518"/>
    <w:rsid w:val="006265B8"/>
    <w:rsid w:val="006277E7"/>
    <w:rsid w:val="006278EC"/>
    <w:rsid w:val="00627E0D"/>
    <w:rsid w:val="00630088"/>
    <w:rsid w:val="006307AA"/>
    <w:rsid w:val="00631A06"/>
    <w:rsid w:val="00632B7A"/>
    <w:rsid w:val="00633798"/>
    <w:rsid w:val="00633A26"/>
    <w:rsid w:val="00634475"/>
    <w:rsid w:val="00635229"/>
    <w:rsid w:val="00635486"/>
    <w:rsid w:val="00635E3D"/>
    <w:rsid w:val="006362AD"/>
    <w:rsid w:val="006368D2"/>
    <w:rsid w:val="0063712A"/>
    <w:rsid w:val="006376B3"/>
    <w:rsid w:val="006378BF"/>
    <w:rsid w:val="00637A1C"/>
    <w:rsid w:val="00637C2B"/>
    <w:rsid w:val="00637DF4"/>
    <w:rsid w:val="00637E55"/>
    <w:rsid w:val="006427DE"/>
    <w:rsid w:val="00642F50"/>
    <w:rsid w:val="006433CA"/>
    <w:rsid w:val="006434C1"/>
    <w:rsid w:val="00643B6B"/>
    <w:rsid w:val="00644943"/>
    <w:rsid w:val="00644F5E"/>
    <w:rsid w:val="0064514A"/>
    <w:rsid w:val="0064528C"/>
    <w:rsid w:val="0064598A"/>
    <w:rsid w:val="00645B73"/>
    <w:rsid w:val="0064613A"/>
    <w:rsid w:val="00646C9B"/>
    <w:rsid w:val="00647C97"/>
    <w:rsid w:val="006501CD"/>
    <w:rsid w:val="00650CD4"/>
    <w:rsid w:val="006519EC"/>
    <w:rsid w:val="00651FFF"/>
    <w:rsid w:val="00652B5D"/>
    <w:rsid w:val="00652C3E"/>
    <w:rsid w:val="00652ECD"/>
    <w:rsid w:val="00652ED6"/>
    <w:rsid w:val="006532CC"/>
    <w:rsid w:val="00653458"/>
    <w:rsid w:val="006538F8"/>
    <w:rsid w:val="00653CD4"/>
    <w:rsid w:val="00653F98"/>
    <w:rsid w:val="00653FC6"/>
    <w:rsid w:val="00654129"/>
    <w:rsid w:val="0065556C"/>
    <w:rsid w:val="00655966"/>
    <w:rsid w:val="006565E5"/>
    <w:rsid w:val="0065727E"/>
    <w:rsid w:val="006575C2"/>
    <w:rsid w:val="006576DC"/>
    <w:rsid w:val="00657F11"/>
    <w:rsid w:val="00661121"/>
    <w:rsid w:val="00661A80"/>
    <w:rsid w:val="00662317"/>
    <w:rsid w:val="00662D74"/>
    <w:rsid w:val="00662E2C"/>
    <w:rsid w:val="006636BD"/>
    <w:rsid w:val="00663D0B"/>
    <w:rsid w:val="00663F02"/>
    <w:rsid w:val="006652B8"/>
    <w:rsid w:val="00665A26"/>
    <w:rsid w:val="00665B17"/>
    <w:rsid w:val="00665D63"/>
    <w:rsid w:val="00665E9D"/>
    <w:rsid w:val="00666244"/>
    <w:rsid w:val="00666EDC"/>
    <w:rsid w:val="00666FA6"/>
    <w:rsid w:val="00667866"/>
    <w:rsid w:val="006679C2"/>
    <w:rsid w:val="00670003"/>
    <w:rsid w:val="0067111C"/>
    <w:rsid w:val="006712F6"/>
    <w:rsid w:val="0067159A"/>
    <w:rsid w:val="006717D0"/>
    <w:rsid w:val="00672DF2"/>
    <w:rsid w:val="006731D5"/>
    <w:rsid w:val="0067368C"/>
    <w:rsid w:val="006736CD"/>
    <w:rsid w:val="006737A7"/>
    <w:rsid w:val="00675014"/>
    <w:rsid w:val="006758CC"/>
    <w:rsid w:val="00675B74"/>
    <w:rsid w:val="00675BD4"/>
    <w:rsid w:val="00675F0B"/>
    <w:rsid w:val="00675F76"/>
    <w:rsid w:val="00676032"/>
    <w:rsid w:val="00676340"/>
    <w:rsid w:val="0067640A"/>
    <w:rsid w:val="00676931"/>
    <w:rsid w:val="00677146"/>
    <w:rsid w:val="006804FC"/>
    <w:rsid w:val="00682324"/>
    <w:rsid w:val="00682561"/>
    <w:rsid w:val="006825E3"/>
    <w:rsid w:val="0068279D"/>
    <w:rsid w:val="00682D67"/>
    <w:rsid w:val="00682FCC"/>
    <w:rsid w:val="00683248"/>
    <w:rsid w:val="0068342A"/>
    <w:rsid w:val="00683818"/>
    <w:rsid w:val="006841CC"/>
    <w:rsid w:val="006850FA"/>
    <w:rsid w:val="00685C27"/>
    <w:rsid w:val="00686374"/>
    <w:rsid w:val="00686795"/>
    <w:rsid w:val="00686B48"/>
    <w:rsid w:val="00686D31"/>
    <w:rsid w:val="0069075B"/>
    <w:rsid w:val="006909EE"/>
    <w:rsid w:val="00690AD4"/>
    <w:rsid w:val="0069109F"/>
    <w:rsid w:val="00691969"/>
    <w:rsid w:val="006919D7"/>
    <w:rsid w:val="00691B22"/>
    <w:rsid w:val="00691D9B"/>
    <w:rsid w:val="006922D3"/>
    <w:rsid w:val="00692362"/>
    <w:rsid w:val="006924F7"/>
    <w:rsid w:val="00693177"/>
    <w:rsid w:val="00693F9D"/>
    <w:rsid w:val="00694290"/>
    <w:rsid w:val="00694635"/>
    <w:rsid w:val="0069538E"/>
    <w:rsid w:val="00695F77"/>
    <w:rsid w:val="006969A8"/>
    <w:rsid w:val="00697492"/>
    <w:rsid w:val="0069777C"/>
    <w:rsid w:val="006A0E17"/>
    <w:rsid w:val="006A11AF"/>
    <w:rsid w:val="006A189B"/>
    <w:rsid w:val="006A1FA9"/>
    <w:rsid w:val="006A1FD0"/>
    <w:rsid w:val="006A25A9"/>
    <w:rsid w:val="006A2E9D"/>
    <w:rsid w:val="006A3A07"/>
    <w:rsid w:val="006A41C4"/>
    <w:rsid w:val="006A422A"/>
    <w:rsid w:val="006A5309"/>
    <w:rsid w:val="006A6D6B"/>
    <w:rsid w:val="006A7DE0"/>
    <w:rsid w:val="006B00D5"/>
    <w:rsid w:val="006B096C"/>
    <w:rsid w:val="006B0C80"/>
    <w:rsid w:val="006B0CE7"/>
    <w:rsid w:val="006B144F"/>
    <w:rsid w:val="006B2D45"/>
    <w:rsid w:val="006B32DD"/>
    <w:rsid w:val="006B38E7"/>
    <w:rsid w:val="006B3FB3"/>
    <w:rsid w:val="006B43F7"/>
    <w:rsid w:val="006B4B41"/>
    <w:rsid w:val="006B4B88"/>
    <w:rsid w:val="006B5465"/>
    <w:rsid w:val="006B5A0D"/>
    <w:rsid w:val="006B71FC"/>
    <w:rsid w:val="006B75DB"/>
    <w:rsid w:val="006B7EE1"/>
    <w:rsid w:val="006C0979"/>
    <w:rsid w:val="006C13FF"/>
    <w:rsid w:val="006C1499"/>
    <w:rsid w:val="006C17EB"/>
    <w:rsid w:val="006C208D"/>
    <w:rsid w:val="006C31D8"/>
    <w:rsid w:val="006C3333"/>
    <w:rsid w:val="006C38C2"/>
    <w:rsid w:val="006C3F77"/>
    <w:rsid w:val="006C4210"/>
    <w:rsid w:val="006C4C5C"/>
    <w:rsid w:val="006C5232"/>
    <w:rsid w:val="006C6470"/>
    <w:rsid w:val="006C7A98"/>
    <w:rsid w:val="006D01B4"/>
    <w:rsid w:val="006D0750"/>
    <w:rsid w:val="006D10D7"/>
    <w:rsid w:val="006D18CB"/>
    <w:rsid w:val="006D234A"/>
    <w:rsid w:val="006D260E"/>
    <w:rsid w:val="006D3883"/>
    <w:rsid w:val="006D3940"/>
    <w:rsid w:val="006D3964"/>
    <w:rsid w:val="006D432A"/>
    <w:rsid w:val="006D48AD"/>
    <w:rsid w:val="006D6EEC"/>
    <w:rsid w:val="006D7202"/>
    <w:rsid w:val="006D7F5B"/>
    <w:rsid w:val="006E117F"/>
    <w:rsid w:val="006E128C"/>
    <w:rsid w:val="006E1B8E"/>
    <w:rsid w:val="006E1E8F"/>
    <w:rsid w:val="006E384A"/>
    <w:rsid w:val="006E3B55"/>
    <w:rsid w:val="006E4D0D"/>
    <w:rsid w:val="006E53F6"/>
    <w:rsid w:val="006E6433"/>
    <w:rsid w:val="006E6666"/>
    <w:rsid w:val="006E6ED8"/>
    <w:rsid w:val="006E7774"/>
    <w:rsid w:val="006E7D91"/>
    <w:rsid w:val="006F043C"/>
    <w:rsid w:val="006F15AD"/>
    <w:rsid w:val="006F1CAB"/>
    <w:rsid w:val="006F1CEE"/>
    <w:rsid w:val="006F250D"/>
    <w:rsid w:val="006F2520"/>
    <w:rsid w:val="006F3DBA"/>
    <w:rsid w:val="006F4965"/>
    <w:rsid w:val="006F49A9"/>
    <w:rsid w:val="006F4A67"/>
    <w:rsid w:val="006F4CB7"/>
    <w:rsid w:val="006F5CF8"/>
    <w:rsid w:val="006F6110"/>
    <w:rsid w:val="006F6EC1"/>
    <w:rsid w:val="006F7059"/>
    <w:rsid w:val="006F792D"/>
    <w:rsid w:val="006F7FA8"/>
    <w:rsid w:val="007003A1"/>
    <w:rsid w:val="007024AC"/>
    <w:rsid w:val="00702752"/>
    <w:rsid w:val="007031EE"/>
    <w:rsid w:val="00703467"/>
    <w:rsid w:val="00704468"/>
    <w:rsid w:val="00704498"/>
    <w:rsid w:val="0070507D"/>
    <w:rsid w:val="00705AE2"/>
    <w:rsid w:val="00705DAA"/>
    <w:rsid w:val="0070740A"/>
    <w:rsid w:val="00707674"/>
    <w:rsid w:val="007076E2"/>
    <w:rsid w:val="007078F0"/>
    <w:rsid w:val="00707A71"/>
    <w:rsid w:val="00707D53"/>
    <w:rsid w:val="00707F44"/>
    <w:rsid w:val="00707FAA"/>
    <w:rsid w:val="0071241C"/>
    <w:rsid w:val="00712ABE"/>
    <w:rsid w:val="007146B7"/>
    <w:rsid w:val="00715213"/>
    <w:rsid w:val="007158D2"/>
    <w:rsid w:val="00715C54"/>
    <w:rsid w:val="00716456"/>
    <w:rsid w:val="00716849"/>
    <w:rsid w:val="007173F5"/>
    <w:rsid w:val="00717544"/>
    <w:rsid w:val="007202B2"/>
    <w:rsid w:val="00720BDD"/>
    <w:rsid w:val="00720C58"/>
    <w:rsid w:val="00720DFE"/>
    <w:rsid w:val="00720EE8"/>
    <w:rsid w:val="00721AA4"/>
    <w:rsid w:val="0072221E"/>
    <w:rsid w:val="0072255B"/>
    <w:rsid w:val="00722CAB"/>
    <w:rsid w:val="00723D0F"/>
    <w:rsid w:val="0072482B"/>
    <w:rsid w:val="007258E7"/>
    <w:rsid w:val="00726189"/>
    <w:rsid w:val="0072638C"/>
    <w:rsid w:val="007265E3"/>
    <w:rsid w:val="00726E53"/>
    <w:rsid w:val="00727861"/>
    <w:rsid w:val="00727D3D"/>
    <w:rsid w:val="00727F5B"/>
    <w:rsid w:val="00730CA0"/>
    <w:rsid w:val="00731234"/>
    <w:rsid w:val="00731249"/>
    <w:rsid w:val="00732819"/>
    <w:rsid w:val="007333B5"/>
    <w:rsid w:val="007334DC"/>
    <w:rsid w:val="00734A32"/>
    <w:rsid w:val="00734E34"/>
    <w:rsid w:val="007353A8"/>
    <w:rsid w:val="0073563B"/>
    <w:rsid w:val="007359C4"/>
    <w:rsid w:val="00735CC1"/>
    <w:rsid w:val="00735D59"/>
    <w:rsid w:val="00735F12"/>
    <w:rsid w:val="00736906"/>
    <w:rsid w:val="00736AB6"/>
    <w:rsid w:val="00736BB5"/>
    <w:rsid w:val="00736FB6"/>
    <w:rsid w:val="00737036"/>
    <w:rsid w:val="00737274"/>
    <w:rsid w:val="007375E5"/>
    <w:rsid w:val="00737A1B"/>
    <w:rsid w:val="007405BF"/>
    <w:rsid w:val="00740F16"/>
    <w:rsid w:val="00741024"/>
    <w:rsid w:val="00741644"/>
    <w:rsid w:val="00741E79"/>
    <w:rsid w:val="00742A61"/>
    <w:rsid w:val="007435E5"/>
    <w:rsid w:val="0074409E"/>
    <w:rsid w:val="007442FB"/>
    <w:rsid w:val="0074438F"/>
    <w:rsid w:val="0074466D"/>
    <w:rsid w:val="00744ED9"/>
    <w:rsid w:val="00745764"/>
    <w:rsid w:val="007459ED"/>
    <w:rsid w:val="00745BD7"/>
    <w:rsid w:val="00745C09"/>
    <w:rsid w:val="00745FFE"/>
    <w:rsid w:val="00746394"/>
    <w:rsid w:val="00747068"/>
    <w:rsid w:val="00747376"/>
    <w:rsid w:val="007501E5"/>
    <w:rsid w:val="00750253"/>
    <w:rsid w:val="00750317"/>
    <w:rsid w:val="0075033C"/>
    <w:rsid w:val="00751A85"/>
    <w:rsid w:val="00751DB8"/>
    <w:rsid w:val="0075231B"/>
    <w:rsid w:val="00752607"/>
    <w:rsid w:val="00752F03"/>
    <w:rsid w:val="00753850"/>
    <w:rsid w:val="0075669F"/>
    <w:rsid w:val="007578D3"/>
    <w:rsid w:val="0076106D"/>
    <w:rsid w:val="00761CB8"/>
    <w:rsid w:val="00761D53"/>
    <w:rsid w:val="00761F90"/>
    <w:rsid w:val="00762167"/>
    <w:rsid w:val="007628F8"/>
    <w:rsid w:val="00762B91"/>
    <w:rsid w:val="00762D06"/>
    <w:rsid w:val="00763790"/>
    <w:rsid w:val="00764231"/>
    <w:rsid w:val="007645FA"/>
    <w:rsid w:val="00764E48"/>
    <w:rsid w:val="00765BC2"/>
    <w:rsid w:val="00766059"/>
    <w:rsid w:val="00766214"/>
    <w:rsid w:val="00766A8E"/>
    <w:rsid w:val="00766E83"/>
    <w:rsid w:val="00770EF9"/>
    <w:rsid w:val="00771C03"/>
    <w:rsid w:val="00771DDA"/>
    <w:rsid w:val="00772F51"/>
    <w:rsid w:val="0077443A"/>
    <w:rsid w:val="00774523"/>
    <w:rsid w:val="0077487F"/>
    <w:rsid w:val="0077540E"/>
    <w:rsid w:val="007754A5"/>
    <w:rsid w:val="00775A88"/>
    <w:rsid w:val="00775C9A"/>
    <w:rsid w:val="007768D4"/>
    <w:rsid w:val="00777ABE"/>
    <w:rsid w:val="00780403"/>
    <w:rsid w:val="00780B41"/>
    <w:rsid w:val="00781855"/>
    <w:rsid w:val="007820F5"/>
    <w:rsid w:val="00782503"/>
    <w:rsid w:val="00782650"/>
    <w:rsid w:val="00782EF8"/>
    <w:rsid w:val="00783143"/>
    <w:rsid w:val="007836A4"/>
    <w:rsid w:val="007837BC"/>
    <w:rsid w:val="00783F28"/>
    <w:rsid w:val="007842E5"/>
    <w:rsid w:val="00784851"/>
    <w:rsid w:val="0078487A"/>
    <w:rsid w:val="00784EC6"/>
    <w:rsid w:val="00785279"/>
    <w:rsid w:val="0078563B"/>
    <w:rsid w:val="00786EE5"/>
    <w:rsid w:val="00787953"/>
    <w:rsid w:val="00787AAA"/>
    <w:rsid w:val="00790764"/>
    <w:rsid w:val="00790BAF"/>
    <w:rsid w:val="00790DD7"/>
    <w:rsid w:val="00791477"/>
    <w:rsid w:val="00791DE7"/>
    <w:rsid w:val="007920FC"/>
    <w:rsid w:val="0079220B"/>
    <w:rsid w:val="00792963"/>
    <w:rsid w:val="00793803"/>
    <w:rsid w:val="0079381D"/>
    <w:rsid w:val="00793CAC"/>
    <w:rsid w:val="0079524B"/>
    <w:rsid w:val="007955F7"/>
    <w:rsid w:val="00796901"/>
    <w:rsid w:val="00796C3C"/>
    <w:rsid w:val="0079775A"/>
    <w:rsid w:val="00797BD9"/>
    <w:rsid w:val="00797CC7"/>
    <w:rsid w:val="007A0960"/>
    <w:rsid w:val="007A24D6"/>
    <w:rsid w:val="007A3211"/>
    <w:rsid w:val="007A325D"/>
    <w:rsid w:val="007A3C26"/>
    <w:rsid w:val="007A3CEF"/>
    <w:rsid w:val="007A4CA4"/>
    <w:rsid w:val="007A5566"/>
    <w:rsid w:val="007A5830"/>
    <w:rsid w:val="007A5C25"/>
    <w:rsid w:val="007A5D5E"/>
    <w:rsid w:val="007A5EBA"/>
    <w:rsid w:val="007A5FF6"/>
    <w:rsid w:val="007A665F"/>
    <w:rsid w:val="007A6725"/>
    <w:rsid w:val="007A7C17"/>
    <w:rsid w:val="007B0BD9"/>
    <w:rsid w:val="007B187C"/>
    <w:rsid w:val="007B1B78"/>
    <w:rsid w:val="007B2353"/>
    <w:rsid w:val="007B245D"/>
    <w:rsid w:val="007B3244"/>
    <w:rsid w:val="007B33DC"/>
    <w:rsid w:val="007B5AE2"/>
    <w:rsid w:val="007B5B77"/>
    <w:rsid w:val="007B5EA5"/>
    <w:rsid w:val="007B60AB"/>
    <w:rsid w:val="007B6312"/>
    <w:rsid w:val="007B6B11"/>
    <w:rsid w:val="007B6D9B"/>
    <w:rsid w:val="007B6F5F"/>
    <w:rsid w:val="007B6FFF"/>
    <w:rsid w:val="007C0119"/>
    <w:rsid w:val="007C080E"/>
    <w:rsid w:val="007C08DD"/>
    <w:rsid w:val="007C1340"/>
    <w:rsid w:val="007C165E"/>
    <w:rsid w:val="007C1B54"/>
    <w:rsid w:val="007C1D56"/>
    <w:rsid w:val="007C2836"/>
    <w:rsid w:val="007C43A1"/>
    <w:rsid w:val="007C528C"/>
    <w:rsid w:val="007C548B"/>
    <w:rsid w:val="007C5BA5"/>
    <w:rsid w:val="007D0A84"/>
    <w:rsid w:val="007D0BBE"/>
    <w:rsid w:val="007D18C2"/>
    <w:rsid w:val="007D1DE4"/>
    <w:rsid w:val="007D2E18"/>
    <w:rsid w:val="007D3612"/>
    <w:rsid w:val="007D393D"/>
    <w:rsid w:val="007D3C82"/>
    <w:rsid w:val="007D4376"/>
    <w:rsid w:val="007D4561"/>
    <w:rsid w:val="007D4E13"/>
    <w:rsid w:val="007D519B"/>
    <w:rsid w:val="007D5D81"/>
    <w:rsid w:val="007D6F7F"/>
    <w:rsid w:val="007E013B"/>
    <w:rsid w:val="007E01A9"/>
    <w:rsid w:val="007E0B12"/>
    <w:rsid w:val="007E21F5"/>
    <w:rsid w:val="007E2C44"/>
    <w:rsid w:val="007E2FB1"/>
    <w:rsid w:val="007E37F7"/>
    <w:rsid w:val="007E39AB"/>
    <w:rsid w:val="007E3D90"/>
    <w:rsid w:val="007E4484"/>
    <w:rsid w:val="007E4670"/>
    <w:rsid w:val="007E4716"/>
    <w:rsid w:val="007E524C"/>
    <w:rsid w:val="007E55D2"/>
    <w:rsid w:val="007E7071"/>
    <w:rsid w:val="007E729A"/>
    <w:rsid w:val="007F09BC"/>
    <w:rsid w:val="007F0A69"/>
    <w:rsid w:val="007F101C"/>
    <w:rsid w:val="007F2569"/>
    <w:rsid w:val="007F27BB"/>
    <w:rsid w:val="007F2912"/>
    <w:rsid w:val="007F29B2"/>
    <w:rsid w:val="007F2CBE"/>
    <w:rsid w:val="007F4D53"/>
    <w:rsid w:val="007F52E8"/>
    <w:rsid w:val="007F59E7"/>
    <w:rsid w:val="007F7A07"/>
    <w:rsid w:val="008019A8"/>
    <w:rsid w:val="00802113"/>
    <w:rsid w:val="0080375F"/>
    <w:rsid w:val="00803C7F"/>
    <w:rsid w:val="008047B4"/>
    <w:rsid w:val="00805548"/>
    <w:rsid w:val="00805EC9"/>
    <w:rsid w:val="008068A2"/>
    <w:rsid w:val="00806F86"/>
    <w:rsid w:val="008071B9"/>
    <w:rsid w:val="00807727"/>
    <w:rsid w:val="00807A6D"/>
    <w:rsid w:val="008108E7"/>
    <w:rsid w:val="00810F8A"/>
    <w:rsid w:val="00811309"/>
    <w:rsid w:val="0081177D"/>
    <w:rsid w:val="00811839"/>
    <w:rsid w:val="00811881"/>
    <w:rsid w:val="00811AF3"/>
    <w:rsid w:val="00813103"/>
    <w:rsid w:val="00813C11"/>
    <w:rsid w:val="00813E1C"/>
    <w:rsid w:val="00813F4C"/>
    <w:rsid w:val="00814147"/>
    <w:rsid w:val="00814C48"/>
    <w:rsid w:val="00816128"/>
    <w:rsid w:val="0081734D"/>
    <w:rsid w:val="00817421"/>
    <w:rsid w:val="00817DCF"/>
    <w:rsid w:val="008200AB"/>
    <w:rsid w:val="00820119"/>
    <w:rsid w:val="0082031F"/>
    <w:rsid w:val="008203AE"/>
    <w:rsid w:val="0082099E"/>
    <w:rsid w:val="00820B9A"/>
    <w:rsid w:val="00821605"/>
    <w:rsid w:val="00821ADD"/>
    <w:rsid w:val="00821C26"/>
    <w:rsid w:val="008228AB"/>
    <w:rsid w:val="00822C86"/>
    <w:rsid w:val="00824412"/>
    <w:rsid w:val="00824B4F"/>
    <w:rsid w:val="00827A26"/>
    <w:rsid w:val="008304F5"/>
    <w:rsid w:val="008312D8"/>
    <w:rsid w:val="00831414"/>
    <w:rsid w:val="0083341D"/>
    <w:rsid w:val="00833B49"/>
    <w:rsid w:val="0083580F"/>
    <w:rsid w:val="0083603C"/>
    <w:rsid w:val="00836DD7"/>
    <w:rsid w:val="008370DD"/>
    <w:rsid w:val="0083753E"/>
    <w:rsid w:val="00837970"/>
    <w:rsid w:val="008404DD"/>
    <w:rsid w:val="0084081F"/>
    <w:rsid w:val="00840865"/>
    <w:rsid w:val="008420BA"/>
    <w:rsid w:val="00842177"/>
    <w:rsid w:val="00842760"/>
    <w:rsid w:val="008446E1"/>
    <w:rsid w:val="00844DAB"/>
    <w:rsid w:val="00844EE5"/>
    <w:rsid w:val="008453C1"/>
    <w:rsid w:val="008456C9"/>
    <w:rsid w:val="00846220"/>
    <w:rsid w:val="0084626A"/>
    <w:rsid w:val="00846AAC"/>
    <w:rsid w:val="00846D7F"/>
    <w:rsid w:val="00847416"/>
    <w:rsid w:val="00847B2E"/>
    <w:rsid w:val="00847C08"/>
    <w:rsid w:val="00850287"/>
    <w:rsid w:val="00850C00"/>
    <w:rsid w:val="008526DC"/>
    <w:rsid w:val="00852B57"/>
    <w:rsid w:val="008535BF"/>
    <w:rsid w:val="00853665"/>
    <w:rsid w:val="00853DF8"/>
    <w:rsid w:val="00855336"/>
    <w:rsid w:val="00855514"/>
    <w:rsid w:val="00855AD6"/>
    <w:rsid w:val="00855C28"/>
    <w:rsid w:val="00855CFA"/>
    <w:rsid w:val="008562AC"/>
    <w:rsid w:val="008568FE"/>
    <w:rsid w:val="00856AEA"/>
    <w:rsid w:val="00856B9C"/>
    <w:rsid w:val="00857DD7"/>
    <w:rsid w:val="0086161D"/>
    <w:rsid w:val="008616C9"/>
    <w:rsid w:val="008631C2"/>
    <w:rsid w:val="008638A1"/>
    <w:rsid w:val="00863F08"/>
    <w:rsid w:val="008640AC"/>
    <w:rsid w:val="00864A1A"/>
    <w:rsid w:val="0086500C"/>
    <w:rsid w:val="008652A1"/>
    <w:rsid w:val="0086539C"/>
    <w:rsid w:val="00866592"/>
    <w:rsid w:val="0086724A"/>
    <w:rsid w:val="00867334"/>
    <w:rsid w:val="008674F1"/>
    <w:rsid w:val="00867788"/>
    <w:rsid w:val="008705F1"/>
    <w:rsid w:val="0087122E"/>
    <w:rsid w:val="0087129F"/>
    <w:rsid w:val="008716E6"/>
    <w:rsid w:val="00871934"/>
    <w:rsid w:val="00871944"/>
    <w:rsid w:val="00871E71"/>
    <w:rsid w:val="00872910"/>
    <w:rsid w:val="00872A88"/>
    <w:rsid w:val="00872D27"/>
    <w:rsid w:val="00872D57"/>
    <w:rsid w:val="00873BDF"/>
    <w:rsid w:val="008758A5"/>
    <w:rsid w:val="00876749"/>
    <w:rsid w:val="008768FD"/>
    <w:rsid w:val="008779CF"/>
    <w:rsid w:val="0088039A"/>
    <w:rsid w:val="00880463"/>
    <w:rsid w:val="00880582"/>
    <w:rsid w:val="0088090D"/>
    <w:rsid w:val="00880B1E"/>
    <w:rsid w:val="008814DE"/>
    <w:rsid w:val="00881A78"/>
    <w:rsid w:val="00881A7D"/>
    <w:rsid w:val="00881DF1"/>
    <w:rsid w:val="008824A7"/>
    <w:rsid w:val="008825B6"/>
    <w:rsid w:val="00883CF5"/>
    <w:rsid w:val="00884656"/>
    <w:rsid w:val="00884A10"/>
    <w:rsid w:val="00884A8C"/>
    <w:rsid w:val="008851F2"/>
    <w:rsid w:val="00885B5D"/>
    <w:rsid w:val="008868EB"/>
    <w:rsid w:val="00887271"/>
    <w:rsid w:val="00887C5B"/>
    <w:rsid w:val="00887CE3"/>
    <w:rsid w:val="008903C7"/>
    <w:rsid w:val="00891B1C"/>
    <w:rsid w:val="00891C98"/>
    <w:rsid w:val="008922F4"/>
    <w:rsid w:val="00892924"/>
    <w:rsid w:val="00892C58"/>
    <w:rsid w:val="0089300F"/>
    <w:rsid w:val="008934D7"/>
    <w:rsid w:val="0089395A"/>
    <w:rsid w:val="00893C07"/>
    <w:rsid w:val="00893E7C"/>
    <w:rsid w:val="00893FB3"/>
    <w:rsid w:val="008953E9"/>
    <w:rsid w:val="00895B44"/>
    <w:rsid w:val="0089610E"/>
    <w:rsid w:val="008966AE"/>
    <w:rsid w:val="00896711"/>
    <w:rsid w:val="00896820"/>
    <w:rsid w:val="00897644"/>
    <w:rsid w:val="008A0D0F"/>
    <w:rsid w:val="008A12A9"/>
    <w:rsid w:val="008A17E5"/>
    <w:rsid w:val="008A1E11"/>
    <w:rsid w:val="008A25BE"/>
    <w:rsid w:val="008A417E"/>
    <w:rsid w:val="008A4189"/>
    <w:rsid w:val="008A47ED"/>
    <w:rsid w:val="008A4ECE"/>
    <w:rsid w:val="008A5A83"/>
    <w:rsid w:val="008A6582"/>
    <w:rsid w:val="008A6961"/>
    <w:rsid w:val="008A7330"/>
    <w:rsid w:val="008A7BE0"/>
    <w:rsid w:val="008A7D30"/>
    <w:rsid w:val="008B0DAD"/>
    <w:rsid w:val="008B122F"/>
    <w:rsid w:val="008B164D"/>
    <w:rsid w:val="008B1898"/>
    <w:rsid w:val="008B26D5"/>
    <w:rsid w:val="008B3F3D"/>
    <w:rsid w:val="008B40E8"/>
    <w:rsid w:val="008B44A0"/>
    <w:rsid w:val="008B4C4D"/>
    <w:rsid w:val="008B5162"/>
    <w:rsid w:val="008B53C6"/>
    <w:rsid w:val="008B59B3"/>
    <w:rsid w:val="008B5BDA"/>
    <w:rsid w:val="008B7585"/>
    <w:rsid w:val="008B7841"/>
    <w:rsid w:val="008B7849"/>
    <w:rsid w:val="008C0311"/>
    <w:rsid w:val="008C0823"/>
    <w:rsid w:val="008C1E35"/>
    <w:rsid w:val="008C2D49"/>
    <w:rsid w:val="008C332A"/>
    <w:rsid w:val="008C3E8F"/>
    <w:rsid w:val="008C40D6"/>
    <w:rsid w:val="008C607B"/>
    <w:rsid w:val="008C6214"/>
    <w:rsid w:val="008C6840"/>
    <w:rsid w:val="008D05E0"/>
    <w:rsid w:val="008D1293"/>
    <w:rsid w:val="008D1BFF"/>
    <w:rsid w:val="008D222F"/>
    <w:rsid w:val="008D2561"/>
    <w:rsid w:val="008D3D63"/>
    <w:rsid w:val="008D4D33"/>
    <w:rsid w:val="008D5BE6"/>
    <w:rsid w:val="008D6B9E"/>
    <w:rsid w:val="008D7434"/>
    <w:rsid w:val="008D7DB0"/>
    <w:rsid w:val="008E0AC3"/>
    <w:rsid w:val="008E108A"/>
    <w:rsid w:val="008E115D"/>
    <w:rsid w:val="008E135C"/>
    <w:rsid w:val="008E1CEB"/>
    <w:rsid w:val="008E2030"/>
    <w:rsid w:val="008E2C06"/>
    <w:rsid w:val="008E37CB"/>
    <w:rsid w:val="008E405F"/>
    <w:rsid w:val="008E420A"/>
    <w:rsid w:val="008E62F1"/>
    <w:rsid w:val="008E6853"/>
    <w:rsid w:val="008E6889"/>
    <w:rsid w:val="008E75FF"/>
    <w:rsid w:val="008E7641"/>
    <w:rsid w:val="008F0104"/>
    <w:rsid w:val="008F0E3A"/>
    <w:rsid w:val="008F128C"/>
    <w:rsid w:val="008F2C46"/>
    <w:rsid w:val="008F2FC3"/>
    <w:rsid w:val="008F33D8"/>
    <w:rsid w:val="008F3910"/>
    <w:rsid w:val="008F3E4F"/>
    <w:rsid w:val="008F51A9"/>
    <w:rsid w:val="008F56DD"/>
    <w:rsid w:val="008F660B"/>
    <w:rsid w:val="008F6A16"/>
    <w:rsid w:val="009011E8"/>
    <w:rsid w:val="00901245"/>
    <w:rsid w:val="00901BDE"/>
    <w:rsid w:val="00901FBC"/>
    <w:rsid w:val="0090268F"/>
    <w:rsid w:val="009026CC"/>
    <w:rsid w:val="009027B9"/>
    <w:rsid w:val="009032BA"/>
    <w:rsid w:val="009038D4"/>
    <w:rsid w:val="00905978"/>
    <w:rsid w:val="00905B7E"/>
    <w:rsid w:val="00906BDC"/>
    <w:rsid w:val="00906CAB"/>
    <w:rsid w:val="009078BC"/>
    <w:rsid w:val="00907AF4"/>
    <w:rsid w:val="00907C7F"/>
    <w:rsid w:val="0091003C"/>
    <w:rsid w:val="0091043D"/>
    <w:rsid w:val="009106A2"/>
    <w:rsid w:val="00910BE8"/>
    <w:rsid w:val="009126E1"/>
    <w:rsid w:val="00913459"/>
    <w:rsid w:val="009137E1"/>
    <w:rsid w:val="00913992"/>
    <w:rsid w:val="00914BCB"/>
    <w:rsid w:val="00915038"/>
    <w:rsid w:val="00915132"/>
    <w:rsid w:val="009155CC"/>
    <w:rsid w:val="00915EBD"/>
    <w:rsid w:val="009163F6"/>
    <w:rsid w:val="0091663E"/>
    <w:rsid w:val="00916898"/>
    <w:rsid w:val="00917480"/>
    <w:rsid w:val="0091757F"/>
    <w:rsid w:val="00917ED3"/>
    <w:rsid w:val="009205A3"/>
    <w:rsid w:val="00920A7F"/>
    <w:rsid w:val="0092127E"/>
    <w:rsid w:val="009215F0"/>
    <w:rsid w:val="0092186B"/>
    <w:rsid w:val="009219C9"/>
    <w:rsid w:val="00922E01"/>
    <w:rsid w:val="00923AE8"/>
    <w:rsid w:val="00923B32"/>
    <w:rsid w:val="00924289"/>
    <w:rsid w:val="0092473C"/>
    <w:rsid w:val="00924E9E"/>
    <w:rsid w:val="00925977"/>
    <w:rsid w:val="00926644"/>
    <w:rsid w:val="0092698D"/>
    <w:rsid w:val="00926F29"/>
    <w:rsid w:val="00927069"/>
    <w:rsid w:val="009275F5"/>
    <w:rsid w:val="00927B70"/>
    <w:rsid w:val="00930D67"/>
    <w:rsid w:val="009310E6"/>
    <w:rsid w:val="009312A9"/>
    <w:rsid w:val="009330BB"/>
    <w:rsid w:val="009330DD"/>
    <w:rsid w:val="00933502"/>
    <w:rsid w:val="00933AF9"/>
    <w:rsid w:val="00933F98"/>
    <w:rsid w:val="00934E9F"/>
    <w:rsid w:val="009350B7"/>
    <w:rsid w:val="0093517E"/>
    <w:rsid w:val="00935AC8"/>
    <w:rsid w:val="00937AD4"/>
    <w:rsid w:val="00937CA7"/>
    <w:rsid w:val="00937DCD"/>
    <w:rsid w:val="00940812"/>
    <w:rsid w:val="009409B2"/>
    <w:rsid w:val="00940D90"/>
    <w:rsid w:val="00940EFE"/>
    <w:rsid w:val="00941552"/>
    <w:rsid w:val="00941C3E"/>
    <w:rsid w:val="00942D6B"/>
    <w:rsid w:val="009433D4"/>
    <w:rsid w:val="009434D7"/>
    <w:rsid w:val="009434FB"/>
    <w:rsid w:val="009436A8"/>
    <w:rsid w:val="00943FB9"/>
    <w:rsid w:val="0094442F"/>
    <w:rsid w:val="009446BD"/>
    <w:rsid w:val="00944A72"/>
    <w:rsid w:val="00944A9E"/>
    <w:rsid w:val="00944CA1"/>
    <w:rsid w:val="00944E39"/>
    <w:rsid w:val="00945016"/>
    <w:rsid w:val="00945158"/>
    <w:rsid w:val="009455BE"/>
    <w:rsid w:val="00945689"/>
    <w:rsid w:val="00945D37"/>
    <w:rsid w:val="00946944"/>
    <w:rsid w:val="009476A2"/>
    <w:rsid w:val="00947E22"/>
    <w:rsid w:val="0095001A"/>
    <w:rsid w:val="009504EB"/>
    <w:rsid w:val="00951A2F"/>
    <w:rsid w:val="00951C8D"/>
    <w:rsid w:val="00951F18"/>
    <w:rsid w:val="0095254B"/>
    <w:rsid w:val="00952953"/>
    <w:rsid w:val="009531EC"/>
    <w:rsid w:val="00953F21"/>
    <w:rsid w:val="0095425E"/>
    <w:rsid w:val="00954351"/>
    <w:rsid w:val="00955114"/>
    <w:rsid w:val="00955D87"/>
    <w:rsid w:val="00956FAD"/>
    <w:rsid w:val="00957071"/>
    <w:rsid w:val="009573D9"/>
    <w:rsid w:val="00957609"/>
    <w:rsid w:val="009615D9"/>
    <w:rsid w:val="0096222A"/>
    <w:rsid w:val="00962B65"/>
    <w:rsid w:val="00962C79"/>
    <w:rsid w:val="00962F26"/>
    <w:rsid w:val="009633C1"/>
    <w:rsid w:val="009636D6"/>
    <w:rsid w:val="00963BA6"/>
    <w:rsid w:val="00963DF5"/>
    <w:rsid w:val="0096472A"/>
    <w:rsid w:val="00964E0C"/>
    <w:rsid w:val="00964E39"/>
    <w:rsid w:val="009653D4"/>
    <w:rsid w:val="00965B1B"/>
    <w:rsid w:val="00966699"/>
    <w:rsid w:val="00966F6D"/>
    <w:rsid w:val="00967E6D"/>
    <w:rsid w:val="00967FAE"/>
    <w:rsid w:val="009712D3"/>
    <w:rsid w:val="009713DC"/>
    <w:rsid w:val="00971949"/>
    <w:rsid w:val="00971A56"/>
    <w:rsid w:val="00972A34"/>
    <w:rsid w:val="00973235"/>
    <w:rsid w:val="00973248"/>
    <w:rsid w:val="00975B06"/>
    <w:rsid w:val="00975B47"/>
    <w:rsid w:val="00976D12"/>
    <w:rsid w:val="0098027D"/>
    <w:rsid w:val="00980746"/>
    <w:rsid w:val="00980810"/>
    <w:rsid w:val="00980881"/>
    <w:rsid w:val="0098189A"/>
    <w:rsid w:val="009818EE"/>
    <w:rsid w:val="00981CB7"/>
    <w:rsid w:val="00981ECF"/>
    <w:rsid w:val="00982546"/>
    <w:rsid w:val="00983089"/>
    <w:rsid w:val="00983820"/>
    <w:rsid w:val="0098498F"/>
    <w:rsid w:val="009855D5"/>
    <w:rsid w:val="00985904"/>
    <w:rsid w:val="00985C96"/>
    <w:rsid w:val="00985CFE"/>
    <w:rsid w:val="00985E7F"/>
    <w:rsid w:val="00986327"/>
    <w:rsid w:val="00987FBC"/>
    <w:rsid w:val="00992540"/>
    <w:rsid w:val="00994E88"/>
    <w:rsid w:val="0099513E"/>
    <w:rsid w:val="009954E3"/>
    <w:rsid w:val="00997021"/>
    <w:rsid w:val="009974F8"/>
    <w:rsid w:val="009977D2"/>
    <w:rsid w:val="00997D28"/>
    <w:rsid w:val="00997E14"/>
    <w:rsid w:val="00997F4B"/>
    <w:rsid w:val="009A026A"/>
    <w:rsid w:val="009A14A9"/>
    <w:rsid w:val="009A16A5"/>
    <w:rsid w:val="009A18C0"/>
    <w:rsid w:val="009A1A1A"/>
    <w:rsid w:val="009A1B4F"/>
    <w:rsid w:val="009A1B86"/>
    <w:rsid w:val="009A1E7D"/>
    <w:rsid w:val="009A29BD"/>
    <w:rsid w:val="009A2BD1"/>
    <w:rsid w:val="009A369A"/>
    <w:rsid w:val="009A3A04"/>
    <w:rsid w:val="009A43DA"/>
    <w:rsid w:val="009A4FBE"/>
    <w:rsid w:val="009A5A70"/>
    <w:rsid w:val="009A5EB3"/>
    <w:rsid w:val="009A6078"/>
    <w:rsid w:val="009A6170"/>
    <w:rsid w:val="009A6497"/>
    <w:rsid w:val="009A686B"/>
    <w:rsid w:val="009B0611"/>
    <w:rsid w:val="009B07E6"/>
    <w:rsid w:val="009B104B"/>
    <w:rsid w:val="009B120F"/>
    <w:rsid w:val="009B32D2"/>
    <w:rsid w:val="009B3D47"/>
    <w:rsid w:val="009B42FA"/>
    <w:rsid w:val="009B44F9"/>
    <w:rsid w:val="009B4C5E"/>
    <w:rsid w:val="009B5075"/>
    <w:rsid w:val="009B55BD"/>
    <w:rsid w:val="009B59BA"/>
    <w:rsid w:val="009B64A7"/>
    <w:rsid w:val="009B65D7"/>
    <w:rsid w:val="009B66E8"/>
    <w:rsid w:val="009B6A4D"/>
    <w:rsid w:val="009B6EBF"/>
    <w:rsid w:val="009B7322"/>
    <w:rsid w:val="009B765A"/>
    <w:rsid w:val="009B789F"/>
    <w:rsid w:val="009B7FBC"/>
    <w:rsid w:val="009C02F8"/>
    <w:rsid w:val="009C08FE"/>
    <w:rsid w:val="009C0A0A"/>
    <w:rsid w:val="009C0AEA"/>
    <w:rsid w:val="009C18F4"/>
    <w:rsid w:val="009C276C"/>
    <w:rsid w:val="009C2FB5"/>
    <w:rsid w:val="009C3113"/>
    <w:rsid w:val="009C344D"/>
    <w:rsid w:val="009C3C3E"/>
    <w:rsid w:val="009C497F"/>
    <w:rsid w:val="009C4EE1"/>
    <w:rsid w:val="009C5379"/>
    <w:rsid w:val="009C6FE9"/>
    <w:rsid w:val="009C7E4D"/>
    <w:rsid w:val="009D051D"/>
    <w:rsid w:val="009D08FE"/>
    <w:rsid w:val="009D0B99"/>
    <w:rsid w:val="009D1D42"/>
    <w:rsid w:val="009D2509"/>
    <w:rsid w:val="009D2C6A"/>
    <w:rsid w:val="009D3DE0"/>
    <w:rsid w:val="009D4396"/>
    <w:rsid w:val="009D51B4"/>
    <w:rsid w:val="009D6999"/>
    <w:rsid w:val="009D6A72"/>
    <w:rsid w:val="009D7132"/>
    <w:rsid w:val="009D7424"/>
    <w:rsid w:val="009D7497"/>
    <w:rsid w:val="009E0EAD"/>
    <w:rsid w:val="009E1AFF"/>
    <w:rsid w:val="009E2D2D"/>
    <w:rsid w:val="009E4381"/>
    <w:rsid w:val="009E511D"/>
    <w:rsid w:val="009E5F0B"/>
    <w:rsid w:val="009E652F"/>
    <w:rsid w:val="009E70E5"/>
    <w:rsid w:val="009F0700"/>
    <w:rsid w:val="009F19FE"/>
    <w:rsid w:val="009F2D13"/>
    <w:rsid w:val="009F3262"/>
    <w:rsid w:val="009F3350"/>
    <w:rsid w:val="009F3CBE"/>
    <w:rsid w:val="009F408A"/>
    <w:rsid w:val="009F42DA"/>
    <w:rsid w:val="009F42DE"/>
    <w:rsid w:val="009F46D4"/>
    <w:rsid w:val="009F4DE3"/>
    <w:rsid w:val="009F6307"/>
    <w:rsid w:val="009F6ED6"/>
    <w:rsid w:val="009F7024"/>
    <w:rsid w:val="009F770A"/>
    <w:rsid w:val="009F782F"/>
    <w:rsid w:val="009F7BBF"/>
    <w:rsid w:val="009F7DF1"/>
    <w:rsid w:val="009F7F5D"/>
    <w:rsid w:val="00A00E6B"/>
    <w:rsid w:val="00A01140"/>
    <w:rsid w:val="00A0197E"/>
    <w:rsid w:val="00A01E32"/>
    <w:rsid w:val="00A01F00"/>
    <w:rsid w:val="00A02281"/>
    <w:rsid w:val="00A025C5"/>
    <w:rsid w:val="00A029E4"/>
    <w:rsid w:val="00A031DF"/>
    <w:rsid w:val="00A03904"/>
    <w:rsid w:val="00A03AB1"/>
    <w:rsid w:val="00A03AE0"/>
    <w:rsid w:val="00A05199"/>
    <w:rsid w:val="00A05ADE"/>
    <w:rsid w:val="00A05B07"/>
    <w:rsid w:val="00A05F5A"/>
    <w:rsid w:val="00A06393"/>
    <w:rsid w:val="00A0658C"/>
    <w:rsid w:val="00A1046F"/>
    <w:rsid w:val="00A107FE"/>
    <w:rsid w:val="00A10A6C"/>
    <w:rsid w:val="00A12B50"/>
    <w:rsid w:val="00A13127"/>
    <w:rsid w:val="00A13358"/>
    <w:rsid w:val="00A13CC4"/>
    <w:rsid w:val="00A153A7"/>
    <w:rsid w:val="00A17AED"/>
    <w:rsid w:val="00A20026"/>
    <w:rsid w:val="00A22667"/>
    <w:rsid w:val="00A2272D"/>
    <w:rsid w:val="00A22D86"/>
    <w:rsid w:val="00A23CBC"/>
    <w:rsid w:val="00A24535"/>
    <w:rsid w:val="00A24AD1"/>
    <w:rsid w:val="00A24BE9"/>
    <w:rsid w:val="00A24C92"/>
    <w:rsid w:val="00A24ED2"/>
    <w:rsid w:val="00A25C00"/>
    <w:rsid w:val="00A25EB3"/>
    <w:rsid w:val="00A267DA"/>
    <w:rsid w:val="00A26D59"/>
    <w:rsid w:val="00A2734D"/>
    <w:rsid w:val="00A27959"/>
    <w:rsid w:val="00A27D98"/>
    <w:rsid w:val="00A317C0"/>
    <w:rsid w:val="00A3212F"/>
    <w:rsid w:val="00A322A3"/>
    <w:rsid w:val="00A323F6"/>
    <w:rsid w:val="00A32D22"/>
    <w:rsid w:val="00A336A9"/>
    <w:rsid w:val="00A338F3"/>
    <w:rsid w:val="00A3525A"/>
    <w:rsid w:val="00A3664D"/>
    <w:rsid w:val="00A36766"/>
    <w:rsid w:val="00A37AC9"/>
    <w:rsid w:val="00A37D8E"/>
    <w:rsid w:val="00A37E9D"/>
    <w:rsid w:val="00A401B7"/>
    <w:rsid w:val="00A4055F"/>
    <w:rsid w:val="00A419BF"/>
    <w:rsid w:val="00A41E9B"/>
    <w:rsid w:val="00A4304B"/>
    <w:rsid w:val="00A435A5"/>
    <w:rsid w:val="00A4390D"/>
    <w:rsid w:val="00A43FA2"/>
    <w:rsid w:val="00A4460B"/>
    <w:rsid w:val="00A448E5"/>
    <w:rsid w:val="00A45232"/>
    <w:rsid w:val="00A457C4"/>
    <w:rsid w:val="00A458FD"/>
    <w:rsid w:val="00A45A2F"/>
    <w:rsid w:val="00A4737B"/>
    <w:rsid w:val="00A500EC"/>
    <w:rsid w:val="00A50AB7"/>
    <w:rsid w:val="00A50B30"/>
    <w:rsid w:val="00A50FB8"/>
    <w:rsid w:val="00A5116D"/>
    <w:rsid w:val="00A520A5"/>
    <w:rsid w:val="00A55132"/>
    <w:rsid w:val="00A5536D"/>
    <w:rsid w:val="00A56A6A"/>
    <w:rsid w:val="00A56AD5"/>
    <w:rsid w:val="00A56B8E"/>
    <w:rsid w:val="00A56BA2"/>
    <w:rsid w:val="00A5765B"/>
    <w:rsid w:val="00A576AA"/>
    <w:rsid w:val="00A577BC"/>
    <w:rsid w:val="00A601AA"/>
    <w:rsid w:val="00A60A2B"/>
    <w:rsid w:val="00A61A93"/>
    <w:rsid w:val="00A62601"/>
    <w:rsid w:val="00A62A14"/>
    <w:rsid w:val="00A62D85"/>
    <w:rsid w:val="00A6368E"/>
    <w:rsid w:val="00A6381E"/>
    <w:rsid w:val="00A644D9"/>
    <w:rsid w:val="00A645ED"/>
    <w:rsid w:val="00A64606"/>
    <w:rsid w:val="00A65259"/>
    <w:rsid w:val="00A65992"/>
    <w:rsid w:val="00A66C95"/>
    <w:rsid w:val="00A70337"/>
    <w:rsid w:val="00A70B39"/>
    <w:rsid w:val="00A70DA7"/>
    <w:rsid w:val="00A71E0A"/>
    <w:rsid w:val="00A723CE"/>
    <w:rsid w:val="00A72614"/>
    <w:rsid w:val="00A726DF"/>
    <w:rsid w:val="00A73228"/>
    <w:rsid w:val="00A74A10"/>
    <w:rsid w:val="00A753F4"/>
    <w:rsid w:val="00A75545"/>
    <w:rsid w:val="00A766AE"/>
    <w:rsid w:val="00A80261"/>
    <w:rsid w:val="00A80A69"/>
    <w:rsid w:val="00A80DCA"/>
    <w:rsid w:val="00A817B9"/>
    <w:rsid w:val="00A82633"/>
    <w:rsid w:val="00A82747"/>
    <w:rsid w:val="00A82893"/>
    <w:rsid w:val="00A82F1B"/>
    <w:rsid w:val="00A83A0C"/>
    <w:rsid w:val="00A84738"/>
    <w:rsid w:val="00A849B6"/>
    <w:rsid w:val="00A84E8D"/>
    <w:rsid w:val="00A856F3"/>
    <w:rsid w:val="00A85ECE"/>
    <w:rsid w:val="00A87326"/>
    <w:rsid w:val="00A87A5E"/>
    <w:rsid w:val="00A87E39"/>
    <w:rsid w:val="00A900A2"/>
    <w:rsid w:val="00A90902"/>
    <w:rsid w:val="00A90EF9"/>
    <w:rsid w:val="00A9308C"/>
    <w:rsid w:val="00A93E56"/>
    <w:rsid w:val="00A94B52"/>
    <w:rsid w:val="00A966D4"/>
    <w:rsid w:val="00A976E5"/>
    <w:rsid w:val="00A97BA5"/>
    <w:rsid w:val="00AA17BE"/>
    <w:rsid w:val="00AA27D3"/>
    <w:rsid w:val="00AA2E49"/>
    <w:rsid w:val="00AA38A1"/>
    <w:rsid w:val="00AA3B05"/>
    <w:rsid w:val="00AA3F04"/>
    <w:rsid w:val="00AA4021"/>
    <w:rsid w:val="00AA416E"/>
    <w:rsid w:val="00AA757D"/>
    <w:rsid w:val="00AA7E92"/>
    <w:rsid w:val="00AA7F9F"/>
    <w:rsid w:val="00AB0153"/>
    <w:rsid w:val="00AB03A1"/>
    <w:rsid w:val="00AB0CA2"/>
    <w:rsid w:val="00AB1815"/>
    <w:rsid w:val="00AB1E2E"/>
    <w:rsid w:val="00AB24DC"/>
    <w:rsid w:val="00AB28AA"/>
    <w:rsid w:val="00AB2A8A"/>
    <w:rsid w:val="00AB2EEC"/>
    <w:rsid w:val="00AB32CF"/>
    <w:rsid w:val="00AB3371"/>
    <w:rsid w:val="00AB3DEA"/>
    <w:rsid w:val="00AB4066"/>
    <w:rsid w:val="00AB4103"/>
    <w:rsid w:val="00AB44CF"/>
    <w:rsid w:val="00AB50F5"/>
    <w:rsid w:val="00AB5E39"/>
    <w:rsid w:val="00AB657F"/>
    <w:rsid w:val="00AB7883"/>
    <w:rsid w:val="00AB7F40"/>
    <w:rsid w:val="00AC03FA"/>
    <w:rsid w:val="00AC07F2"/>
    <w:rsid w:val="00AC0EDA"/>
    <w:rsid w:val="00AC121C"/>
    <w:rsid w:val="00AC20E3"/>
    <w:rsid w:val="00AC2548"/>
    <w:rsid w:val="00AC2A19"/>
    <w:rsid w:val="00AC46FA"/>
    <w:rsid w:val="00AC4C1E"/>
    <w:rsid w:val="00AC514A"/>
    <w:rsid w:val="00AC5B52"/>
    <w:rsid w:val="00AC60BC"/>
    <w:rsid w:val="00AC7B45"/>
    <w:rsid w:val="00AD04EB"/>
    <w:rsid w:val="00AD0F50"/>
    <w:rsid w:val="00AD1644"/>
    <w:rsid w:val="00AD1EB2"/>
    <w:rsid w:val="00AD20CD"/>
    <w:rsid w:val="00AD22D5"/>
    <w:rsid w:val="00AD2476"/>
    <w:rsid w:val="00AD2C52"/>
    <w:rsid w:val="00AD3678"/>
    <w:rsid w:val="00AD3A58"/>
    <w:rsid w:val="00AD3CE0"/>
    <w:rsid w:val="00AD4325"/>
    <w:rsid w:val="00AD4CED"/>
    <w:rsid w:val="00AD4D24"/>
    <w:rsid w:val="00AD4EEE"/>
    <w:rsid w:val="00AD5FCB"/>
    <w:rsid w:val="00AD62CE"/>
    <w:rsid w:val="00AD69D0"/>
    <w:rsid w:val="00AD7604"/>
    <w:rsid w:val="00AD7B1B"/>
    <w:rsid w:val="00AD7DAB"/>
    <w:rsid w:val="00AE0682"/>
    <w:rsid w:val="00AE0F1A"/>
    <w:rsid w:val="00AE1668"/>
    <w:rsid w:val="00AE169D"/>
    <w:rsid w:val="00AE17B6"/>
    <w:rsid w:val="00AE1A5A"/>
    <w:rsid w:val="00AE1CCA"/>
    <w:rsid w:val="00AE2C54"/>
    <w:rsid w:val="00AE3B2C"/>
    <w:rsid w:val="00AE49C1"/>
    <w:rsid w:val="00AE4A13"/>
    <w:rsid w:val="00AE5762"/>
    <w:rsid w:val="00AE58E0"/>
    <w:rsid w:val="00AE58FB"/>
    <w:rsid w:val="00AE5E43"/>
    <w:rsid w:val="00AE6E36"/>
    <w:rsid w:val="00AE7395"/>
    <w:rsid w:val="00AE7804"/>
    <w:rsid w:val="00AF1770"/>
    <w:rsid w:val="00AF17F2"/>
    <w:rsid w:val="00AF197E"/>
    <w:rsid w:val="00AF2F8D"/>
    <w:rsid w:val="00AF56C6"/>
    <w:rsid w:val="00AF6977"/>
    <w:rsid w:val="00B00788"/>
    <w:rsid w:val="00B00797"/>
    <w:rsid w:val="00B01FDF"/>
    <w:rsid w:val="00B02261"/>
    <w:rsid w:val="00B026E7"/>
    <w:rsid w:val="00B026ED"/>
    <w:rsid w:val="00B029A7"/>
    <w:rsid w:val="00B02AAA"/>
    <w:rsid w:val="00B02E48"/>
    <w:rsid w:val="00B03D5C"/>
    <w:rsid w:val="00B044ED"/>
    <w:rsid w:val="00B048A6"/>
    <w:rsid w:val="00B04B52"/>
    <w:rsid w:val="00B04EF6"/>
    <w:rsid w:val="00B05B61"/>
    <w:rsid w:val="00B05FC9"/>
    <w:rsid w:val="00B0611A"/>
    <w:rsid w:val="00B063A4"/>
    <w:rsid w:val="00B075FB"/>
    <w:rsid w:val="00B07A22"/>
    <w:rsid w:val="00B10A9B"/>
    <w:rsid w:val="00B10C6F"/>
    <w:rsid w:val="00B11F06"/>
    <w:rsid w:val="00B129AD"/>
    <w:rsid w:val="00B12A1E"/>
    <w:rsid w:val="00B1333C"/>
    <w:rsid w:val="00B137D6"/>
    <w:rsid w:val="00B13C5A"/>
    <w:rsid w:val="00B14220"/>
    <w:rsid w:val="00B146F2"/>
    <w:rsid w:val="00B15751"/>
    <w:rsid w:val="00B15E1F"/>
    <w:rsid w:val="00B165B0"/>
    <w:rsid w:val="00B16CFB"/>
    <w:rsid w:val="00B16E54"/>
    <w:rsid w:val="00B21A05"/>
    <w:rsid w:val="00B220AC"/>
    <w:rsid w:val="00B22441"/>
    <w:rsid w:val="00B22907"/>
    <w:rsid w:val="00B238BB"/>
    <w:rsid w:val="00B239BA"/>
    <w:rsid w:val="00B24636"/>
    <w:rsid w:val="00B250FA"/>
    <w:rsid w:val="00B25112"/>
    <w:rsid w:val="00B25A15"/>
    <w:rsid w:val="00B26EDE"/>
    <w:rsid w:val="00B27111"/>
    <w:rsid w:val="00B2761E"/>
    <w:rsid w:val="00B27CFB"/>
    <w:rsid w:val="00B30904"/>
    <w:rsid w:val="00B30BD7"/>
    <w:rsid w:val="00B3234F"/>
    <w:rsid w:val="00B32423"/>
    <w:rsid w:val="00B327CA"/>
    <w:rsid w:val="00B32B95"/>
    <w:rsid w:val="00B33F81"/>
    <w:rsid w:val="00B3416B"/>
    <w:rsid w:val="00B341DC"/>
    <w:rsid w:val="00B34780"/>
    <w:rsid w:val="00B35634"/>
    <w:rsid w:val="00B35831"/>
    <w:rsid w:val="00B364EE"/>
    <w:rsid w:val="00B36DC5"/>
    <w:rsid w:val="00B37A47"/>
    <w:rsid w:val="00B401E4"/>
    <w:rsid w:val="00B403D2"/>
    <w:rsid w:val="00B40C3F"/>
    <w:rsid w:val="00B41688"/>
    <w:rsid w:val="00B416FF"/>
    <w:rsid w:val="00B41A72"/>
    <w:rsid w:val="00B41B51"/>
    <w:rsid w:val="00B423BC"/>
    <w:rsid w:val="00B426C2"/>
    <w:rsid w:val="00B42879"/>
    <w:rsid w:val="00B4296E"/>
    <w:rsid w:val="00B42E37"/>
    <w:rsid w:val="00B440F7"/>
    <w:rsid w:val="00B449CA"/>
    <w:rsid w:val="00B458B7"/>
    <w:rsid w:val="00B46C31"/>
    <w:rsid w:val="00B47445"/>
    <w:rsid w:val="00B5046C"/>
    <w:rsid w:val="00B504F8"/>
    <w:rsid w:val="00B507E4"/>
    <w:rsid w:val="00B510CA"/>
    <w:rsid w:val="00B5127A"/>
    <w:rsid w:val="00B51284"/>
    <w:rsid w:val="00B53201"/>
    <w:rsid w:val="00B54F65"/>
    <w:rsid w:val="00B567D8"/>
    <w:rsid w:val="00B57064"/>
    <w:rsid w:val="00B57762"/>
    <w:rsid w:val="00B57FE4"/>
    <w:rsid w:val="00B6018C"/>
    <w:rsid w:val="00B613FE"/>
    <w:rsid w:val="00B61461"/>
    <w:rsid w:val="00B614B4"/>
    <w:rsid w:val="00B623E9"/>
    <w:rsid w:val="00B634D6"/>
    <w:rsid w:val="00B63CB2"/>
    <w:rsid w:val="00B63F00"/>
    <w:rsid w:val="00B64CC2"/>
    <w:rsid w:val="00B65AA4"/>
    <w:rsid w:val="00B65AA5"/>
    <w:rsid w:val="00B66255"/>
    <w:rsid w:val="00B67094"/>
    <w:rsid w:val="00B675B2"/>
    <w:rsid w:val="00B67890"/>
    <w:rsid w:val="00B700D8"/>
    <w:rsid w:val="00B70B6B"/>
    <w:rsid w:val="00B70DCA"/>
    <w:rsid w:val="00B71EAD"/>
    <w:rsid w:val="00B72973"/>
    <w:rsid w:val="00B72D84"/>
    <w:rsid w:val="00B73086"/>
    <w:rsid w:val="00B74D6B"/>
    <w:rsid w:val="00B74D8D"/>
    <w:rsid w:val="00B75BA4"/>
    <w:rsid w:val="00B75F66"/>
    <w:rsid w:val="00B76482"/>
    <w:rsid w:val="00B764C9"/>
    <w:rsid w:val="00B76630"/>
    <w:rsid w:val="00B76F85"/>
    <w:rsid w:val="00B77A79"/>
    <w:rsid w:val="00B77BB3"/>
    <w:rsid w:val="00B77D0A"/>
    <w:rsid w:val="00B8016D"/>
    <w:rsid w:val="00B81235"/>
    <w:rsid w:val="00B81726"/>
    <w:rsid w:val="00B818AA"/>
    <w:rsid w:val="00B8267A"/>
    <w:rsid w:val="00B82FFB"/>
    <w:rsid w:val="00B83141"/>
    <w:rsid w:val="00B833CF"/>
    <w:rsid w:val="00B849CE"/>
    <w:rsid w:val="00B84BA7"/>
    <w:rsid w:val="00B85147"/>
    <w:rsid w:val="00B8522A"/>
    <w:rsid w:val="00B85EAA"/>
    <w:rsid w:val="00B86150"/>
    <w:rsid w:val="00B86BB1"/>
    <w:rsid w:val="00B87115"/>
    <w:rsid w:val="00B87995"/>
    <w:rsid w:val="00B879FE"/>
    <w:rsid w:val="00B90A68"/>
    <w:rsid w:val="00B90A73"/>
    <w:rsid w:val="00B91392"/>
    <w:rsid w:val="00B915A5"/>
    <w:rsid w:val="00B91938"/>
    <w:rsid w:val="00B91B6D"/>
    <w:rsid w:val="00B91DCB"/>
    <w:rsid w:val="00B921C1"/>
    <w:rsid w:val="00B9243C"/>
    <w:rsid w:val="00B9273E"/>
    <w:rsid w:val="00B9280B"/>
    <w:rsid w:val="00B9329C"/>
    <w:rsid w:val="00B93AA6"/>
    <w:rsid w:val="00B941EA"/>
    <w:rsid w:val="00B943E5"/>
    <w:rsid w:val="00B94D0C"/>
    <w:rsid w:val="00B95B37"/>
    <w:rsid w:val="00B962EE"/>
    <w:rsid w:val="00B96794"/>
    <w:rsid w:val="00B96A04"/>
    <w:rsid w:val="00B97742"/>
    <w:rsid w:val="00BA089F"/>
    <w:rsid w:val="00BA109F"/>
    <w:rsid w:val="00BA142F"/>
    <w:rsid w:val="00BA1677"/>
    <w:rsid w:val="00BA2EDB"/>
    <w:rsid w:val="00BA356E"/>
    <w:rsid w:val="00BA3B09"/>
    <w:rsid w:val="00BA3B1D"/>
    <w:rsid w:val="00BA3E4D"/>
    <w:rsid w:val="00BA4D85"/>
    <w:rsid w:val="00BA511F"/>
    <w:rsid w:val="00BA54DF"/>
    <w:rsid w:val="00BA7ACC"/>
    <w:rsid w:val="00BB0AB8"/>
    <w:rsid w:val="00BB13EE"/>
    <w:rsid w:val="00BB23C5"/>
    <w:rsid w:val="00BB28CB"/>
    <w:rsid w:val="00BB2C6B"/>
    <w:rsid w:val="00BB45FC"/>
    <w:rsid w:val="00BB4643"/>
    <w:rsid w:val="00BB4C4D"/>
    <w:rsid w:val="00BB4D61"/>
    <w:rsid w:val="00BB5716"/>
    <w:rsid w:val="00BB5E4C"/>
    <w:rsid w:val="00BB6B75"/>
    <w:rsid w:val="00BB6BD2"/>
    <w:rsid w:val="00BB7AA3"/>
    <w:rsid w:val="00BC1DA5"/>
    <w:rsid w:val="00BC2149"/>
    <w:rsid w:val="00BC24BB"/>
    <w:rsid w:val="00BC35F6"/>
    <w:rsid w:val="00BC3C4D"/>
    <w:rsid w:val="00BC4552"/>
    <w:rsid w:val="00BC4AC8"/>
    <w:rsid w:val="00BC6B9B"/>
    <w:rsid w:val="00BC784D"/>
    <w:rsid w:val="00BC7E84"/>
    <w:rsid w:val="00BD0265"/>
    <w:rsid w:val="00BD0562"/>
    <w:rsid w:val="00BD071E"/>
    <w:rsid w:val="00BD0AD2"/>
    <w:rsid w:val="00BD225C"/>
    <w:rsid w:val="00BD22F0"/>
    <w:rsid w:val="00BD2B11"/>
    <w:rsid w:val="00BD2E44"/>
    <w:rsid w:val="00BD3600"/>
    <w:rsid w:val="00BD3FE8"/>
    <w:rsid w:val="00BD4424"/>
    <w:rsid w:val="00BD4532"/>
    <w:rsid w:val="00BD4758"/>
    <w:rsid w:val="00BD483C"/>
    <w:rsid w:val="00BD494A"/>
    <w:rsid w:val="00BD4DDF"/>
    <w:rsid w:val="00BD55CC"/>
    <w:rsid w:val="00BD6CBC"/>
    <w:rsid w:val="00BD717F"/>
    <w:rsid w:val="00BD720A"/>
    <w:rsid w:val="00BD7E0A"/>
    <w:rsid w:val="00BE1465"/>
    <w:rsid w:val="00BE1A4C"/>
    <w:rsid w:val="00BE1E4A"/>
    <w:rsid w:val="00BE2D49"/>
    <w:rsid w:val="00BE2F69"/>
    <w:rsid w:val="00BE3AD6"/>
    <w:rsid w:val="00BE3FF8"/>
    <w:rsid w:val="00BE4638"/>
    <w:rsid w:val="00BE464A"/>
    <w:rsid w:val="00BE4819"/>
    <w:rsid w:val="00BE5009"/>
    <w:rsid w:val="00BE551F"/>
    <w:rsid w:val="00BE668E"/>
    <w:rsid w:val="00BE669F"/>
    <w:rsid w:val="00BE6CCD"/>
    <w:rsid w:val="00BF07FC"/>
    <w:rsid w:val="00BF14B5"/>
    <w:rsid w:val="00BF15AB"/>
    <w:rsid w:val="00BF1724"/>
    <w:rsid w:val="00BF1937"/>
    <w:rsid w:val="00BF1BEB"/>
    <w:rsid w:val="00BF2670"/>
    <w:rsid w:val="00BF3613"/>
    <w:rsid w:val="00BF4A2E"/>
    <w:rsid w:val="00BF4E72"/>
    <w:rsid w:val="00BF5276"/>
    <w:rsid w:val="00BF5450"/>
    <w:rsid w:val="00BF56BA"/>
    <w:rsid w:val="00BF578E"/>
    <w:rsid w:val="00BF622C"/>
    <w:rsid w:val="00BF6807"/>
    <w:rsid w:val="00BF6902"/>
    <w:rsid w:val="00BF71C3"/>
    <w:rsid w:val="00C000CA"/>
    <w:rsid w:val="00C00787"/>
    <w:rsid w:val="00C01433"/>
    <w:rsid w:val="00C01FAF"/>
    <w:rsid w:val="00C02709"/>
    <w:rsid w:val="00C02B99"/>
    <w:rsid w:val="00C03D69"/>
    <w:rsid w:val="00C04A18"/>
    <w:rsid w:val="00C0682F"/>
    <w:rsid w:val="00C0689B"/>
    <w:rsid w:val="00C06B40"/>
    <w:rsid w:val="00C06DE1"/>
    <w:rsid w:val="00C07343"/>
    <w:rsid w:val="00C078A7"/>
    <w:rsid w:val="00C07BCD"/>
    <w:rsid w:val="00C07E2D"/>
    <w:rsid w:val="00C10136"/>
    <w:rsid w:val="00C10871"/>
    <w:rsid w:val="00C11DD1"/>
    <w:rsid w:val="00C128EC"/>
    <w:rsid w:val="00C141A3"/>
    <w:rsid w:val="00C146C9"/>
    <w:rsid w:val="00C1471A"/>
    <w:rsid w:val="00C1569C"/>
    <w:rsid w:val="00C17008"/>
    <w:rsid w:val="00C173E5"/>
    <w:rsid w:val="00C20775"/>
    <w:rsid w:val="00C20776"/>
    <w:rsid w:val="00C20A1F"/>
    <w:rsid w:val="00C214D9"/>
    <w:rsid w:val="00C215D4"/>
    <w:rsid w:val="00C21B2C"/>
    <w:rsid w:val="00C21BED"/>
    <w:rsid w:val="00C228AA"/>
    <w:rsid w:val="00C23402"/>
    <w:rsid w:val="00C234DE"/>
    <w:rsid w:val="00C2376F"/>
    <w:rsid w:val="00C24805"/>
    <w:rsid w:val="00C24DCC"/>
    <w:rsid w:val="00C25207"/>
    <w:rsid w:val="00C273C2"/>
    <w:rsid w:val="00C27B10"/>
    <w:rsid w:val="00C27C5F"/>
    <w:rsid w:val="00C27FF3"/>
    <w:rsid w:val="00C30210"/>
    <w:rsid w:val="00C30F45"/>
    <w:rsid w:val="00C313B8"/>
    <w:rsid w:val="00C313E4"/>
    <w:rsid w:val="00C3171D"/>
    <w:rsid w:val="00C3177B"/>
    <w:rsid w:val="00C3190F"/>
    <w:rsid w:val="00C31B14"/>
    <w:rsid w:val="00C333E8"/>
    <w:rsid w:val="00C34B22"/>
    <w:rsid w:val="00C351D8"/>
    <w:rsid w:val="00C35C8B"/>
    <w:rsid w:val="00C36042"/>
    <w:rsid w:val="00C37499"/>
    <w:rsid w:val="00C377B5"/>
    <w:rsid w:val="00C40C94"/>
    <w:rsid w:val="00C4157A"/>
    <w:rsid w:val="00C41665"/>
    <w:rsid w:val="00C416A6"/>
    <w:rsid w:val="00C41B13"/>
    <w:rsid w:val="00C41B8E"/>
    <w:rsid w:val="00C41B9E"/>
    <w:rsid w:val="00C427DB"/>
    <w:rsid w:val="00C42E07"/>
    <w:rsid w:val="00C43119"/>
    <w:rsid w:val="00C433EF"/>
    <w:rsid w:val="00C44850"/>
    <w:rsid w:val="00C458D1"/>
    <w:rsid w:val="00C45FB8"/>
    <w:rsid w:val="00C46679"/>
    <w:rsid w:val="00C4777B"/>
    <w:rsid w:val="00C47969"/>
    <w:rsid w:val="00C50224"/>
    <w:rsid w:val="00C51130"/>
    <w:rsid w:val="00C515A0"/>
    <w:rsid w:val="00C51AEE"/>
    <w:rsid w:val="00C51D12"/>
    <w:rsid w:val="00C51EE0"/>
    <w:rsid w:val="00C52573"/>
    <w:rsid w:val="00C52A4E"/>
    <w:rsid w:val="00C533CE"/>
    <w:rsid w:val="00C54604"/>
    <w:rsid w:val="00C5503B"/>
    <w:rsid w:val="00C5537C"/>
    <w:rsid w:val="00C56015"/>
    <w:rsid w:val="00C56B38"/>
    <w:rsid w:val="00C57ABB"/>
    <w:rsid w:val="00C60063"/>
    <w:rsid w:val="00C6028B"/>
    <w:rsid w:val="00C60526"/>
    <w:rsid w:val="00C61185"/>
    <w:rsid w:val="00C6122F"/>
    <w:rsid w:val="00C615BA"/>
    <w:rsid w:val="00C63810"/>
    <w:rsid w:val="00C63E79"/>
    <w:rsid w:val="00C64819"/>
    <w:rsid w:val="00C64C11"/>
    <w:rsid w:val="00C64E07"/>
    <w:rsid w:val="00C65138"/>
    <w:rsid w:val="00C6545B"/>
    <w:rsid w:val="00C6555C"/>
    <w:rsid w:val="00C667CD"/>
    <w:rsid w:val="00C66D0F"/>
    <w:rsid w:val="00C66E3E"/>
    <w:rsid w:val="00C66EA5"/>
    <w:rsid w:val="00C67396"/>
    <w:rsid w:val="00C67980"/>
    <w:rsid w:val="00C70B9C"/>
    <w:rsid w:val="00C71BBB"/>
    <w:rsid w:val="00C729D8"/>
    <w:rsid w:val="00C72DA1"/>
    <w:rsid w:val="00C731B0"/>
    <w:rsid w:val="00C736D9"/>
    <w:rsid w:val="00C73BCA"/>
    <w:rsid w:val="00C74D8A"/>
    <w:rsid w:val="00C75196"/>
    <w:rsid w:val="00C7547B"/>
    <w:rsid w:val="00C758FA"/>
    <w:rsid w:val="00C75B16"/>
    <w:rsid w:val="00C76C85"/>
    <w:rsid w:val="00C76CF0"/>
    <w:rsid w:val="00C80960"/>
    <w:rsid w:val="00C80DFC"/>
    <w:rsid w:val="00C81A2D"/>
    <w:rsid w:val="00C81FCA"/>
    <w:rsid w:val="00C82823"/>
    <w:rsid w:val="00C82AF1"/>
    <w:rsid w:val="00C82DE2"/>
    <w:rsid w:val="00C833B2"/>
    <w:rsid w:val="00C83A32"/>
    <w:rsid w:val="00C83BEE"/>
    <w:rsid w:val="00C83E44"/>
    <w:rsid w:val="00C85020"/>
    <w:rsid w:val="00C8561E"/>
    <w:rsid w:val="00C85640"/>
    <w:rsid w:val="00C8579E"/>
    <w:rsid w:val="00C86904"/>
    <w:rsid w:val="00C86D71"/>
    <w:rsid w:val="00C878E4"/>
    <w:rsid w:val="00C87FA9"/>
    <w:rsid w:val="00C9054B"/>
    <w:rsid w:val="00C90D2C"/>
    <w:rsid w:val="00C91F7A"/>
    <w:rsid w:val="00C92083"/>
    <w:rsid w:val="00C920D9"/>
    <w:rsid w:val="00C939AB"/>
    <w:rsid w:val="00C93C4C"/>
    <w:rsid w:val="00C94D64"/>
    <w:rsid w:val="00C95E9B"/>
    <w:rsid w:val="00C963CB"/>
    <w:rsid w:val="00C97417"/>
    <w:rsid w:val="00C97863"/>
    <w:rsid w:val="00CA1236"/>
    <w:rsid w:val="00CA2300"/>
    <w:rsid w:val="00CA300B"/>
    <w:rsid w:val="00CA3446"/>
    <w:rsid w:val="00CA38E0"/>
    <w:rsid w:val="00CA3E56"/>
    <w:rsid w:val="00CA4284"/>
    <w:rsid w:val="00CA471E"/>
    <w:rsid w:val="00CA5778"/>
    <w:rsid w:val="00CA5FB4"/>
    <w:rsid w:val="00CA7D14"/>
    <w:rsid w:val="00CA7D16"/>
    <w:rsid w:val="00CB0734"/>
    <w:rsid w:val="00CB17C2"/>
    <w:rsid w:val="00CB1D68"/>
    <w:rsid w:val="00CB2152"/>
    <w:rsid w:val="00CB2451"/>
    <w:rsid w:val="00CB30D6"/>
    <w:rsid w:val="00CB3D34"/>
    <w:rsid w:val="00CB4D81"/>
    <w:rsid w:val="00CB51E1"/>
    <w:rsid w:val="00CB5BDB"/>
    <w:rsid w:val="00CB61ED"/>
    <w:rsid w:val="00CB6250"/>
    <w:rsid w:val="00CB6385"/>
    <w:rsid w:val="00CB64B0"/>
    <w:rsid w:val="00CB69B2"/>
    <w:rsid w:val="00CB6B4A"/>
    <w:rsid w:val="00CB6FAE"/>
    <w:rsid w:val="00CB704F"/>
    <w:rsid w:val="00CB70EF"/>
    <w:rsid w:val="00CB77F6"/>
    <w:rsid w:val="00CC059D"/>
    <w:rsid w:val="00CC0B02"/>
    <w:rsid w:val="00CC0D3C"/>
    <w:rsid w:val="00CC11ED"/>
    <w:rsid w:val="00CC1560"/>
    <w:rsid w:val="00CC16F4"/>
    <w:rsid w:val="00CC1B30"/>
    <w:rsid w:val="00CC1F5D"/>
    <w:rsid w:val="00CC25FF"/>
    <w:rsid w:val="00CC3ADC"/>
    <w:rsid w:val="00CC45F9"/>
    <w:rsid w:val="00CC6286"/>
    <w:rsid w:val="00CC6F15"/>
    <w:rsid w:val="00CC740B"/>
    <w:rsid w:val="00CC781F"/>
    <w:rsid w:val="00CC784B"/>
    <w:rsid w:val="00CD0DA2"/>
    <w:rsid w:val="00CD0DCD"/>
    <w:rsid w:val="00CD0EC8"/>
    <w:rsid w:val="00CD1093"/>
    <w:rsid w:val="00CD14B3"/>
    <w:rsid w:val="00CD1BA6"/>
    <w:rsid w:val="00CD1C32"/>
    <w:rsid w:val="00CD2511"/>
    <w:rsid w:val="00CD269F"/>
    <w:rsid w:val="00CD331A"/>
    <w:rsid w:val="00CD33B2"/>
    <w:rsid w:val="00CD3B22"/>
    <w:rsid w:val="00CD4D8D"/>
    <w:rsid w:val="00CD4F17"/>
    <w:rsid w:val="00CD5561"/>
    <w:rsid w:val="00CD57D2"/>
    <w:rsid w:val="00CD5C9E"/>
    <w:rsid w:val="00CD66B5"/>
    <w:rsid w:val="00CD6BAA"/>
    <w:rsid w:val="00CD6FB8"/>
    <w:rsid w:val="00CD6FC1"/>
    <w:rsid w:val="00CD7F1D"/>
    <w:rsid w:val="00CE0540"/>
    <w:rsid w:val="00CE0619"/>
    <w:rsid w:val="00CE0C35"/>
    <w:rsid w:val="00CE13D4"/>
    <w:rsid w:val="00CE1C03"/>
    <w:rsid w:val="00CE2091"/>
    <w:rsid w:val="00CE218D"/>
    <w:rsid w:val="00CE220B"/>
    <w:rsid w:val="00CE253A"/>
    <w:rsid w:val="00CE29CD"/>
    <w:rsid w:val="00CE3185"/>
    <w:rsid w:val="00CE354B"/>
    <w:rsid w:val="00CE3C08"/>
    <w:rsid w:val="00CE3CE2"/>
    <w:rsid w:val="00CE468A"/>
    <w:rsid w:val="00CE588E"/>
    <w:rsid w:val="00CE7973"/>
    <w:rsid w:val="00CE79BC"/>
    <w:rsid w:val="00CE79DB"/>
    <w:rsid w:val="00CF0C96"/>
    <w:rsid w:val="00CF2B9E"/>
    <w:rsid w:val="00CF393F"/>
    <w:rsid w:val="00CF54B3"/>
    <w:rsid w:val="00CF58B0"/>
    <w:rsid w:val="00CF77E7"/>
    <w:rsid w:val="00D00475"/>
    <w:rsid w:val="00D0088B"/>
    <w:rsid w:val="00D01CDD"/>
    <w:rsid w:val="00D02086"/>
    <w:rsid w:val="00D0365D"/>
    <w:rsid w:val="00D036FD"/>
    <w:rsid w:val="00D03FCE"/>
    <w:rsid w:val="00D04773"/>
    <w:rsid w:val="00D04811"/>
    <w:rsid w:val="00D04F4D"/>
    <w:rsid w:val="00D0518E"/>
    <w:rsid w:val="00D05D5C"/>
    <w:rsid w:val="00D06B89"/>
    <w:rsid w:val="00D07962"/>
    <w:rsid w:val="00D07D2E"/>
    <w:rsid w:val="00D07D96"/>
    <w:rsid w:val="00D07F5B"/>
    <w:rsid w:val="00D10032"/>
    <w:rsid w:val="00D101AA"/>
    <w:rsid w:val="00D10A16"/>
    <w:rsid w:val="00D120D5"/>
    <w:rsid w:val="00D12479"/>
    <w:rsid w:val="00D127AB"/>
    <w:rsid w:val="00D12B25"/>
    <w:rsid w:val="00D13559"/>
    <w:rsid w:val="00D143FC"/>
    <w:rsid w:val="00D14746"/>
    <w:rsid w:val="00D14E23"/>
    <w:rsid w:val="00D14EFA"/>
    <w:rsid w:val="00D15778"/>
    <w:rsid w:val="00D175FD"/>
    <w:rsid w:val="00D20835"/>
    <w:rsid w:val="00D20A04"/>
    <w:rsid w:val="00D2104C"/>
    <w:rsid w:val="00D2127C"/>
    <w:rsid w:val="00D219BC"/>
    <w:rsid w:val="00D21F31"/>
    <w:rsid w:val="00D23254"/>
    <w:rsid w:val="00D241AD"/>
    <w:rsid w:val="00D25555"/>
    <w:rsid w:val="00D259AE"/>
    <w:rsid w:val="00D25E83"/>
    <w:rsid w:val="00D26515"/>
    <w:rsid w:val="00D269AA"/>
    <w:rsid w:val="00D2723B"/>
    <w:rsid w:val="00D274B3"/>
    <w:rsid w:val="00D27CCA"/>
    <w:rsid w:val="00D3079F"/>
    <w:rsid w:val="00D3088B"/>
    <w:rsid w:val="00D3126F"/>
    <w:rsid w:val="00D3175E"/>
    <w:rsid w:val="00D31FF0"/>
    <w:rsid w:val="00D325BB"/>
    <w:rsid w:val="00D32614"/>
    <w:rsid w:val="00D33FED"/>
    <w:rsid w:val="00D35208"/>
    <w:rsid w:val="00D35501"/>
    <w:rsid w:val="00D35FD9"/>
    <w:rsid w:val="00D3731E"/>
    <w:rsid w:val="00D37D66"/>
    <w:rsid w:val="00D40021"/>
    <w:rsid w:val="00D40248"/>
    <w:rsid w:val="00D408FF"/>
    <w:rsid w:val="00D40A8D"/>
    <w:rsid w:val="00D40E7F"/>
    <w:rsid w:val="00D413A3"/>
    <w:rsid w:val="00D4144F"/>
    <w:rsid w:val="00D419A8"/>
    <w:rsid w:val="00D41F2E"/>
    <w:rsid w:val="00D428FD"/>
    <w:rsid w:val="00D42C85"/>
    <w:rsid w:val="00D43026"/>
    <w:rsid w:val="00D43C87"/>
    <w:rsid w:val="00D43E7E"/>
    <w:rsid w:val="00D43FCF"/>
    <w:rsid w:val="00D45CA9"/>
    <w:rsid w:val="00D45F6A"/>
    <w:rsid w:val="00D461BE"/>
    <w:rsid w:val="00D46B56"/>
    <w:rsid w:val="00D476C5"/>
    <w:rsid w:val="00D47DAE"/>
    <w:rsid w:val="00D47F1A"/>
    <w:rsid w:val="00D47F1B"/>
    <w:rsid w:val="00D5017A"/>
    <w:rsid w:val="00D50F0A"/>
    <w:rsid w:val="00D50F67"/>
    <w:rsid w:val="00D51626"/>
    <w:rsid w:val="00D51A46"/>
    <w:rsid w:val="00D51C7D"/>
    <w:rsid w:val="00D53588"/>
    <w:rsid w:val="00D53B47"/>
    <w:rsid w:val="00D53BDE"/>
    <w:rsid w:val="00D53C72"/>
    <w:rsid w:val="00D53CD4"/>
    <w:rsid w:val="00D54BA8"/>
    <w:rsid w:val="00D54F03"/>
    <w:rsid w:val="00D550E6"/>
    <w:rsid w:val="00D55405"/>
    <w:rsid w:val="00D561DA"/>
    <w:rsid w:val="00D56425"/>
    <w:rsid w:val="00D57C63"/>
    <w:rsid w:val="00D57E60"/>
    <w:rsid w:val="00D608E6"/>
    <w:rsid w:val="00D60C4F"/>
    <w:rsid w:val="00D60CFF"/>
    <w:rsid w:val="00D610E5"/>
    <w:rsid w:val="00D6111D"/>
    <w:rsid w:val="00D61BEF"/>
    <w:rsid w:val="00D62567"/>
    <w:rsid w:val="00D635FD"/>
    <w:rsid w:val="00D64716"/>
    <w:rsid w:val="00D64ACB"/>
    <w:rsid w:val="00D64C48"/>
    <w:rsid w:val="00D652A4"/>
    <w:rsid w:val="00D65343"/>
    <w:rsid w:val="00D669E3"/>
    <w:rsid w:val="00D66C65"/>
    <w:rsid w:val="00D67031"/>
    <w:rsid w:val="00D67033"/>
    <w:rsid w:val="00D67046"/>
    <w:rsid w:val="00D67286"/>
    <w:rsid w:val="00D67FF4"/>
    <w:rsid w:val="00D707B3"/>
    <w:rsid w:val="00D70EA5"/>
    <w:rsid w:val="00D71458"/>
    <w:rsid w:val="00D717E4"/>
    <w:rsid w:val="00D723F9"/>
    <w:rsid w:val="00D73793"/>
    <w:rsid w:val="00D73AEE"/>
    <w:rsid w:val="00D73DC9"/>
    <w:rsid w:val="00D7412D"/>
    <w:rsid w:val="00D74482"/>
    <w:rsid w:val="00D746B8"/>
    <w:rsid w:val="00D749C8"/>
    <w:rsid w:val="00D74EC9"/>
    <w:rsid w:val="00D7546E"/>
    <w:rsid w:val="00D75CA9"/>
    <w:rsid w:val="00D7631C"/>
    <w:rsid w:val="00D76421"/>
    <w:rsid w:val="00D76701"/>
    <w:rsid w:val="00D76E4D"/>
    <w:rsid w:val="00D77343"/>
    <w:rsid w:val="00D77D06"/>
    <w:rsid w:val="00D77EFD"/>
    <w:rsid w:val="00D8070F"/>
    <w:rsid w:val="00D82D3A"/>
    <w:rsid w:val="00D83EF3"/>
    <w:rsid w:val="00D84814"/>
    <w:rsid w:val="00D84E41"/>
    <w:rsid w:val="00D8540C"/>
    <w:rsid w:val="00D85434"/>
    <w:rsid w:val="00D85DAE"/>
    <w:rsid w:val="00D85E62"/>
    <w:rsid w:val="00D8625A"/>
    <w:rsid w:val="00D863D2"/>
    <w:rsid w:val="00D8680E"/>
    <w:rsid w:val="00D86AA8"/>
    <w:rsid w:val="00D86EE3"/>
    <w:rsid w:val="00D87329"/>
    <w:rsid w:val="00D87DE3"/>
    <w:rsid w:val="00D87EC3"/>
    <w:rsid w:val="00D907FC"/>
    <w:rsid w:val="00D9091A"/>
    <w:rsid w:val="00D90DCE"/>
    <w:rsid w:val="00D90DE5"/>
    <w:rsid w:val="00D92141"/>
    <w:rsid w:val="00D92B44"/>
    <w:rsid w:val="00D9370A"/>
    <w:rsid w:val="00D93909"/>
    <w:rsid w:val="00D93C2A"/>
    <w:rsid w:val="00D94D53"/>
    <w:rsid w:val="00D951AF"/>
    <w:rsid w:val="00D959B0"/>
    <w:rsid w:val="00D95EBF"/>
    <w:rsid w:val="00D96252"/>
    <w:rsid w:val="00D96C75"/>
    <w:rsid w:val="00D97C7F"/>
    <w:rsid w:val="00DA013B"/>
    <w:rsid w:val="00DA0E44"/>
    <w:rsid w:val="00DA22B8"/>
    <w:rsid w:val="00DA2367"/>
    <w:rsid w:val="00DA25F0"/>
    <w:rsid w:val="00DA2AD1"/>
    <w:rsid w:val="00DA338A"/>
    <w:rsid w:val="00DA3DB8"/>
    <w:rsid w:val="00DA3DFB"/>
    <w:rsid w:val="00DA63AF"/>
    <w:rsid w:val="00DA6725"/>
    <w:rsid w:val="00DA72C6"/>
    <w:rsid w:val="00DA7455"/>
    <w:rsid w:val="00DA7FC0"/>
    <w:rsid w:val="00DB01DE"/>
    <w:rsid w:val="00DB074F"/>
    <w:rsid w:val="00DB122D"/>
    <w:rsid w:val="00DB15D5"/>
    <w:rsid w:val="00DB1823"/>
    <w:rsid w:val="00DB2454"/>
    <w:rsid w:val="00DB2AD7"/>
    <w:rsid w:val="00DB35EF"/>
    <w:rsid w:val="00DB3BD4"/>
    <w:rsid w:val="00DB572E"/>
    <w:rsid w:val="00DB6054"/>
    <w:rsid w:val="00DB61AF"/>
    <w:rsid w:val="00DB6DF8"/>
    <w:rsid w:val="00DB73D9"/>
    <w:rsid w:val="00DB76C8"/>
    <w:rsid w:val="00DB7947"/>
    <w:rsid w:val="00DC034C"/>
    <w:rsid w:val="00DC04E9"/>
    <w:rsid w:val="00DC15DB"/>
    <w:rsid w:val="00DC2930"/>
    <w:rsid w:val="00DC2CEF"/>
    <w:rsid w:val="00DC321D"/>
    <w:rsid w:val="00DC3267"/>
    <w:rsid w:val="00DC40DB"/>
    <w:rsid w:val="00DC4900"/>
    <w:rsid w:val="00DC4A1F"/>
    <w:rsid w:val="00DC4D4B"/>
    <w:rsid w:val="00DC4DC9"/>
    <w:rsid w:val="00DC50C9"/>
    <w:rsid w:val="00DC5608"/>
    <w:rsid w:val="00DC5AAF"/>
    <w:rsid w:val="00DC5B60"/>
    <w:rsid w:val="00DC5FD6"/>
    <w:rsid w:val="00DC6A22"/>
    <w:rsid w:val="00DC6E63"/>
    <w:rsid w:val="00DC6E6E"/>
    <w:rsid w:val="00DD005E"/>
    <w:rsid w:val="00DD0511"/>
    <w:rsid w:val="00DD1996"/>
    <w:rsid w:val="00DD1FE5"/>
    <w:rsid w:val="00DD260F"/>
    <w:rsid w:val="00DD2C05"/>
    <w:rsid w:val="00DD422C"/>
    <w:rsid w:val="00DD42C8"/>
    <w:rsid w:val="00DD5472"/>
    <w:rsid w:val="00DD5E7B"/>
    <w:rsid w:val="00DD6025"/>
    <w:rsid w:val="00DD7E89"/>
    <w:rsid w:val="00DE09EC"/>
    <w:rsid w:val="00DE0B11"/>
    <w:rsid w:val="00DE1127"/>
    <w:rsid w:val="00DE3AD6"/>
    <w:rsid w:val="00DE42E9"/>
    <w:rsid w:val="00DE496E"/>
    <w:rsid w:val="00DE54A8"/>
    <w:rsid w:val="00DE578C"/>
    <w:rsid w:val="00DE5794"/>
    <w:rsid w:val="00DE73B5"/>
    <w:rsid w:val="00DE7D2D"/>
    <w:rsid w:val="00DF0746"/>
    <w:rsid w:val="00DF0FC8"/>
    <w:rsid w:val="00DF1DA5"/>
    <w:rsid w:val="00DF22EE"/>
    <w:rsid w:val="00DF2AE0"/>
    <w:rsid w:val="00DF2C48"/>
    <w:rsid w:val="00DF372F"/>
    <w:rsid w:val="00DF3C89"/>
    <w:rsid w:val="00DF40E0"/>
    <w:rsid w:val="00DF41B5"/>
    <w:rsid w:val="00DF4316"/>
    <w:rsid w:val="00DF44B5"/>
    <w:rsid w:val="00DF4AAB"/>
    <w:rsid w:val="00DF4DD3"/>
    <w:rsid w:val="00DF4EDE"/>
    <w:rsid w:val="00DF5507"/>
    <w:rsid w:val="00DF5F89"/>
    <w:rsid w:val="00DF6890"/>
    <w:rsid w:val="00DF6CC1"/>
    <w:rsid w:val="00DF7937"/>
    <w:rsid w:val="00E002A0"/>
    <w:rsid w:val="00E00F8D"/>
    <w:rsid w:val="00E01470"/>
    <w:rsid w:val="00E01A56"/>
    <w:rsid w:val="00E0217E"/>
    <w:rsid w:val="00E02249"/>
    <w:rsid w:val="00E03887"/>
    <w:rsid w:val="00E03E72"/>
    <w:rsid w:val="00E042E4"/>
    <w:rsid w:val="00E04DB3"/>
    <w:rsid w:val="00E04EAF"/>
    <w:rsid w:val="00E0547C"/>
    <w:rsid w:val="00E0551F"/>
    <w:rsid w:val="00E05E19"/>
    <w:rsid w:val="00E06300"/>
    <w:rsid w:val="00E06683"/>
    <w:rsid w:val="00E069A3"/>
    <w:rsid w:val="00E06C34"/>
    <w:rsid w:val="00E07154"/>
    <w:rsid w:val="00E076C0"/>
    <w:rsid w:val="00E07AFC"/>
    <w:rsid w:val="00E07C37"/>
    <w:rsid w:val="00E07D3B"/>
    <w:rsid w:val="00E10265"/>
    <w:rsid w:val="00E1058F"/>
    <w:rsid w:val="00E10AB3"/>
    <w:rsid w:val="00E10B88"/>
    <w:rsid w:val="00E10BAB"/>
    <w:rsid w:val="00E110DE"/>
    <w:rsid w:val="00E11503"/>
    <w:rsid w:val="00E11E2F"/>
    <w:rsid w:val="00E11EB5"/>
    <w:rsid w:val="00E11FDC"/>
    <w:rsid w:val="00E1213A"/>
    <w:rsid w:val="00E130DB"/>
    <w:rsid w:val="00E132C5"/>
    <w:rsid w:val="00E1352C"/>
    <w:rsid w:val="00E1362D"/>
    <w:rsid w:val="00E13CBD"/>
    <w:rsid w:val="00E13D62"/>
    <w:rsid w:val="00E1482E"/>
    <w:rsid w:val="00E149AD"/>
    <w:rsid w:val="00E15067"/>
    <w:rsid w:val="00E15544"/>
    <w:rsid w:val="00E17136"/>
    <w:rsid w:val="00E20067"/>
    <w:rsid w:val="00E200CC"/>
    <w:rsid w:val="00E204C7"/>
    <w:rsid w:val="00E21500"/>
    <w:rsid w:val="00E21577"/>
    <w:rsid w:val="00E21FDD"/>
    <w:rsid w:val="00E21FE5"/>
    <w:rsid w:val="00E221F8"/>
    <w:rsid w:val="00E22F9B"/>
    <w:rsid w:val="00E23199"/>
    <w:rsid w:val="00E2421F"/>
    <w:rsid w:val="00E25211"/>
    <w:rsid w:val="00E25516"/>
    <w:rsid w:val="00E25924"/>
    <w:rsid w:val="00E25FF0"/>
    <w:rsid w:val="00E26CE8"/>
    <w:rsid w:val="00E27D5C"/>
    <w:rsid w:val="00E303CA"/>
    <w:rsid w:val="00E30F5C"/>
    <w:rsid w:val="00E31848"/>
    <w:rsid w:val="00E329C6"/>
    <w:rsid w:val="00E32D4C"/>
    <w:rsid w:val="00E334B2"/>
    <w:rsid w:val="00E354C5"/>
    <w:rsid w:val="00E35ABF"/>
    <w:rsid w:val="00E362D7"/>
    <w:rsid w:val="00E377F4"/>
    <w:rsid w:val="00E37EED"/>
    <w:rsid w:val="00E40F81"/>
    <w:rsid w:val="00E41761"/>
    <w:rsid w:val="00E42AB7"/>
    <w:rsid w:val="00E4353F"/>
    <w:rsid w:val="00E44FB9"/>
    <w:rsid w:val="00E45232"/>
    <w:rsid w:val="00E46771"/>
    <w:rsid w:val="00E47073"/>
    <w:rsid w:val="00E47805"/>
    <w:rsid w:val="00E50380"/>
    <w:rsid w:val="00E506F5"/>
    <w:rsid w:val="00E50A09"/>
    <w:rsid w:val="00E517F2"/>
    <w:rsid w:val="00E51FA9"/>
    <w:rsid w:val="00E52C7C"/>
    <w:rsid w:val="00E533BD"/>
    <w:rsid w:val="00E55132"/>
    <w:rsid w:val="00E55519"/>
    <w:rsid w:val="00E55770"/>
    <w:rsid w:val="00E5581E"/>
    <w:rsid w:val="00E5662C"/>
    <w:rsid w:val="00E56F7E"/>
    <w:rsid w:val="00E57A5E"/>
    <w:rsid w:val="00E57F8A"/>
    <w:rsid w:val="00E60FC4"/>
    <w:rsid w:val="00E62B35"/>
    <w:rsid w:val="00E634A8"/>
    <w:rsid w:val="00E63BE4"/>
    <w:rsid w:val="00E63C8B"/>
    <w:rsid w:val="00E648B9"/>
    <w:rsid w:val="00E649EA"/>
    <w:rsid w:val="00E65154"/>
    <w:rsid w:val="00E6552A"/>
    <w:rsid w:val="00E66430"/>
    <w:rsid w:val="00E66D41"/>
    <w:rsid w:val="00E676A9"/>
    <w:rsid w:val="00E67E92"/>
    <w:rsid w:val="00E70632"/>
    <w:rsid w:val="00E70C37"/>
    <w:rsid w:val="00E71305"/>
    <w:rsid w:val="00E71AF7"/>
    <w:rsid w:val="00E72677"/>
    <w:rsid w:val="00E72AF4"/>
    <w:rsid w:val="00E72D53"/>
    <w:rsid w:val="00E7388F"/>
    <w:rsid w:val="00E73E30"/>
    <w:rsid w:val="00E73E84"/>
    <w:rsid w:val="00E7578F"/>
    <w:rsid w:val="00E75933"/>
    <w:rsid w:val="00E759D2"/>
    <w:rsid w:val="00E76925"/>
    <w:rsid w:val="00E76DE8"/>
    <w:rsid w:val="00E81087"/>
    <w:rsid w:val="00E8182E"/>
    <w:rsid w:val="00E81F86"/>
    <w:rsid w:val="00E834A2"/>
    <w:rsid w:val="00E84401"/>
    <w:rsid w:val="00E8475E"/>
    <w:rsid w:val="00E84CB9"/>
    <w:rsid w:val="00E856CC"/>
    <w:rsid w:val="00E8675F"/>
    <w:rsid w:val="00E86888"/>
    <w:rsid w:val="00E86EFE"/>
    <w:rsid w:val="00E87474"/>
    <w:rsid w:val="00E87B95"/>
    <w:rsid w:val="00E87C63"/>
    <w:rsid w:val="00E90345"/>
    <w:rsid w:val="00E91266"/>
    <w:rsid w:val="00E912B7"/>
    <w:rsid w:val="00E91300"/>
    <w:rsid w:val="00E91D3F"/>
    <w:rsid w:val="00E9282F"/>
    <w:rsid w:val="00E92D9D"/>
    <w:rsid w:val="00E92F3E"/>
    <w:rsid w:val="00E93824"/>
    <w:rsid w:val="00E93854"/>
    <w:rsid w:val="00E9393A"/>
    <w:rsid w:val="00E93AAE"/>
    <w:rsid w:val="00E94248"/>
    <w:rsid w:val="00E943AB"/>
    <w:rsid w:val="00E94B90"/>
    <w:rsid w:val="00E955E3"/>
    <w:rsid w:val="00E95C53"/>
    <w:rsid w:val="00E96121"/>
    <w:rsid w:val="00E9646F"/>
    <w:rsid w:val="00E97F8E"/>
    <w:rsid w:val="00EA0EA6"/>
    <w:rsid w:val="00EA14A6"/>
    <w:rsid w:val="00EA186A"/>
    <w:rsid w:val="00EA1923"/>
    <w:rsid w:val="00EA19B4"/>
    <w:rsid w:val="00EA26CE"/>
    <w:rsid w:val="00EA28B3"/>
    <w:rsid w:val="00EA34F9"/>
    <w:rsid w:val="00EA3501"/>
    <w:rsid w:val="00EA399A"/>
    <w:rsid w:val="00EA4156"/>
    <w:rsid w:val="00EA422A"/>
    <w:rsid w:val="00EA4EBA"/>
    <w:rsid w:val="00EA5496"/>
    <w:rsid w:val="00EA5AAB"/>
    <w:rsid w:val="00EA677A"/>
    <w:rsid w:val="00EA7BB1"/>
    <w:rsid w:val="00EA7CF8"/>
    <w:rsid w:val="00EB00B3"/>
    <w:rsid w:val="00EB0CAE"/>
    <w:rsid w:val="00EB136E"/>
    <w:rsid w:val="00EB1A4C"/>
    <w:rsid w:val="00EB1D2B"/>
    <w:rsid w:val="00EB2579"/>
    <w:rsid w:val="00EB2F19"/>
    <w:rsid w:val="00EB4A09"/>
    <w:rsid w:val="00EB502C"/>
    <w:rsid w:val="00EB511A"/>
    <w:rsid w:val="00EB5121"/>
    <w:rsid w:val="00EB5563"/>
    <w:rsid w:val="00EB5D3C"/>
    <w:rsid w:val="00EB7194"/>
    <w:rsid w:val="00EB76AF"/>
    <w:rsid w:val="00EB7DEA"/>
    <w:rsid w:val="00EC014A"/>
    <w:rsid w:val="00EC0D2F"/>
    <w:rsid w:val="00EC21E6"/>
    <w:rsid w:val="00EC2290"/>
    <w:rsid w:val="00EC2933"/>
    <w:rsid w:val="00EC38BC"/>
    <w:rsid w:val="00EC3DF0"/>
    <w:rsid w:val="00EC43AB"/>
    <w:rsid w:val="00EC527A"/>
    <w:rsid w:val="00EC58F0"/>
    <w:rsid w:val="00EC5A51"/>
    <w:rsid w:val="00EC6B24"/>
    <w:rsid w:val="00EC6E45"/>
    <w:rsid w:val="00EC71A6"/>
    <w:rsid w:val="00EC7AC0"/>
    <w:rsid w:val="00EC7BD0"/>
    <w:rsid w:val="00ED03C6"/>
    <w:rsid w:val="00ED05BF"/>
    <w:rsid w:val="00ED0A30"/>
    <w:rsid w:val="00ED0D54"/>
    <w:rsid w:val="00ED0E82"/>
    <w:rsid w:val="00ED0F65"/>
    <w:rsid w:val="00ED1024"/>
    <w:rsid w:val="00ED13F5"/>
    <w:rsid w:val="00ED18E6"/>
    <w:rsid w:val="00ED2043"/>
    <w:rsid w:val="00ED24F8"/>
    <w:rsid w:val="00ED30D3"/>
    <w:rsid w:val="00ED3878"/>
    <w:rsid w:val="00ED3A15"/>
    <w:rsid w:val="00ED4144"/>
    <w:rsid w:val="00ED4274"/>
    <w:rsid w:val="00ED4DBE"/>
    <w:rsid w:val="00ED53BE"/>
    <w:rsid w:val="00ED5FFF"/>
    <w:rsid w:val="00ED6082"/>
    <w:rsid w:val="00ED6918"/>
    <w:rsid w:val="00ED7042"/>
    <w:rsid w:val="00ED7B63"/>
    <w:rsid w:val="00ED7C1D"/>
    <w:rsid w:val="00EE1315"/>
    <w:rsid w:val="00EE1AE6"/>
    <w:rsid w:val="00EE1DD0"/>
    <w:rsid w:val="00EE2B4A"/>
    <w:rsid w:val="00EE2FB6"/>
    <w:rsid w:val="00EE38B9"/>
    <w:rsid w:val="00EE3B64"/>
    <w:rsid w:val="00EE4332"/>
    <w:rsid w:val="00EE49A8"/>
    <w:rsid w:val="00EE4E71"/>
    <w:rsid w:val="00EE5237"/>
    <w:rsid w:val="00EE56BA"/>
    <w:rsid w:val="00EE5C89"/>
    <w:rsid w:val="00EE5E12"/>
    <w:rsid w:val="00EE67B2"/>
    <w:rsid w:val="00EE6A38"/>
    <w:rsid w:val="00EE6D25"/>
    <w:rsid w:val="00EE6F41"/>
    <w:rsid w:val="00EE702F"/>
    <w:rsid w:val="00EE74D8"/>
    <w:rsid w:val="00EE75A7"/>
    <w:rsid w:val="00EE7961"/>
    <w:rsid w:val="00EF090A"/>
    <w:rsid w:val="00EF153B"/>
    <w:rsid w:val="00EF1FE3"/>
    <w:rsid w:val="00EF21B9"/>
    <w:rsid w:val="00EF2230"/>
    <w:rsid w:val="00EF2411"/>
    <w:rsid w:val="00EF2FF1"/>
    <w:rsid w:val="00EF3BAE"/>
    <w:rsid w:val="00EF3E96"/>
    <w:rsid w:val="00EF463A"/>
    <w:rsid w:val="00EF4652"/>
    <w:rsid w:val="00EF47A3"/>
    <w:rsid w:val="00EF53FB"/>
    <w:rsid w:val="00EF5A23"/>
    <w:rsid w:val="00EF5E0B"/>
    <w:rsid w:val="00EF6640"/>
    <w:rsid w:val="00EF6717"/>
    <w:rsid w:val="00EF704E"/>
    <w:rsid w:val="00F001E3"/>
    <w:rsid w:val="00F00896"/>
    <w:rsid w:val="00F012B6"/>
    <w:rsid w:val="00F0152C"/>
    <w:rsid w:val="00F01619"/>
    <w:rsid w:val="00F019B7"/>
    <w:rsid w:val="00F01E0E"/>
    <w:rsid w:val="00F0217A"/>
    <w:rsid w:val="00F0243C"/>
    <w:rsid w:val="00F03115"/>
    <w:rsid w:val="00F03C38"/>
    <w:rsid w:val="00F04311"/>
    <w:rsid w:val="00F0499F"/>
    <w:rsid w:val="00F04F64"/>
    <w:rsid w:val="00F057E3"/>
    <w:rsid w:val="00F05835"/>
    <w:rsid w:val="00F05978"/>
    <w:rsid w:val="00F07270"/>
    <w:rsid w:val="00F07BBC"/>
    <w:rsid w:val="00F07C7E"/>
    <w:rsid w:val="00F10B3C"/>
    <w:rsid w:val="00F11087"/>
    <w:rsid w:val="00F12884"/>
    <w:rsid w:val="00F12C1E"/>
    <w:rsid w:val="00F13EEE"/>
    <w:rsid w:val="00F13F0C"/>
    <w:rsid w:val="00F13F4F"/>
    <w:rsid w:val="00F14329"/>
    <w:rsid w:val="00F14E60"/>
    <w:rsid w:val="00F15402"/>
    <w:rsid w:val="00F15671"/>
    <w:rsid w:val="00F15DCE"/>
    <w:rsid w:val="00F162D0"/>
    <w:rsid w:val="00F166A3"/>
    <w:rsid w:val="00F17067"/>
    <w:rsid w:val="00F20393"/>
    <w:rsid w:val="00F20FB4"/>
    <w:rsid w:val="00F21D6A"/>
    <w:rsid w:val="00F21E8A"/>
    <w:rsid w:val="00F221C5"/>
    <w:rsid w:val="00F2233B"/>
    <w:rsid w:val="00F226F1"/>
    <w:rsid w:val="00F2286E"/>
    <w:rsid w:val="00F23A36"/>
    <w:rsid w:val="00F23C57"/>
    <w:rsid w:val="00F243DB"/>
    <w:rsid w:val="00F24709"/>
    <w:rsid w:val="00F252D2"/>
    <w:rsid w:val="00F254EF"/>
    <w:rsid w:val="00F268E1"/>
    <w:rsid w:val="00F270BD"/>
    <w:rsid w:val="00F27167"/>
    <w:rsid w:val="00F27308"/>
    <w:rsid w:val="00F31084"/>
    <w:rsid w:val="00F31535"/>
    <w:rsid w:val="00F31861"/>
    <w:rsid w:val="00F32CD8"/>
    <w:rsid w:val="00F331BD"/>
    <w:rsid w:val="00F33D74"/>
    <w:rsid w:val="00F34085"/>
    <w:rsid w:val="00F34632"/>
    <w:rsid w:val="00F353E2"/>
    <w:rsid w:val="00F35816"/>
    <w:rsid w:val="00F36BBC"/>
    <w:rsid w:val="00F37874"/>
    <w:rsid w:val="00F40BB4"/>
    <w:rsid w:val="00F40E5A"/>
    <w:rsid w:val="00F41053"/>
    <w:rsid w:val="00F421AD"/>
    <w:rsid w:val="00F42289"/>
    <w:rsid w:val="00F42694"/>
    <w:rsid w:val="00F43200"/>
    <w:rsid w:val="00F4380B"/>
    <w:rsid w:val="00F43AE4"/>
    <w:rsid w:val="00F44929"/>
    <w:rsid w:val="00F4512D"/>
    <w:rsid w:val="00F45BB3"/>
    <w:rsid w:val="00F46DAA"/>
    <w:rsid w:val="00F473FD"/>
    <w:rsid w:val="00F47D9E"/>
    <w:rsid w:val="00F50EA6"/>
    <w:rsid w:val="00F5116D"/>
    <w:rsid w:val="00F5243A"/>
    <w:rsid w:val="00F5281F"/>
    <w:rsid w:val="00F532BD"/>
    <w:rsid w:val="00F539BF"/>
    <w:rsid w:val="00F53B7C"/>
    <w:rsid w:val="00F54900"/>
    <w:rsid w:val="00F54D30"/>
    <w:rsid w:val="00F54D53"/>
    <w:rsid w:val="00F5634C"/>
    <w:rsid w:val="00F56C9A"/>
    <w:rsid w:val="00F57AF4"/>
    <w:rsid w:val="00F60608"/>
    <w:rsid w:val="00F6068F"/>
    <w:rsid w:val="00F612CA"/>
    <w:rsid w:val="00F6134A"/>
    <w:rsid w:val="00F6197E"/>
    <w:rsid w:val="00F61C60"/>
    <w:rsid w:val="00F62A8B"/>
    <w:rsid w:val="00F62E56"/>
    <w:rsid w:val="00F62E67"/>
    <w:rsid w:val="00F62F3D"/>
    <w:rsid w:val="00F6340E"/>
    <w:rsid w:val="00F637E0"/>
    <w:rsid w:val="00F64436"/>
    <w:rsid w:val="00F64ACD"/>
    <w:rsid w:val="00F6502C"/>
    <w:rsid w:val="00F655FE"/>
    <w:rsid w:val="00F65A05"/>
    <w:rsid w:val="00F67CFA"/>
    <w:rsid w:val="00F70081"/>
    <w:rsid w:val="00F717EC"/>
    <w:rsid w:val="00F7231E"/>
    <w:rsid w:val="00F7305A"/>
    <w:rsid w:val="00F74637"/>
    <w:rsid w:val="00F7464A"/>
    <w:rsid w:val="00F74B71"/>
    <w:rsid w:val="00F7574D"/>
    <w:rsid w:val="00F76AAA"/>
    <w:rsid w:val="00F76C1B"/>
    <w:rsid w:val="00F774B1"/>
    <w:rsid w:val="00F80722"/>
    <w:rsid w:val="00F82291"/>
    <w:rsid w:val="00F82B70"/>
    <w:rsid w:val="00F82B7B"/>
    <w:rsid w:val="00F82B95"/>
    <w:rsid w:val="00F83C0B"/>
    <w:rsid w:val="00F858D0"/>
    <w:rsid w:val="00F86121"/>
    <w:rsid w:val="00F87090"/>
    <w:rsid w:val="00F87A54"/>
    <w:rsid w:val="00F87E0D"/>
    <w:rsid w:val="00F91A40"/>
    <w:rsid w:val="00F92269"/>
    <w:rsid w:val="00F925FE"/>
    <w:rsid w:val="00F926C8"/>
    <w:rsid w:val="00F9272D"/>
    <w:rsid w:val="00F92874"/>
    <w:rsid w:val="00F92AB0"/>
    <w:rsid w:val="00F92D44"/>
    <w:rsid w:val="00F93786"/>
    <w:rsid w:val="00F93F7A"/>
    <w:rsid w:val="00F942E7"/>
    <w:rsid w:val="00F9534C"/>
    <w:rsid w:val="00F9660A"/>
    <w:rsid w:val="00F96EFF"/>
    <w:rsid w:val="00F97124"/>
    <w:rsid w:val="00FA2BC0"/>
    <w:rsid w:val="00FA2E02"/>
    <w:rsid w:val="00FA326F"/>
    <w:rsid w:val="00FA3E72"/>
    <w:rsid w:val="00FA3F54"/>
    <w:rsid w:val="00FA4404"/>
    <w:rsid w:val="00FA454F"/>
    <w:rsid w:val="00FA467B"/>
    <w:rsid w:val="00FA4F74"/>
    <w:rsid w:val="00FA5089"/>
    <w:rsid w:val="00FA5E72"/>
    <w:rsid w:val="00FA5FC6"/>
    <w:rsid w:val="00FA6D61"/>
    <w:rsid w:val="00FA6E60"/>
    <w:rsid w:val="00FA7462"/>
    <w:rsid w:val="00FA78CF"/>
    <w:rsid w:val="00FA7C18"/>
    <w:rsid w:val="00FB029B"/>
    <w:rsid w:val="00FB0437"/>
    <w:rsid w:val="00FB0ED4"/>
    <w:rsid w:val="00FB1BA5"/>
    <w:rsid w:val="00FB3033"/>
    <w:rsid w:val="00FB3E05"/>
    <w:rsid w:val="00FB4DDA"/>
    <w:rsid w:val="00FB5022"/>
    <w:rsid w:val="00FB5B87"/>
    <w:rsid w:val="00FB6A40"/>
    <w:rsid w:val="00FB6AB2"/>
    <w:rsid w:val="00FB6CD0"/>
    <w:rsid w:val="00FB7289"/>
    <w:rsid w:val="00FB7AFD"/>
    <w:rsid w:val="00FB7B39"/>
    <w:rsid w:val="00FB7B87"/>
    <w:rsid w:val="00FC0549"/>
    <w:rsid w:val="00FC0692"/>
    <w:rsid w:val="00FC19DC"/>
    <w:rsid w:val="00FC2A70"/>
    <w:rsid w:val="00FC2DB4"/>
    <w:rsid w:val="00FC2EAE"/>
    <w:rsid w:val="00FC30C4"/>
    <w:rsid w:val="00FC3455"/>
    <w:rsid w:val="00FC3E7B"/>
    <w:rsid w:val="00FC4DC3"/>
    <w:rsid w:val="00FC5C6B"/>
    <w:rsid w:val="00FC70D8"/>
    <w:rsid w:val="00FC7B44"/>
    <w:rsid w:val="00FD0CF6"/>
    <w:rsid w:val="00FD0D7E"/>
    <w:rsid w:val="00FD26F2"/>
    <w:rsid w:val="00FD2B27"/>
    <w:rsid w:val="00FD2E5B"/>
    <w:rsid w:val="00FD3E4C"/>
    <w:rsid w:val="00FD4887"/>
    <w:rsid w:val="00FD5E64"/>
    <w:rsid w:val="00FD6E34"/>
    <w:rsid w:val="00FD6FDC"/>
    <w:rsid w:val="00FD7CF2"/>
    <w:rsid w:val="00FE0AD2"/>
    <w:rsid w:val="00FE15F5"/>
    <w:rsid w:val="00FE213A"/>
    <w:rsid w:val="00FE290C"/>
    <w:rsid w:val="00FE3A97"/>
    <w:rsid w:val="00FE3F75"/>
    <w:rsid w:val="00FE45D0"/>
    <w:rsid w:val="00FE4C70"/>
    <w:rsid w:val="00FE4EE6"/>
    <w:rsid w:val="00FE4F45"/>
    <w:rsid w:val="00FE56D8"/>
    <w:rsid w:val="00FE6259"/>
    <w:rsid w:val="00FE6566"/>
    <w:rsid w:val="00FE69BA"/>
    <w:rsid w:val="00FE6D36"/>
    <w:rsid w:val="00FF0244"/>
    <w:rsid w:val="00FF0570"/>
    <w:rsid w:val="00FF0960"/>
    <w:rsid w:val="00FF097E"/>
    <w:rsid w:val="00FF1E17"/>
    <w:rsid w:val="00FF24FC"/>
    <w:rsid w:val="00FF279F"/>
    <w:rsid w:val="00FF3171"/>
    <w:rsid w:val="00FF3BD2"/>
    <w:rsid w:val="00FF41D0"/>
    <w:rsid w:val="00FF4424"/>
    <w:rsid w:val="00FF4957"/>
    <w:rsid w:val="00FF65A6"/>
    <w:rsid w:val="00FF7157"/>
    <w:rsid w:val="00FF758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5A1ED7E5"/>
  <w15:chartTrackingRefBased/>
  <w15:docId w15:val="{50890FC7-0B1F-4A98-9DBE-106D883A4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E02BE"/>
    <w:pPr>
      <w:spacing w:before="160" w:after="160" w:line="276" w:lineRule="auto"/>
    </w:pPr>
    <w:rPr>
      <w:rFonts w:ascii="Lato" w:hAnsi="Lato" w:cs="Open Sans"/>
      <w:sz w:val="24"/>
      <w:szCs w:val="24"/>
      <w:lang w:eastAsia="en-US"/>
    </w:rPr>
  </w:style>
  <w:style w:type="paragraph" w:styleId="Nagwek1">
    <w:name w:val="heading 1"/>
    <w:aliases w:val="Level 1,rozdział"/>
    <w:basedOn w:val="Normalny"/>
    <w:next w:val="Normalny"/>
    <w:link w:val="Nagwek1Znak"/>
    <w:qFormat/>
    <w:rsid w:val="00F03C38"/>
    <w:pPr>
      <w:keepNext/>
      <w:pageBreakBefore/>
      <w:numPr>
        <w:numId w:val="6"/>
      </w:numPr>
      <w:spacing w:before="240" w:after="60"/>
      <w:ind w:left="431" w:hanging="431"/>
      <w:contextualSpacing/>
      <w:jc w:val="both"/>
      <w:outlineLvl w:val="0"/>
    </w:pPr>
    <w:rPr>
      <w:b/>
      <w:kern w:val="32"/>
      <w:sz w:val="40"/>
      <w:szCs w:val="40"/>
      <w:lang w:val="x-none"/>
    </w:rPr>
  </w:style>
  <w:style w:type="paragraph" w:styleId="Nagwek2">
    <w:name w:val="heading 2"/>
    <w:basedOn w:val="Normalny"/>
    <w:next w:val="Normalny"/>
    <w:link w:val="Nagwek2Znak"/>
    <w:qFormat/>
    <w:rsid w:val="00F03C38"/>
    <w:pPr>
      <w:keepNext/>
      <w:numPr>
        <w:ilvl w:val="1"/>
        <w:numId w:val="6"/>
      </w:numPr>
      <w:tabs>
        <w:tab w:val="clear" w:pos="3371"/>
        <w:tab w:val="num" w:pos="2552"/>
      </w:tabs>
      <w:spacing w:before="240" w:after="120" w:line="400" w:lineRule="exact"/>
      <w:ind w:left="1135"/>
      <w:jc w:val="both"/>
      <w:outlineLvl w:val="1"/>
    </w:pPr>
    <w:rPr>
      <w:b/>
      <w:iCs/>
      <w:sz w:val="32"/>
      <w:szCs w:val="28"/>
      <w:lang w:val="x-none"/>
    </w:rPr>
  </w:style>
  <w:style w:type="paragraph" w:styleId="Nagwek3">
    <w:name w:val="heading 3"/>
    <w:basedOn w:val="Normalny"/>
    <w:next w:val="Normalny"/>
    <w:link w:val="Nagwek3Znak"/>
    <w:qFormat/>
    <w:rsid w:val="00F03C38"/>
    <w:pPr>
      <w:keepNext/>
      <w:numPr>
        <w:ilvl w:val="2"/>
        <w:numId w:val="6"/>
      </w:numPr>
      <w:spacing w:before="240" w:after="120" w:line="320" w:lineRule="exact"/>
      <w:ind w:left="1531"/>
      <w:jc w:val="both"/>
      <w:outlineLvl w:val="2"/>
    </w:pPr>
    <w:rPr>
      <w:b/>
      <w:bCs/>
      <w:sz w:val="28"/>
      <w:lang w:val="x-none"/>
    </w:rPr>
  </w:style>
  <w:style w:type="paragraph" w:styleId="Nagwek4">
    <w:name w:val="heading 4"/>
    <w:aliases w:val="h4"/>
    <w:basedOn w:val="Normalny"/>
    <w:next w:val="Normalny"/>
    <w:link w:val="Nagwek4Znak"/>
    <w:qFormat/>
    <w:rsid w:val="00AE169D"/>
    <w:pPr>
      <w:keepNext/>
      <w:numPr>
        <w:ilvl w:val="3"/>
        <w:numId w:val="6"/>
      </w:numPr>
      <w:spacing w:before="240" w:after="120" w:line="240" w:lineRule="exact"/>
      <w:jc w:val="both"/>
      <w:outlineLvl w:val="3"/>
    </w:pPr>
    <w:rPr>
      <w:rFonts w:ascii="Arial Black" w:hAnsi="Arial Black"/>
      <w:bCs/>
      <w:lang w:val="x-none"/>
    </w:rPr>
  </w:style>
  <w:style w:type="paragraph" w:styleId="Nagwek5">
    <w:name w:val="heading 5"/>
    <w:basedOn w:val="Normalny"/>
    <w:next w:val="Normalny"/>
    <w:link w:val="Nagwek5Znak"/>
    <w:qFormat/>
    <w:rsid w:val="005578A4"/>
    <w:pPr>
      <w:numPr>
        <w:ilvl w:val="4"/>
        <w:numId w:val="6"/>
      </w:numPr>
      <w:spacing w:before="240" w:after="60"/>
      <w:outlineLvl w:val="4"/>
    </w:pPr>
    <w:rPr>
      <w:b/>
      <w:bCs/>
      <w:i/>
      <w:iCs/>
      <w:sz w:val="26"/>
      <w:szCs w:val="26"/>
      <w:lang w:val="x-none" w:eastAsia="x-none"/>
    </w:rPr>
  </w:style>
  <w:style w:type="paragraph" w:styleId="Nagwek6">
    <w:name w:val="heading 6"/>
    <w:basedOn w:val="Normalny"/>
    <w:next w:val="Normalny"/>
    <w:link w:val="Nagwek6Znak"/>
    <w:qFormat/>
    <w:rsid w:val="00AE169D"/>
    <w:pPr>
      <w:numPr>
        <w:ilvl w:val="5"/>
        <w:numId w:val="6"/>
      </w:numPr>
      <w:spacing w:before="240" w:after="60"/>
      <w:outlineLvl w:val="5"/>
    </w:pPr>
    <w:rPr>
      <w:rFonts w:ascii="Cambria" w:hAnsi="Cambria"/>
      <w:b/>
      <w:bCs/>
      <w:sz w:val="22"/>
      <w:szCs w:val="22"/>
      <w:lang w:val="x-none" w:eastAsia="x-none"/>
    </w:rPr>
  </w:style>
  <w:style w:type="paragraph" w:styleId="Nagwek7">
    <w:name w:val="heading 7"/>
    <w:basedOn w:val="Normalny"/>
    <w:next w:val="Normalny"/>
    <w:link w:val="Nagwek7Znak"/>
    <w:qFormat/>
    <w:rsid w:val="00AE169D"/>
    <w:pPr>
      <w:numPr>
        <w:ilvl w:val="6"/>
        <w:numId w:val="6"/>
      </w:numPr>
      <w:spacing w:before="240" w:after="60"/>
      <w:outlineLvl w:val="6"/>
    </w:pPr>
    <w:rPr>
      <w:rFonts w:ascii="Cambria" w:hAnsi="Cambria"/>
      <w:lang w:val="x-none" w:eastAsia="x-none"/>
    </w:rPr>
  </w:style>
  <w:style w:type="paragraph" w:styleId="Nagwek8">
    <w:name w:val="heading 8"/>
    <w:basedOn w:val="Normalny"/>
    <w:next w:val="Normalny"/>
    <w:link w:val="Nagwek8Znak"/>
    <w:qFormat/>
    <w:rsid w:val="00AE169D"/>
    <w:pPr>
      <w:numPr>
        <w:ilvl w:val="7"/>
        <w:numId w:val="6"/>
      </w:numPr>
      <w:spacing w:before="240" w:after="60"/>
      <w:outlineLvl w:val="7"/>
    </w:pPr>
    <w:rPr>
      <w:rFonts w:ascii="Cambria" w:hAnsi="Cambria"/>
      <w:i/>
      <w:iCs/>
      <w:lang w:val="x-none" w:eastAsia="x-none"/>
    </w:rPr>
  </w:style>
  <w:style w:type="paragraph" w:styleId="Nagwek9">
    <w:name w:val="heading 9"/>
    <w:basedOn w:val="Normalny"/>
    <w:next w:val="Normalny"/>
    <w:link w:val="Nagwek9Znak"/>
    <w:qFormat/>
    <w:rsid w:val="00AE169D"/>
    <w:pPr>
      <w:numPr>
        <w:ilvl w:val="8"/>
        <w:numId w:val="6"/>
      </w:numPr>
      <w:spacing w:before="240" w:after="60"/>
      <w:outlineLvl w:val="8"/>
    </w:pPr>
    <w:rPr>
      <w:rFonts w:ascii="Arial" w:hAnsi="Arial"/>
      <w:sz w:val="22"/>
      <w:szCs w:val="2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Level 1 Znak,rozdział Znak"/>
    <w:link w:val="Nagwek1"/>
    <w:rsid w:val="00F03C38"/>
    <w:rPr>
      <w:rFonts w:ascii="Lato" w:hAnsi="Lato" w:cs="Open Sans"/>
      <w:b/>
      <w:kern w:val="32"/>
      <w:sz w:val="40"/>
      <w:szCs w:val="40"/>
      <w:lang w:val="x-none" w:eastAsia="en-US"/>
    </w:rPr>
  </w:style>
  <w:style w:type="character" w:customStyle="1" w:styleId="Nagwek2Znak">
    <w:name w:val="Nagłówek 2 Znak"/>
    <w:link w:val="Nagwek2"/>
    <w:rsid w:val="00F03C38"/>
    <w:rPr>
      <w:rFonts w:ascii="Lato" w:hAnsi="Lato" w:cs="Open Sans"/>
      <w:b/>
      <w:iCs/>
      <w:sz w:val="32"/>
      <w:szCs w:val="28"/>
      <w:lang w:val="x-none" w:eastAsia="en-US"/>
    </w:rPr>
  </w:style>
  <w:style w:type="character" w:customStyle="1" w:styleId="Nagwek3Znak">
    <w:name w:val="Nagłówek 3 Znak"/>
    <w:link w:val="Nagwek3"/>
    <w:rsid w:val="00F03C38"/>
    <w:rPr>
      <w:rFonts w:ascii="Lato" w:hAnsi="Lato" w:cs="Open Sans"/>
      <w:b/>
      <w:bCs/>
      <w:sz w:val="28"/>
      <w:szCs w:val="24"/>
      <w:lang w:val="x-none" w:eastAsia="en-US"/>
    </w:rPr>
  </w:style>
  <w:style w:type="character" w:customStyle="1" w:styleId="Nagwek4Znak">
    <w:name w:val="Nagłówek 4 Znak"/>
    <w:aliases w:val="h4 Znak"/>
    <w:link w:val="Nagwek4"/>
    <w:rsid w:val="00AE169D"/>
    <w:rPr>
      <w:rFonts w:ascii="Arial Black" w:hAnsi="Arial Black" w:cs="Open Sans"/>
      <w:bCs/>
      <w:sz w:val="24"/>
      <w:szCs w:val="24"/>
      <w:lang w:val="x-none" w:eastAsia="en-US"/>
    </w:rPr>
  </w:style>
  <w:style w:type="paragraph" w:styleId="Nagwek">
    <w:name w:val="header"/>
    <w:aliases w:val="W_Nagłówek,adresowy,adresowy Znak Znak Znak Znak Znak Znak Znak Znak Znak Znak,adresowy Znak Znak Znak Znak Znak Znak Znak Znak Znak Znak Znak,adresowy Znak Znak Znak Znak Znak Znak Znak Znak Znak Znak Znak Znak Znak"/>
    <w:basedOn w:val="Normalny"/>
    <w:link w:val="NagwekZnak"/>
    <w:unhideWhenUsed/>
    <w:rsid w:val="00E203EC"/>
    <w:pPr>
      <w:tabs>
        <w:tab w:val="center" w:pos="4320"/>
        <w:tab w:val="right" w:pos="8640"/>
      </w:tabs>
    </w:pPr>
  </w:style>
  <w:style w:type="character" w:customStyle="1" w:styleId="NagwekZnak">
    <w:name w:val="Nagłówek Znak"/>
    <w:aliases w:val="W_Nagłówek Znak1,adresowy Znak,adresowy Znak Znak Znak Znak Znak Znak Znak Znak Znak Znak Znak1,adresowy Znak Znak Znak Znak Znak Znak Znak Znak Znak Znak Znak Znak"/>
    <w:basedOn w:val="Domylnaczcionkaakapitu"/>
    <w:link w:val="Nagwek"/>
    <w:rsid w:val="00E203EC"/>
  </w:style>
  <w:style w:type="paragraph" w:styleId="Stopka">
    <w:name w:val="footer"/>
    <w:basedOn w:val="Normalny"/>
    <w:link w:val="StopkaZnak"/>
    <w:unhideWhenUsed/>
    <w:rsid w:val="00E203EC"/>
    <w:pPr>
      <w:tabs>
        <w:tab w:val="center" w:pos="4320"/>
        <w:tab w:val="right" w:pos="8640"/>
      </w:tabs>
    </w:pPr>
  </w:style>
  <w:style w:type="character" w:customStyle="1" w:styleId="StopkaZnak">
    <w:name w:val="Stopka Znak"/>
    <w:basedOn w:val="Domylnaczcionkaakapitu"/>
    <w:link w:val="Stopka"/>
    <w:rsid w:val="00E203EC"/>
  </w:style>
  <w:style w:type="paragraph" w:styleId="Tekstdymka">
    <w:name w:val="Balloon Text"/>
    <w:basedOn w:val="Normalny"/>
    <w:link w:val="TekstdymkaZnak"/>
    <w:uiPriority w:val="99"/>
    <w:semiHidden/>
    <w:unhideWhenUsed/>
    <w:rsid w:val="00FF097E"/>
    <w:rPr>
      <w:rFonts w:ascii="Tahoma" w:hAnsi="Tahoma"/>
      <w:sz w:val="16"/>
      <w:szCs w:val="16"/>
      <w:lang w:val="x-none" w:eastAsia="x-none"/>
    </w:rPr>
  </w:style>
  <w:style w:type="character" w:customStyle="1" w:styleId="TekstdymkaZnak">
    <w:name w:val="Tekst dymka Znak"/>
    <w:link w:val="Tekstdymka"/>
    <w:uiPriority w:val="99"/>
    <w:semiHidden/>
    <w:rsid w:val="00FF097E"/>
    <w:rPr>
      <w:rFonts w:ascii="Tahoma" w:hAnsi="Tahoma" w:cs="Tahoma"/>
      <w:sz w:val="16"/>
      <w:szCs w:val="16"/>
    </w:rPr>
  </w:style>
  <w:style w:type="character" w:styleId="Hipercze">
    <w:name w:val="Hyperlink"/>
    <w:uiPriority w:val="99"/>
    <w:unhideWhenUsed/>
    <w:rsid w:val="00EF3BAE"/>
    <w:rPr>
      <w:color w:val="0000FF"/>
      <w:u w:val="single"/>
    </w:rPr>
  </w:style>
  <w:style w:type="character" w:styleId="Numerstrony">
    <w:name w:val="page number"/>
    <w:basedOn w:val="Domylnaczcionkaakapitu"/>
    <w:rsid w:val="004335AE"/>
  </w:style>
  <w:style w:type="paragraph" w:customStyle="1" w:styleId="Default">
    <w:name w:val="Default"/>
    <w:rsid w:val="00D127AB"/>
    <w:pPr>
      <w:autoSpaceDE w:val="0"/>
      <w:autoSpaceDN w:val="0"/>
      <w:adjustRightInd w:val="0"/>
    </w:pPr>
    <w:rPr>
      <w:rFonts w:ascii="Calibri" w:eastAsia="Times New Roman" w:hAnsi="Calibri" w:cs="Calibri"/>
      <w:color w:val="000000"/>
      <w:sz w:val="24"/>
      <w:szCs w:val="24"/>
    </w:rPr>
  </w:style>
  <w:style w:type="paragraph" w:customStyle="1" w:styleId="Akapitzlist2">
    <w:name w:val="Akapit z listą2"/>
    <w:basedOn w:val="Normalny"/>
    <w:rsid w:val="00D127AB"/>
    <w:pPr>
      <w:suppressAutoHyphens/>
      <w:overflowPunct w:val="0"/>
      <w:autoSpaceDE w:val="0"/>
      <w:ind w:left="720"/>
      <w:textAlignment w:val="baseline"/>
    </w:pPr>
    <w:rPr>
      <w:rFonts w:ascii="Arial" w:eastAsia="Times New Roman" w:hAnsi="Arial" w:cs="Calibri"/>
      <w:sz w:val="20"/>
      <w:szCs w:val="20"/>
      <w:lang w:val="en-GB" w:eastAsia="ar-SA"/>
    </w:rPr>
  </w:style>
  <w:style w:type="paragraph" w:customStyle="1" w:styleId="HPTableTitle">
    <w:name w:val="HP_Table_Title"/>
    <w:basedOn w:val="Normalny"/>
    <w:next w:val="Normalny"/>
    <w:rsid w:val="00D127AB"/>
    <w:pPr>
      <w:keepNext/>
      <w:keepLines/>
      <w:spacing w:before="240" w:after="60"/>
    </w:pPr>
    <w:rPr>
      <w:rFonts w:ascii="Futura Bk" w:eastAsia="Times New Roman" w:hAnsi="Futura Bk"/>
      <w:b/>
      <w:sz w:val="18"/>
      <w:szCs w:val="20"/>
    </w:rPr>
  </w:style>
  <w:style w:type="paragraph" w:customStyle="1" w:styleId="TableSmHeadingRight">
    <w:name w:val="Table_Sm_Heading_Right"/>
    <w:basedOn w:val="Normalny"/>
    <w:rsid w:val="00D127AB"/>
    <w:pPr>
      <w:keepNext/>
      <w:keepLines/>
      <w:spacing w:before="60" w:after="40"/>
      <w:jc w:val="right"/>
    </w:pPr>
    <w:rPr>
      <w:rFonts w:ascii="Futura Bk" w:eastAsia="Times New Roman" w:hAnsi="Futura Bk"/>
      <w:b/>
      <w:sz w:val="16"/>
      <w:szCs w:val="20"/>
    </w:rPr>
  </w:style>
  <w:style w:type="paragraph" w:customStyle="1" w:styleId="TableMedium">
    <w:name w:val="Table_Medium"/>
    <w:basedOn w:val="Normalny"/>
    <w:rsid w:val="00D127AB"/>
    <w:pPr>
      <w:spacing w:before="40" w:after="40"/>
    </w:pPr>
    <w:rPr>
      <w:rFonts w:ascii="Futura Bk" w:eastAsia="Times New Roman" w:hAnsi="Futura Bk"/>
      <w:sz w:val="18"/>
      <w:szCs w:val="20"/>
    </w:rPr>
  </w:style>
  <w:style w:type="paragraph" w:customStyle="1" w:styleId="InfoBlue">
    <w:name w:val="InfoBlue"/>
    <w:basedOn w:val="Normalny"/>
    <w:next w:val="Tekstpodstawowy"/>
    <w:link w:val="InfoBlueZnak"/>
    <w:rsid w:val="00D127AB"/>
    <w:pPr>
      <w:overflowPunct w:val="0"/>
      <w:autoSpaceDE w:val="0"/>
      <w:autoSpaceDN w:val="0"/>
      <w:adjustRightInd w:val="0"/>
      <w:spacing w:after="120"/>
      <w:ind w:left="720"/>
      <w:jc w:val="both"/>
      <w:textAlignment w:val="baseline"/>
    </w:pPr>
    <w:rPr>
      <w:rFonts w:ascii="Cambria" w:hAnsi="Cambria" w:cs="Arial"/>
      <w:i/>
      <w:vanish/>
      <w:color w:val="0000FF"/>
      <w:sz w:val="20"/>
      <w:szCs w:val="20"/>
      <w:lang w:eastAsia="pl-PL"/>
    </w:rPr>
  </w:style>
  <w:style w:type="paragraph" w:styleId="Tekstpodstawowy">
    <w:name w:val="Body Text"/>
    <w:aliases w:val="EHPT,Body Text2"/>
    <w:basedOn w:val="Normalny"/>
    <w:link w:val="TekstpodstawowyZnak"/>
    <w:rsid w:val="00D127AB"/>
    <w:pPr>
      <w:spacing w:after="120"/>
    </w:pPr>
    <w:rPr>
      <w:rFonts w:eastAsia="Times New Roman"/>
      <w:lang w:val="x-none" w:eastAsia="x-none"/>
    </w:rPr>
  </w:style>
  <w:style w:type="character" w:customStyle="1" w:styleId="InfoBlueZnak">
    <w:name w:val="InfoBlue Znak"/>
    <w:link w:val="InfoBlue"/>
    <w:rsid w:val="00D127AB"/>
    <w:rPr>
      <w:rFonts w:cs="Arial"/>
      <w:i/>
      <w:vanish/>
      <w:color w:val="0000FF"/>
      <w:lang w:val="pl-PL" w:eastAsia="pl-PL" w:bidi="ar-SA"/>
    </w:rPr>
  </w:style>
  <w:style w:type="paragraph" w:customStyle="1" w:styleId="TekstOpisuZnak">
    <w:name w:val="TekstOpisu Znak"/>
    <w:basedOn w:val="Normalny"/>
    <w:rsid w:val="00D127AB"/>
    <w:pPr>
      <w:spacing w:before="40" w:after="60"/>
      <w:ind w:left="1134"/>
    </w:pPr>
    <w:rPr>
      <w:rFonts w:ascii="Bookman Old Style" w:eastAsia="Times New Roman" w:hAnsi="Bookman Old Style"/>
      <w:sz w:val="22"/>
      <w:szCs w:val="20"/>
      <w:lang w:eastAsia="pl-PL"/>
    </w:rPr>
  </w:style>
  <w:style w:type="paragraph" w:styleId="Spistreci1">
    <w:name w:val="toc 1"/>
    <w:basedOn w:val="Normalny"/>
    <w:next w:val="Normalny"/>
    <w:autoRedefine/>
    <w:uiPriority w:val="39"/>
    <w:rsid w:val="00543559"/>
    <w:pPr>
      <w:tabs>
        <w:tab w:val="left" w:pos="482"/>
        <w:tab w:val="right" w:leader="dot" w:pos="9054"/>
      </w:tabs>
    </w:pPr>
    <w:rPr>
      <w:b/>
      <w:bCs/>
      <w:szCs w:val="20"/>
    </w:rPr>
  </w:style>
  <w:style w:type="paragraph" w:styleId="Spistreci2">
    <w:name w:val="toc 2"/>
    <w:basedOn w:val="Normalny"/>
    <w:next w:val="Normalny"/>
    <w:autoRedefine/>
    <w:uiPriority w:val="39"/>
    <w:rsid w:val="00035695"/>
    <w:pPr>
      <w:ind w:left="238"/>
    </w:pPr>
    <w:rPr>
      <w:szCs w:val="20"/>
    </w:rPr>
  </w:style>
  <w:style w:type="paragraph" w:styleId="Spistreci3">
    <w:name w:val="toc 3"/>
    <w:basedOn w:val="Normalny"/>
    <w:next w:val="Normalny"/>
    <w:autoRedefine/>
    <w:uiPriority w:val="39"/>
    <w:rsid w:val="00035695"/>
    <w:pPr>
      <w:ind w:left="482"/>
    </w:pPr>
    <w:rPr>
      <w:iCs/>
      <w:szCs w:val="20"/>
    </w:rPr>
  </w:style>
  <w:style w:type="paragraph" w:styleId="Spistreci4">
    <w:name w:val="toc 4"/>
    <w:basedOn w:val="Normalny"/>
    <w:next w:val="Normalny"/>
    <w:autoRedefine/>
    <w:uiPriority w:val="39"/>
    <w:rsid w:val="00D127AB"/>
    <w:pPr>
      <w:ind w:left="720"/>
    </w:pPr>
    <w:rPr>
      <w:sz w:val="18"/>
      <w:szCs w:val="18"/>
    </w:rPr>
  </w:style>
  <w:style w:type="paragraph" w:styleId="Podtytu">
    <w:name w:val="Subtitle"/>
    <w:basedOn w:val="Normalny"/>
    <w:qFormat/>
    <w:rsid w:val="00D127AB"/>
    <w:pPr>
      <w:overflowPunct w:val="0"/>
      <w:autoSpaceDE w:val="0"/>
      <w:autoSpaceDN w:val="0"/>
      <w:adjustRightInd w:val="0"/>
      <w:spacing w:after="60"/>
      <w:jc w:val="center"/>
      <w:textAlignment w:val="baseline"/>
    </w:pPr>
    <w:rPr>
      <w:rFonts w:ascii="Arial" w:eastAsia="Times New Roman" w:hAnsi="Arial" w:cs="Arial"/>
      <w:i/>
      <w:sz w:val="36"/>
      <w:szCs w:val="20"/>
      <w:lang w:val="en-AU" w:eastAsia="pl-PL"/>
    </w:rPr>
  </w:style>
  <w:style w:type="paragraph" w:customStyle="1" w:styleId="Tabela-tekstwkomrce">
    <w:name w:val="Tabela - tekst w komórce"/>
    <w:basedOn w:val="Normalny"/>
    <w:rsid w:val="00D127AB"/>
    <w:pPr>
      <w:spacing w:before="20" w:after="20"/>
    </w:pPr>
    <w:rPr>
      <w:rFonts w:ascii="Arial" w:eastAsia="Times New Roman" w:hAnsi="Arial"/>
      <w:sz w:val="18"/>
      <w:szCs w:val="20"/>
      <w:lang w:val="de-DE" w:eastAsia="pl-PL"/>
    </w:rPr>
  </w:style>
  <w:style w:type="character" w:styleId="Odwoaniedokomentarza">
    <w:name w:val="annotation reference"/>
    <w:rsid w:val="00D127AB"/>
    <w:rPr>
      <w:sz w:val="16"/>
      <w:szCs w:val="16"/>
    </w:rPr>
  </w:style>
  <w:style w:type="paragraph" w:styleId="Tekstkomentarza">
    <w:name w:val="annotation text"/>
    <w:basedOn w:val="Normalny"/>
    <w:link w:val="TekstkomentarzaZnak"/>
    <w:rsid w:val="00D127AB"/>
    <w:pPr>
      <w:spacing w:before="120"/>
      <w:ind w:left="2410"/>
      <w:jc w:val="both"/>
    </w:pPr>
    <w:rPr>
      <w:rFonts w:ascii="Tahoma" w:eastAsia="Calibri" w:hAnsi="Tahoma"/>
      <w:sz w:val="20"/>
      <w:szCs w:val="20"/>
      <w:lang w:val="x-none"/>
    </w:rPr>
  </w:style>
  <w:style w:type="character" w:customStyle="1" w:styleId="TekstkomentarzaZnak">
    <w:name w:val="Tekst komentarza Znak"/>
    <w:link w:val="Tekstkomentarza"/>
    <w:rsid w:val="00D127AB"/>
    <w:rPr>
      <w:rFonts w:ascii="Tahoma" w:eastAsia="Calibri" w:hAnsi="Tahoma"/>
      <w:lang w:eastAsia="en-US" w:bidi="ar-SA"/>
    </w:rPr>
  </w:style>
  <w:style w:type="paragraph" w:customStyle="1" w:styleId="OfertaIVMXBullet">
    <w:name w:val="Oferta IVMX Bullet"/>
    <w:basedOn w:val="Normalny"/>
    <w:link w:val="OfertaIVMXBulletZnak"/>
    <w:rsid w:val="00D127AB"/>
    <w:pPr>
      <w:numPr>
        <w:numId w:val="1"/>
      </w:numPr>
      <w:tabs>
        <w:tab w:val="left" w:pos="1361"/>
      </w:tabs>
      <w:spacing w:before="120"/>
      <w:jc w:val="both"/>
    </w:pPr>
    <w:rPr>
      <w:rFonts w:ascii="Tahoma" w:hAnsi="Tahoma"/>
      <w:sz w:val="20"/>
      <w:szCs w:val="20"/>
      <w:lang w:val="x-none" w:eastAsia="x-none"/>
    </w:rPr>
  </w:style>
  <w:style w:type="character" w:customStyle="1" w:styleId="OfertaIVMXBulletZnak">
    <w:name w:val="Oferta IVMX Bullet Znak"/>
    <w:link w:val="OfertaIVMXBullet"/>
    <w:rsid w:val="00D127AB"/>
    <w:rPr>
      <w:rFonts w:ascii="Tahoma" w:hAnsi="Tahoma" w:cs="Open Sans"/>
      <w:lang w:val="x-none" w:eastAsia="x-none"/>
    </w:rPr>
  </w:style>
  <w:style w:type="paragraph" w:customStyle="1" w:styleId="Wylicznumery">
    <w:name w:val="Wylicz numery"/>
    <w:basedOn w:val="Normalny"/>
    <w:rsid w:val="00D127AB"/>
    <w:pPr>
      <w:numPr>
        <w:numId w:val="2"/>
      </w:numPr>
      <w:spacing w:before="20" w:after="40"/>
    </w:pPr>
    <w:rPr>
      <w:rFonts w:ascii="Bookman Old Style" w:eastAsia="Times New Roman" w:hAnsi="Bookman Old Style"/>
      <w:snapToGrid w:val="0"/>
      <w:sz w:val="22"/>
      <w:szCs w:val="20"/>
      <w:lang w:eastAsia="pl-PL"/>
    </w:rPr>
  </w:style>
  <w:style w:type="paragraph" w:customStyle="1" w:styleId="BAZANag">
    <w:name w:val="BAZA Nagł"/>
    <w:basedOn w:val="Normalny"/>
    <w:rsid w:val="00D127AB"/>
    <w:pPr>
      <w:keepNext/>
      <w:keepLines/>
      <w:widowControl w:val="0"/>
      <w:spacing w:after="120"/>
    </w:pPr>
    <w:rPr>
      <w:rFonts w:ascii="Arial" w:eastAsia="Times New Roman" w:hAnsi="Arial" w:cs="Arial"/>
      <w:b/>
      <w:bCs/>
      <w:kern w:val="36"/>
      <w:szCs w:val="22"/>
    </w:rPr>
  </w:style>
  <w:style w:type="paragraph" w:styleId="Tekstprzypisudolnego">
    <w:name w:val="footnote text"/>
    <w:basedOn w:val="Normalny"/>
    <w:semiHidden/>
    <w:rsid w:val="00D127AB"/>
    <w:rPr>
      <w:rFonts w:eastAsia="Times New Roman"/>
      <w:sz w:val="20"/>
      <w:szCs w:val="20"/>
      <w:lang w:eastAsia="pl-PL"/>
    </w:rPr>
  </w:style>
  <w:style w:type="character" w:styleId="Odwoanieprzypisudolnego">
    <w:name w:val="footnote reference"/>
    <w:semiHidden/>
    <w:rsid w:val="00D127AB"/>
    <w:rPr>
      <w:vertAlign w:val="superscript"/>
    </w:rPr>
  </w:style>
  <w:style w:type="paragraph" w:styleId="Tekstpodstawowywcity">
    <w:name w:val="Body Text Indent"/>
    <w:basedOn w:val="Normalny"/>
    <w:rsid w:val="00D127AB"/>
    <w:pPr>
      <w:spacing w:after="120"/>
      <w:ind w:left="283"/>
    </w:pPr>
    <w:rPr>
      <w:rFonts w:eastAsia="Times New Roman"/>
      <w:lang w:eastAsia="pl-PL"/>
    </w:rPr>
  </w:style>
  <w:style w:type="table" w:styleId="Tabela-Siatka">
    <w:name w:val="Table Grid"/>
    <w:basedOn w:val="Standardowy"/>
    <w:rsid w:val="00D127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zwyky">
    <w:name w:val="Tabela zwykły"/>
    <w:basedOn w:val="Normalny"/>
    <w:qFormat/>
    <w:rsid w:val="00491E67"/>
    <w:pPr>
      <w:spacing w:before="60" w:after="60"/>
    </w:pPr>
    <w:rPr>
      <w:rFonts w:eastAsia="Times New Roman" w:cs="Arial"/>
      <w:sz w:val="20"/>
      <w:szCs w:val="20"/>
      <w:lang w:eastAsia="pl-PL"/>
    </w:rPr>
  </w:style>
  <w:style w:type="paragraph" w:styleId="Akapitzlist">
    <w:name w:val="List Paragraph"/>
    <w:basedOn w:val="Normalny"/>
    <w:link w:val="AkapitzlistZnak"/>
    <w:uiPriority w:val="34"/>
    <w:qFormat/>
    <w:rsid w:val="006B5465"/>
    <w:pPr>
      <w:suppressAutoHyphens/>
      <w:ind w:left="720"/>
    </w:pPr>
    <w:rPr>
      <w:rFonts w:eastAsia="Times New Roman" w:cs="Calibri"/>
      <w:lang w:eastAsia="ar-SA"/>
    </w:rPr>
  </w:style>
  <w:style w:type="character" w:customStyle="1" w:styleId="ZnakZnak7">
    <w:name w:val="Znak Znak7"/>
    <w:locked/>
    <w:rsid w:val="006B5465"/>
    <w:rPr>
      <w:lang w:val="pl-PL" w:eastAsia="pl-PL" w:bidi="ar-SA"/>
    </w:rPr>
  </w:style>
  <w:style w:type="paragraph" w:styleId="Tematkomentarza">
    <w:name w:val="annotation subject"/>
    <w:basedOn w:val="Tekstkomentarza"/>
    <w:next w:val="Tekstkomentarza"/>
    <w:semiHidden/>
    <w:rsid w:val="005E70A6"/>
    <w:pPr>
      <w:spacing w:before="0"/>
      <w:ind w:left="0"/>
      <w:jc w:val="left"/>
    </w:pPr>
    <w:rPr>
      <w:rFonts w:ascii="Cambria" w:eastAsia="Cambria" w:hAnsi="Cambria"/>
      <w:b/>
      <w:bCs/>
      <w:lang w:val="pl-PL"/>
    </w:rPr>
  </w:style>
  <w:style w:type="paragraph" w:styleId="Tekstpodstawowy2">
    <w:name w:val="Body Text 2"/>
    <w:basedOn w:val="Normalny"/>
    <w:link w:val="Tekstpodstawowy2Znak"/>
    <w:unhideWhenUsed/>
    <w:rsid w:val="00A73228"/>
    <w:pPr>
      <w:spacing w:after="120" w:line="480" w:lineRule="auto"/>
    </w:pPr>
    <w:rPr>
      <w:rFonts w:ascii="Cambria" w:hAnsi="Cambria"/>
      <w:lang w:val="x-none"/>
    </w:rPr>
  </w:style>
  <w:style w:type="character" w:customStyle="1" w:styleId="Tekstpodstawowy2Znak">
    <w:name w:val="Tekst podstawowy 2 Znak"/>
    <w:link w:val="Tekstpodstawowy2"/>
    <w:rsid w:val="00A73228"/>
    <w:rPr>
      <w:sz w:val="24"/>
      <w:szCs w:val="24"/>
      <w:lang w:eastAsia="en-US"/>
    </w:rPr>
  </w:style>
  <w:style w:type="numbering" w:customStyle="1" w:styleId="Bezlisty1">
    <w:name w:val="Bez listy1"/>
    <w:next w:val="Bezlisty"/>
    <w:uiPriority w:val="99"/>
    <w:semiHidden/>
    <w:unhideWhenUsed/>
    <w:rsid w:val="00A73228"/>
  </w:style>
  <w:style w:type="character" w:customStyle="1" w:styleId="Nagwek5Znak">
    <w:name w:val="Nagłówek 5 Znak"/>
    <w:link w:val="Nagwek5"/>
    <w:rsid w:val="005578A4"/>
    <w:rPr>
      <w:rFonts w:ascii="Lato" w:hAnsi="Lato" w:cs="Open Sans"/>
      <w:b/>
      <w:bCs/>
      <w:i/>
      <w:iCs/>
      <w:sz w:val="26"/>
      <w:szCs w:val="26"/>
      <w:lang w:val="x-none" w:eastAsia="x-none"/>
    </w:rPr>
  </w:style>
  <w:style w:type="character" w:customStyle="1" w:styleId="Nagwek6Znak">
    <w:name w:val="Nagłówek 6 Znak"/>
    <w:link w:val="Nagwek6"/>
    <w:rsid w:val="00AE169D"/>
    <w:rPr>
      <w:rFonts w:cs="Open Sans"/>
      <w:b/>
      <w:bCs/>
      <w:sz w:val="22"/>
      <w:szCs w:val="22"/>
      <w:lang w:val="x-none" w:eastAsia="x-none"/>
    </w:rPr>
  </w:style>
  <w:style w:type="character" w:customStyle="1" w:styleId="Nagwek7Znak">
    <w:name w:val="Nagłówek 7 Znak"/>
    <w:link w:val="Nagwek7"/>
    <w:rsid w:val="00AE169D"/>
    <w:rPr>
      <w:rFonts w:cs="Open Sans"/>
      <w:sz w:val="24"/>
      <w:szCs w:val="24"/>
      <w:lang w:val="x-none" w:eastAsia="x-none"/>
    </w:rPr>
  </w:style>
  <w:style w:type="character" w:customStyle="1" w:styleId="Nagwek8Znak">
    <w:name w:val="Nagłówek 8 Znak"/>
    <w:link w:val="Nagwek8"/>
    <w:rsid w:val="00AE169D"/>
    <w:rPr>
      <w:rFonts w:cs="Open Sans"/>
      <w:i/>
      <w:iCs/>
      <w:sz w:val="24"/>
      <w:szCs w:val="24"/>
      <w:lang w:val="x-none" w:eastAsia="x-none"/>
    </w:rPr>
  </w:style>
  <w:style w:type="character" w:customStyle="1" w:styleId="Nagwek9Znak">
    <w:name w:val="Nagłówek 9 Znak"/>
    <w:link w:val="Nagwek9"/>
    <w:rsid w:val="00AE169D"/>
    <w:rPr>
      <w:rFonts w:ascii="Arial" w:hAnsi="Arial" w:cs="Open Sans"/>
      <w:sz w:val="22"/>
      <w:szCs w:val="22"/>
      <w:lang w:val="x-none" w:eastAsia="x-none"/>
    </w:rPr>
  </w:style>
  <w:style w:type="paragraph" w:styleId="Tytu">
    <w:name w:val="Title"/>
    <w:basedOn w:val="Normalny"/>
    <w:next w:val="Normalny"/>
    <w:link w:val="TytuZnak"/>
    <w:uiPriority w:val="10"/>
    <w:qFormat/>
    <w:rsid w:val="00847C08"/>
    <w:pPr>
      <w:ind w:left="1134"/>
    </w:pPr>
    <w:rPr>
      <w:b/>
      <w:sz w:val="48"/>
      <w:szCs w:val="48"/>
      <w:lang w:val="x-none"/>
    </w:rPr>
  </w:style>
  <w:style w:type="character" w:customStyle="1" w:styleId="TytuZnak">
    <w:name w:val="Tytuł Znak"/>
    <w:link w:val="Tytu"/>
    <w:uiPriority w:val="10"/>
    <w:rsid w:val="00847C08"/>
    <w:rPr>
      <w:rFonts w:ascii="Lato" w:hAnsi="Lato" w:cs="Open Sans"/>
      <w:b/>
      <w:sz w:val="48"/>
      <w:szCs w:val="48"/>
      <w:lang w:val="x-none" w:eastAsia="en-US"/>
    </w:rPr>
  </w:style>
  <w:style w:type="paragraph" w:customStyle="1" w:styleId="Tabletext">
    <w:name w:val="Tabletext"/>
    <w:basedOn w:val="Normalny"/>
    <w:rsid w:val="00A73228"/>
    <w:pPr>
      <w:keepLines/>
      <w:overflowPunct w:val="0"/>
      <w:autoSpaceDE w:val="0"/>
      <w:autoSpaceDN w:val="0"/>
      <w:adjustRightInd w:val="0"/>
      <w:spacing w:after="120"/>
      <w:textAlignment w:val="baseline"/>
    </w:pPr>
    <w:rPr>
      <w:rFonts w:eastAsia="Times New Roman" w:cs="Arial"/>
      <w:sz w:val="20"/>
      <w:szCs w:val="20"/>
      <w:lang w:eastAsia="pl-PL"/>
    </w:rPr>
  </w:style>
  <w:style w:type="character" w:customStyle="1" w:styleId="TekstpodstawowyZnak">
    <w:name w:val="Tekst podstawowy Znak"/>
    <w:aliases w:val="EHPT Znak,Body Text2 Znak"/>
    <w:link w:val="Tekstpodstawowy"/>
    <w:rsid w:val="00A73228"/>
    <w:rPr>
      <w:rFonts w:ascii="Times New Roman" w:eastAsia="Times New Roman" w:hAnsi="Times New Roman"/>
      <w:sz w:val="24"/>
      <w:szCs w:val="24"/>
    </w:rPr>
  </w:style>
  <w:style w:type="paragraph" w:customStyle="1" w:styleId="Paragraph1">
    <w:name w:val="Paragraph1"/>
    <w:basedOn w:val="Normalny"/>
    <w:rsid w:val="00A73228"/>
    <w:pPr>
      <w:overflowPunct w:val="0"/>
      <w:autoSpaceDE w:val="0"/>
      <w:autoSpaceDN w:val="0"/>
      <w:adjustRightInd w:val="0"/>
      <w:spacing w:before="80"/>
      <w:jc w:val="both"/>
      <w:textAlignment w:val="baseline"/>
    </w:pPr>
    <w:rPr>
      <w:rFonts w:eastAsia="Times New Roman" w:cs="Arial"/>
      <w:sz w:val="20"/>
      <w:szCs w:val="20"/>
      <w:lang w:eastAsia="pl-PL"/>
    </w:rPr>
  </w:style>
  <w:style w:type="paragraph" w:customStyle="1" w:styleId="TekstOpisuWTabeliMaly">
    <w:name w:val="TekstOpisuWTabeli_Maly"/>
    <w:basedOn w:val="Normalny"/>
    <w:autoRedefine/>
    <w:rsid w:val="00A73228"/>
    <w:pPr>
      <w:spacing w:before="60" w:after="60"/>
      <w:jc w:val="both"/>
    </w:pPr>
    <w:rPr>
      <w:rFonts w:eastAsia="Times New Roman" w:cs="Arial"/>
      <w:sz w:val="20"/>
      <w:szCs w:val="20"/>
      <w:lang w:eastAsia="pl-PL"/>
    </w:rPr>
  </w:style>
  <w:style w:type="paragraph" w:customStyle="1" w:styleId="WyliczMalutki">
    <w:name w:val="Wylicz_Malutki"/>
    <w:basedOn w:val="Normalny"/>
    <w:autoRedefine/>
    <w:rsid w:val="00A73228"/>
    <w:pPr>
      <w:spacing w:before="60"/>
      <w:ind w:left="7" w:right="113" w:hanging="7"/>
    </w:pPr>
    <w:rPr>
      <w:rFonts w:eastAsia="Times New Roman"/>
      <w:sz w:val="20"/>
      <w:szCs w:val="20"/>
      <w:lang w:eastAsia="pl-PL"/>
    </w:rPr>
  </w:style>
  <w:style w:type="paragraph" w:customStyle="1" w:styleId="Uwaga">
    <w:name w:val="Uwaga"/>
    <w:basedOn w:val="Normalny"/>
    <w:autoRedefine/>
    <w:rsid w:val="00A73228"/>
    <w:pPr>
      <w:spacing w:before="60" w:after="120"/>
      <w:jc w:val="center"/>
    </w:pPr>
    <w:rPr>
      <w:rFonts w:eastAsia="Times New Roman"/>
      <w:b/>
      <w:sz w:val="20"/>
      <w:szCs w:val="20"/>
      <w:lang w:eastAsia="pl-PL"/>
    </w:rPr>
  </w:style>
  <w:style w:type="paragraph" w:customStyle="1" w:styleId="TekstWTabeli">
    <w:name w:val="TekstWTabeli"/>
    <w:basedOn w:val="Normalny"/>
    <w:rsid w:val="00A73228"/>
    <w:rPr>
      <w:rFonts w:eastAsia="Times New Roman"/>
      <w:sz w:val="18"/>
      <w:szCs w:val="20"/>
      <w:lang w:eastAsia="pl-PL"/>
    </w:rPr>
  </w:style>
  <w:style w:type="paragraph" w:customStyle="1" w:styleId="MalyNaglowekTabeli">
    <w:name w:val="MalyNaglowekTabeli"/>
    <w:basedOn w:val="Normalny"/>
    <w:autoRedefine/>
    <w:rsid w:val="00A73228"/>
    <w:pPr>
      <w:keepNext/>
      <w:spacing w:before="60" w:after="60"/>
      <w:jc w:val="center"/>
    </w:pPr>
    <w:rPr>
      <w:rFonts w:eastAsia="Times New Roman"/>
      <w:b/>
      <w:sz w:val="20"/>
      <w:szCs w:val="20"/>
      <w:lang w:eastAsia="pl-PL"/>
    </w:rPr>
  </w:style>
  <w:style w:type="paragraph" w:customStyle="1" w:styleId="TekstNaglowkaWTabeli">
    <w:name w:val="TekstNaglowkaWTabeli"/>
    <w:basedOn w:val="Normalny"/>
    <w:autoRedefine/>
    <w:rsid w:val="00A73228"/>
    <w:pPr>
      <w:spacing w:before="120" w:after="120"/>
      <w:ind w:left="357"/>
      <w:jc w:val="center"/>
    </w:pPr>
    <w:rPr>
      <w:rFonts w:eastAsia="Times New Roman"/>
      <w:b/>
      <w:bCs/>
      <w:sz w:val="20"/>
      <w:szCs w:val="20"/>
      <w:lang w:eastAsia="pl-PL"/>
    </w:rPr>
  </w:style>
  <w:style w:type="paragraph" w:customStyle="1" w:styleId="HeaderOdd">
    <w:name w:val="Header Odd"/>
    <w:basedOn w:val="Bezodstpw"/>
    <w:qFormat/>
    <w:rsid w:val="00A73228"/>
    <w:pPr>
      <w:pBdr>
        <w:bottom w:val="single" w:sz="4" w:space="1" w:color="4F81BD"/>
      </w:pBdr>
      <w:jc w:val="right"/>
    </w:pPr>
    <w:rPr>
      <w:rFonts w:ascii="Calibri" w:eastAsia="Times New Roman" w:hAnsi="Calibri"/>
      <w:b/>
      <w:bCs/>
      <w:color w:val="1F497D"/>
      <w:sz w:val="20"/>
      <w:szCs w:val="23"/>
      <w:lang w:eastAsia="ja-JP"/>
    </w:rPr>
  </w:style>
  <w:style w:type="paragraph" w:styleId="Bezodstpw">
    <w:name w:val="No Spacing"/>
    <w:uiPriority w:val="1"/>
    <w:qFormat/>
    <w:rsid w:val="00A73228"/>
    <w:rPr>
      <w:sz w:val="24"/>
      <w:szCs w:val="24"/>
      <w:lang w:eastAsia="en-US"/>
    </w:rPr>
  </w:style>
  <w:style w:type="paragraph" w:customStyle="1" w:styleId="TekstWTabeliDuzy">
    <w:name w:val="Tekst_W_Tabeli_Duzy"/>
    <w:basedOn w:val="Normalny"/>
    <w:rsid w:val="00242A35"/>
    <w:pPr>
      <w:widowControl w:val="0"/>
      <w:adjustRightInd w:val="0"/>
      <w:spacing w:before="60" w:line="360" w:lineRule="atLeast"/>
      <w:jc w:val="both"/>
      <w:textAlignment w:val="baseline"/>
    </w:pPr>
    <w:rPr>
      <w:rFonts w:eastAsia="Times New Roman"/>
      <w:b/>
      <w:bCs/>
      <w:sz w:val="22"/>
      <w:szCs w:val="22"/>
      <w:lang w:eastAsia="pl-PL"/>
    </w:rPr>
  </w:style>
  <w:style w:type="paragraph" w:customStyle="1" w:styleId="Info">
    <w:name w:val="Info"/>
    <w:basedOn w:val="Normalny"/>
    <w:autoRedefine/>
    <w:rsid w:val="00242A35"/>
    <w:pPr>
      <w:widowControl w:val="0"/>
      <w:adjustRightInd w:val="0"/>
      <w:spacing w:line="360" w:lineRule="atLeast"/>
      <w:ind w:left="397" w:hanging="397"/>
      <w:jc w:val="both"/>
      <w:textAlignment w:val="baseline"/>
    </w:pPr>
    <w:rPr>
      <w:rFonts w:ascii="Arial" w:eastAsia="Times New Roman" w:hAnsi="Arial" w:cs="Arial"/>
      <w:bCs/>
      <w:iCs/>
      <w:sz w:val="16"/>
      <w:lang w:eastAsia="pl-PL"/>
    </w:rPr>
  </w:style>
  <w:style w:type="paragraph" w:styleId="Zwykytekst">
    <w:name w:val="Plain Text"/>
    <w:basedOn w:val="Normalny"/>
    <w:link w:val="ZwykytekstZnak"/>
    <w:semiHidden/>
    <w:rsid w:val="00242A35"/>
    <w:pPr>
      <w:widowControl w:val="0"/>
      <w:adjustRightInd w:val="0"/>
      <w:spacing w:line="360" w:lineRule="atLeast"/>
      <w:jc w:val="both"/>
      <w:textAlignment w:val="baseline"/>
    </w:pPr>
    <w:rPr>
      <w:rFonts w:ascii="Courier New" w:eastAsia="Times New Roman" w:hAnsi="Courier New"/>
      <w:sz w:val="20"/>
      <w:szCs w:val="20"/>
      <w:lang w:val="x-none" w:eastAsia="x-none"/>
    </w:rPr>
  </w:style>
  <w:style w:type="character" w:customStyle="1" w:styleId="WNagwekZnak">
    <w:name w:val="W_Nagłówek Znak"/>
    <w:aliases w:val="adresowy Znak Znak"/>
    <w:semiHidden/>
    <w:rsid w:val="00242A35"/>
    <w:rPr>
      <w:rFonts w:ascii="Arial" w:eastAsia="Times New Roman" w:hAnsi="Arial" w:cs="Arial"/>
      <w:sz w:val="24"/>
      <w:szCs w:val="24"/>
      <w:lang w:eastAsia="pl-PL"/>
    </w:rPr>
  </w:style>
  <w:style w:type="paragraph" w:customStyle="1" w:styleId="PodTytu1wTabeli">
    <w:name w:val="PodTytuł1wTabeli"/>
    <w:basedOn w:val="Normalny"/>
    <w:autoRedefine/>
    <w:rsid w:val="00242A35"/>
    <w:pPr>
      <w:widowControl w:val="0"/>
      <w:adjustRightInd w:val="0"/>
      <w:spacing w:after="60" w:line="360" w:lineRule="atLeast"/>
      <w:jc w:val="center"/>
      <w:textAlignment w:val="baseline"/>
    </w:pPr>
    <w:rPr>
      <w:rFonts w:ascii="Arial Narrow" w:eastAsia="Times New Roman" w:hAnsi="Arial Narrow"/>
      <w:b/>
      <w:bCs/>
      <w:sz w:val="28"/>
      <w:szCs w:val="28"/>
      <w:lang w:eastAsia="pl-PL"/>
    </w:rPr>
  </w:style>
  <w:style w:type="paragraph" w:styleId="Tekstpodstawowywcity2">
    <w:name w:val="Body Text Indent 2"/>
    <w:basedOn w:val="Normalny"/>
    <w:rsid w:val="003F3585"/>
    <w:pPr>
      <w:spacing w:after="120" w:line="480" w:lineRule="auto"/>
      <w:ind w:left="283"/>
    </w:pPr>
  </w:style>
  <w:style w:type="paragraph" w:styleId="Tekstpodstawowywcity3">
    <w:name w:val="Body Text Indent 3"/>
    <w:basedOn w:val="Normalny"/>
    <w:rsid w:val="003F3585"/>
    <w:pPr>
      <w:spacing w:after="120"/>
      <w:ind w:left="283"/>
    </w:pPr>
    <w:rPr>
      <w:sz w:val="16"/>
      <w:szCs w:val="16"/>
    </w:rPr>
  </w:style>
  <w:style w:type="paragraph" w:styleId="Spistreci5">
    <w:name w:val="toc 5"/>
    <w:basedOn w:val="Normalny"/>
    <w:next w:val="Normalny"/>
    <w:autoRedefine/>
    <w:uiPriority w:val="39"/>
    <w:rsid w:val="003F3585"/>
    <w:pPr>
      <w:ind w:left="960"/>
    </w:pPr>
    <w:rPr>
      <w:sz w:val="18"/>
      <w:szCs w:val="18"/>
    </w:rPr>
  </w:style>
  <w:style w:type="paragraph" w:customStyle="1" w:styleId="TekstOpisuCharChar">
    <w:name w:val="TekstOpisu Char Char"/>
    <w:basedOn w:val="Normalny"/>
    <w:rsid w:val="003F3585"/>
    <w:pPr>
      <w:spacing w:before="40" w:after="60"/>
      <w:ind w:left="1134"/>
    </w:pPr>
    <w:rPr>
      <w:rFonts w:ascii="Bookman Old Style" w:eastAsia="Times New Roman" w:hAnsi="Bookman Old Style"/>
      <w:sz w:val="22"/>
      <w:szCs w:val="22"/>
      <w:lang w:eastAsia="pl-PL"/>
    </w:rPr>
  </w:style>
  <w:style w:type="paragraph" w:customStyle="1" w:styleId="Metryka">
    <w:name w:val="Metryka"/>
    <w:basedOn w:val="Normalny"/>
    <w:next w:val="Normalny"/>
    <w:rsid w:val="003F3585"/>
    <w:pPr>
      <w:spacing w:before="1000" w:after="500"/>
    </w:pPr>
    <w:rPr>
      <w:rFonts w:ascii="Arial Black" w:eastAsia="Times New Roman" w:hAnsi="Arial Black"/>
      <w:b/>
      <w:noProof/>
      <w:sz w:val="28"/>
      <w:szCs w:val="20"/>
      <w:lang w:eastAsia="pl-PL"/>
    </w:rPr>
  </w:style>
  <w:style w:type="paragraph" w:customStyle="1" w:styleId="Wylicz2poziom">
    <w:name w:val="Wylicz 2 poziom"/>
    <w:basedOn w:val="Normalny"/>
    <w:rsid w:val="003F3585"/>
    <w:pPr>
      <w:numPr>
        <w:numId w:val="3"/>
      </w:numPr>
      <w:spacing w:before="20" w:after="20"/>
      <w:ind w:left="2455" w:hanging="357"/>
    </w:pPr>
    <w:rPr>
      <w:rFonts w:ascii="Bookman Old Style" w:eastAsia="Times New Roman" w:hAnsi="Bookman Old Style"/>
      <w:snapToGrid w:val="0"/>
      <w:sz w:val="22"/>
      <w:szCs w:val="20"/>
      <w:lang w:eastAsia="pl-PL"/>
    </w:rPr>
  </w:style>
  <w:style w:type="paragraph" w:customStyle="1" w:styleId="Wylicz1poziom">
    <w:name w:val="Wylicz 1 poziom"/>
    <w:basedOn w:val="Normalny"/>
    <w:rsid w:val="003F3585"/>
    <w:pPr>
      <w:numPr>
        <w:numId w:val="4"/>
      </w:numPr>
      <w:spacing w:before="20" w:after="40"/>
    </w:pPr>
    <w:rPr>
      <w:rFonts w:ascii="Bookman Old Style" w:eastAsia="Times New Roman" w:hAnsi="Bookman Old Style"/>
      <w:snapToGrid w:val="0"/>
      <w:sz w:val="22"/>
      <w:szCs w:val="20"/>
      <w:lang w:eastAsia="pl-PL"/>
    </w:rPr>
  </w:style>
  <w:style w:type="paragraph" w:customStyle="1" w:styleId="Tabela-wyliczenieChar">
    <w:name w:val="Tabela - wyliczenie Char"/>
    <w:basedOn w:val="Normalny"/>
    <w:autoRedefine/>
    <w:rsid w:val="003F3585"/>
    <w:pPr>
      <w:tabs>
        <w:tab w:val="left" w:pos="284"/>
        <w:tab w:val="num" w:pos="1494"/>
      </w:tabs>
      <w:spacing w:before="20" w:after="20"/>
      <w:ind w:left="1494" w:hanging="360"/>
    </w:pPr>
    <w:rPr>
      <w:rFonts w:ascii="Arial" w:eastAsia="Times New Roman" w:hAnsi="Arial" w:cs="Arial"/>
      <w:color w:val="FF0000"/>
      <w:sz w:val="18"/>
      <w:szCs w:val="22"/>
      <w:lang w:eastAsia="pl-PL"/>
    </w:rPr>
  </w:style>
  <w:style w:type="paragraph" w:customStyle="1" w:styleId="Tabela-wyliczenie">
    <w:name w:val="Tabela - wyliczenie"/>
    <w:basedOn w:val="Normalny"/>
    <w:autoRedefine/>
    <w:rsid w:val="003F3585"/>
    <w:pPr>
      <w:numPr>
        <w:numId w:val="5"/>
      </w:numPr>
      <w:tabs>
        <w:tab w:val="clear" w:pos="473"/>
        <w:tab w:val="left" w:pos="284"/>
      </w:tabs>
      <w:spacing w:before="20" w:after="20"/>
    </w:pPr>
    <w:rPr>
      <w:rFonts w:ascii="Arial" w:eastAsia="Times New Roman" w:hAnsi="Arial"/>
      <w:sz w:val="18"/>
      <w:szCs w:val="20"/>
      <w:lang w:eastAsia="pl-PL"/>
    </w:rPr>
  </w:style>
  <w:style w:type="paragraph" w:styleId="Spistreci6">
    <w:name w:val="toc 6"/>
    <w:basedOn w:val="Normalny"/>
    <w:next w:val="Normalny"/>
    <w:autoRedefine/>
    <w:uiPriority w:val="39"/>
    <w:rsid w:val="003F3585"/>
    <w:pPr>
      <w:ind w:left="1200"/>
    </w:pPr>
    <w:rPr>
      <w:sz w:val="18"/>
      <w:szCs w:val="18"/>
    </w:rPr>
  </w:style>
  <w:style w:type="paragraph" w:styleId="Spistreci8">
    <w:name w:val="toc 8"/>
    <w:basedOn w:val="Normalny"/>
    <w:next w:val="Normalny"/>
    <w:autoRedefine/>
    <w:uiPriority w:val="39"/>
    <w:rsid w:val="003F3585"/>
    <w:pPr>
      <w:ind w:left="1680"/>
    </w:pPr>
    <w:rPr>
      <w:sz w:val="18"/>
      <w:szCs w:val="18"/>
    </w:rPr>
  </w:style>
  <w:style w:type="paragraph" w:styleId="Poprawka">
    <w:name w:val="Revision"/>
    <w:hidden/>
    <w:uiPriority w:val="99"/>
    <w:semiHidden/>
    <w:rsid w:val="00E02249"/>
    <w:rPr>
      <w:sz w:val="24"/>
      <w:szCs w:val="24"/>
      <w:lang w:eastAsia="en-US"/>
    </w:rPr>
  </w:style>
  <w:style w:type="character" w:customStyle="1" w:styleId="ZwykytekstZnak">
    <w:name w:val="Zwykły tekst Znak"/>
    <w:link w:val="Zwykytekst"/>
    <w:semiHidden/>
    <w:rsid w:val="00C313B8"/>
    <w:rPr>
      <w:rFonts w:ascii="Courier New" w:eastAsia="Times New Roman" w:hAnsi="Courier New" w:cs="Courier New"/>
    </w:rPr>
  </w:style>
  <w:style w:type="paragraph" w:customStyle="1" w:styleId="Z2Nagwektabeli">
    <w:name w:val="Z2_Nagłówek_tabeli"/>
    <w:basedOn w:val="Nagwek"/>
    <w:link w:val="Z2NagwektabeliZnak"/>
    <w:rsid w:val="00881DF1"/>
    <w:pPr>
      <w:tabs>
        <w:tab w:val="clear" w:pos="4320"/>
        <w:tab w:val="clear" w:pos="8640"/>
        <w:tab w:val="center" w:pos="4536"/>
        <w:tab w:val="right" w:pos="9072"/>
      </w:tabs>
      <w:spacing w:before="60" w:after="60"/>
    </w:pPr>
    <w:rPr>
      <w:rFonts w:ascii="Arial" w:eastAsia="Times New Roman" w:hAnsi="Arial"/>
      <w:b/>
      <w:sz w:val="18"/>
      <w:lang w:eastAsia="pl-PL"/>
    </w:rPr>
  </w:style>
  <w:style w:type="paragraph" w:customStyle="1" w:styleId="Z2tabelatekst">
    <w:name w:val="Z2_tabela_tekst"/>
    <w:basedOn w:val="Nagwek"/>
    <w:link w:val="Z2tabelatekstZnak"/>
    <w:qFormat/>
    <w:rsid w:val="004878B8"/>
    <w:pPr>
      <w:tabs>
        <w:tab w:val="clear" w:pos="4320"/>
        <w:tab w:val="clear" w:pos="8640"/>
        <w:tab w:val="center" w:pos="4536"/>
        <w:tab w:val="right" w:pos="9072"/>
      </w:tabs>
      <w:spacing w:before="60" w:after="60"/>
    </w:pPr>
    <w:rPr>
      <w:rFonts w:eastAsia="Times New Roman"/>
      <w:sz w:val="20"/>
      <w:szCs w:val="28"/>
      <w:lang w:val="x-none" w:eastAsia="x-none"/>
    </w:rPr>
  </w:style>
  <w:style w:type="paragraph" w:styleId="Legenda">
    <w:name w:val="caption"/>
    <w:basedOn w:val="Normalny"/>
    <w:next w:val="Normalny"/>
    <w:qFormat/>
    <w:rsid w:val="005578A4"/>
    <w:pPr>
      <w:spacing w:before="180" w:after="60"/>
    </w:pPr>
    <w:rPr>
      <w:b/>
      <w:bCs/>
      <w:sz w:val="18"/>
      <w:szCs w:val="20"/>
    </w:rPr>
  </w:style>
  <w:style w:type="paragraph" w:customStyle="1" w:styleId="PJPtekst">
    <w:name w:val="PJP_tekst"/>
    <w:basedOn w:val="Tekstpodstawowywcity"/>
    <w:rsid w:val="004E4572"/>
    <w:pPr>
      <w:spacing w:before="40" w:after="60"/>
      <w:ind w:left="1134"/>
      <w:jc w:val="both"/>
    </w:pPr>
    <w:rPr>
      <w:rFonts w:ascii="Bookman Old Style" w:hAnsi="Bookman Old Style"/>
      <w:sz w:val="22"/>
    </w:rPr>
  </w:style>
  <w:style w:type="paragraph" w:styleId="Spistreci7">
    <w:name w:val="toc 7"/>
    <w:basedOn w:val="Normalny"/>
    <w:next w:val="Normalny"/>
    <w:autoRedefine/>
    <w:uiPriority w:val="39"/>
    <w:rsid w:val="004E4572"/>
    <w:pPr>
      <w:ind w:left="1440"/>
    </w:pPr>
    <w:rPr>
      <w:sz w:val="18"/>
      <w:szCs w:val="18"/>
    </w:rPr>
  </w:style>
  <w:style w:type="paragraph" w:styleId="Spistreci9">
    <w:name w:val="toc 9"/>
    <w:basedOn w:val="Normalny"/>
    <w:next w:val="Normalny"/>
    <w:autoRedefine/>
    <w:uiPriority w:val="39"/>
    <w:rsid w:val="004E4572"/>
    <w:pPr>
      <w:ind w:left="1920"/>
    </w:pPr>
    <w:rPr>
      <w:sz w:val="18"/>
      <w:szCs w:val="18"/>
    </w:rPr>
  </w:style>
  <w:style w:type="paragraph" w:customStyle="1" w:styleId="TekstOpisuCharCharCharCharChar">
    <w:name w:val="TekstOpisu Char Char Char Char Char"/>
    <w:basedOn w:val="Normalny"/>
    <w:rsid w:val="004E4572"/>
    <w:pPr>
      <w:spacing w:before="40" w:after="60"/>
      <w:ind w:left="1134"/>
    </w:pPr>
    <w:rPr>
      <w:rFonts w:ascii="Bookman Old Style" w:eastAsia="Times New Roman" w:hAnsi="Bookman Old Style"/>
      <w:sz w:val="22"/>
      <w:szCs w:val="22"/>
      <w:lang w:eastAsia="pl-PL"/>
    </w:rPr>
  </w:style>
  <w:style w:type="paragraph" w:customStyle="1" w:styleId="StylNagwek4">
    <w:name w:val="Styl Nagłówek 4"/>
    <w:aliases w:val="h4 + Po:  6 pt"/>
    <w:basedOn w:val="Nagwek4"/>
    <w:rsid w:val="00FA454F"/>
    <w:rPr>
      <w:rFonts w:eastAsia="Times New Roman"/>
      <w:szCs w:val="20"/>
    </w:rPr>
  </w:style>
  <w:style w:type="paragraph" w:customStyle="1" w:styleId="StylLegendaWyjustowany">
    <w:name w:val="Styl Legenda + Wyjustowany"/>
    <w:basedOn w:val="Legenda"/>
    <w:rsid w:val="00C63E79"/>
    <w:pPr>
      <w:ind w:left="1134"/>
      <w:jc w:val="both"/>
    </w:pPr>
    <w:rPr>
      <w:rFonts w:eastAsia="Times New Roman"/>
    </w:rPr>
  </w:style>
  <w:style w:type="paragraph" w:styleId="Spisilustracji">
    <w:name w:val="table of figures"/>
    <w:basedOn w:val="Normalny"/>
    <w:next w:val="Normalny"/>
    <w:uiPriority w:val="99"/>
    <w:rsid w:val="00836DD7"/>
  </w:style>
  <w:style w:type="paragraph" w:customStyle="1" w:styleId="Z2PodpisRysunkuTabeli">
    <w:name w:val="Z2_Podpis Rysunku/Tabeli"/>
    <w:basedOn w:val="Legenda"/>
    <w:next w:val="Normalny"/>
    <w:qFormat/>
    <w:rsid w:val="00A4055F"/>
    <w:pPr>
      <w:spacing w:before="480"/>
    </w:pPr>
    <w:rPr>
      <w:b w:val="0"/>
      <w:sz w:val="22"/>
    </w:rPr>
  </w:style>
  <w:style w:type="paragraph" w:customStyle="1" w:styleId="TekstOpisu">
    <w:name w:val="TekstOpisu"/>
    <w:basedOn w:val="Normalny"/>
    <w:rsid w:val="00DD5E7B"/>
    <w:pPr>
      <w:spacing w:before="40" w:after="60"/>
      <w:ind w:left="1134"/>
    </w:pPr>
    <w:rPr>
      <w:rFonts w:ascii="Bookman Old Style" w:eastAsia="Times New Roman" w:hAnsi="Bookman Old Style"/>
      <w:sz w:val="20"/>
      <w:szCs w:val="20"/>
      <w:lang w:val="x-none" w:eastAsia="pl-PL"/>
    </w:rPr>
  </w:style>
  <w:style w:type="character" w:customStyle="1" w:styleId="ZnakZnak11">
    <w:name w:val="Znak Znak11"/>
    <w:locked/>
    <w:rsid w:val="002F6148"/>
    <w:rPr>
      <w:rFonts w:ascii="Arial Black" w:eastAsia="Cambria" w:hAnsi="Arial Black"/>
      <w:bCs/>
      <w:sz w:val="28"/>
      <w:szCs w:val="26"/>
      <w:lang w:val="x-none" w:eastAsia="en-US" w:bidi="ar-SA"/>
    </w:rPr>
  </w:style>
  <w:style w:type="paragraph" w:customStyle="1" w:styleId="Schema-Description">
    <w:name w:val="Schema-Description"/>
    <w:basedOn w:val="Normalny"/>
    <w:rsid w:val="002F6148"/>
    <w:pPr>
      <w:spacing w:before="100" w:beforeAutospacing="1" w:after="100" w:afterAutospacing="1"/>
    </w:pPr>
    <w:rPr>
      <w:rFonts w:ascii="Bookman Old Style" w:eastAsia="Times New Roman" w:hAnsi="Bookman Old Style"/>
      <w:sz w:val="20"/>
      <w:szCs w:val="20"/>
      <w:lang w:eastAsia="pl-PL"/>
    </w:rPr>
  </w:style>
  <w:style w:type="character" w:styleId="UyteHipercze">
    <w:name w:val="FollowedHyperlink"/>
    <w:rsid w:val="0013767E"/>
    <w:rPr>
      <w:color w:val="800080"/>
      <w:u w:val="single"/>
    </w:rPr>
  </w:style>
  <w:style w:type="character" w:customStyle="1" w:styleId="ZnakZnak12">
    <w:name w:val="Znak Znak12"/>
    <w:locked/>
    <w:rsid w:val="0013767E"/>
    <w:rPr>
      <w:rFonts w:ascii="Arial Black" w:eastAsia="Cambria" w:hAnsi="Arial Black"/>
      <w:bCs/>
      <w:iCs/>
      <w:sz w:val="32"/>
      <w:szCs w:val="28"/>
      <w:lang w:val="x-none" w:eastAsia="en-US" w:bidi="ar-SA"/>
    </w:rPr>
  </w:style>
  <w:style w:type="character" w:customStyle="1" w:styleId="ZnakZnak10">
    <w:name w:val="Znak Znak10"/>
    <w:locked/>
    <w:rsid w:val="0013767E"/>
    <w:rPr>
      <w:rFonts w:ascii="Cambria" w:eastAsia="Cambria" w:hAnsi="Cambria"/>
      <w:b/>
      <w:bCs/>
      <w:i/>
      <w:iCs/>
      <w:sz w:val="26"/>
      <w:szCs w:val="26"/>
      <w:lang w:val="x-none" w:eastAsia="x-none" w:bidi="ar-SA"/>
    </w:rPr>
  </w:style>
  <w:style w:type="character" w:customStyle="1" w:styleId="ZnakZnak9">
    <w:name w:val="Znak Znak9"/>
    <w:locked/>
    <w:rsid w:val="0013767E"/>
    <w:rPr>
      <w:rFonts w:ascii="Cambria" w:eastAsia="Cambria" w:hAnsi="Cambria"/>
      <w:b/>
      <w:bCs/>
      <w:sz w:val="22"/>
      <w:szCs w:val="22"/>
      <w:lang w:val="x-none" w:eastAsia="x-none" w:bidi="ar-SA"/>
    </w:rPr>
  </w:style>
  <w:style w:type="character" w:customStyle="1" w:styleId="ZnakZnak8">
    <w:name w:val="Znak Znak8"/>
    <w:locked/>
    <w:rsid w:val="0013767E"/>
    <w:rPr>
      <w:rFonts w:ascii="Cambria" w:eastAsia="Cambria" w:hAnsi="Cambria"/>
      <w:sz w:val="24"/>
      <w:szCs w:val="24"/>
      <w:lang w:val="x-none" w:eastAsia="x-none" w:bidi="ar-SA"/>
    </w:rPr>
  </w:style>
  <w:style w:type="character" w:customStyle="1" w:styleId="ZnakZnak6">
    <w:name w:val="Znak Znak6"/>
    <w:locked/>
    <w:rsid w:val="0013767E"/>
    <w:rPr>
      <w:rFonts w:ascii="Arial" w:eastAsia="Cambria" w:hAnsi="Arial"/>
      <w:sz w:val="22"/>
      <w:szCs w:val="22"/>
      <w:lang w:val="x-none" w:eastAsia="x-none" w:bidi="ar-SA"/>
    </w:rPr>
  </w:style>
  <w:style w:type="character" w:customStyle="1" w:styleId="ZnakZnak3">
    <w:name w:val="Znak Znak3"/>
    <w:locked/>
    <w:rsid w:val="0013767E"/>
    <w:rPr>
      <w:rFonts w:ascii="Tahoma" w:eastAsia="Calibri" w:hAnsi="Tahoma" w:cs="Tahoma"/>
      <w:lang w:val="x-none" w:eastAsia="en-US" w:bidi="ar-SA"/>
    </w:rPr>
  </w:style>
  <w:style w:type="character" w:customStyle="1" w:styleId="ZnakZnak5">
    <w:name w:val="Znak Znak5"/>
    <w:locked/>
    <w:rsid w:val="0013767E"/>
    <w:rPr>
      <w:rFonts w:ascii="Cambria" w:eastAsia="Cambria" w:hAnsi="Cambria"/>
      <w:sz w:val="24"/>
      <w:szCs w:val="24"/>
      <w:lang w:val="pl-PL" w:eastAsia="en-US" w:bidi="ar-SA"/>
    </w:rPr>
  </w:style>
  <w:style w:type="character" w:customStyle="1" w:styleId="ZnakZnak1">
    <w:name w:val="Znak Znak1"/>
    <w:locked/>
    <w:rsid w:val="0013767E"/>
    <w:rPr>
      <w:rFonts w:ascii="Cambria" w:eastAsia="Cambria" w:hAnsi="Cambria"/>
      <w:b/>
      <w:sz w:val="48"/>
      <w:szCs w:val="48"/>
      <w:lang w:val="x-none" w:eastAsia="en-US" w:bidi="ar-SA"/>
    </w:rPr>
  </w:style>
  <w:style w:type="character" w:customStyle="1" w:styleId="ZnakZnak2">
    <w:name w:val="Znak Znak2"/>
    <w:locked/>
    <w:rsid w:val="0013767E"/>
    <w:rPr>
      <w:rFonts w:ascii="Cambria" w:eastAsia="Cambria" w:hAnsi="Cambria"/>
      <w:sz w:val="24"/>
      <w:szCs w:val="24"/>
      <w:lang w:val="x-none" w:eastAsia="en-US" w:bidi="ar-SA"/>
    </w:rPr>
  </w:style>
  <w:style w:type="character" w:customStyle="1" w:styleId="ZnakZnak">
    <w:name w:val="Znak Znak"/>
    <w:semiHidden/>
    <w:locked/>
    <w:rsid w:val="0013767E"/>
    <w:rPr>
      <w:rFonts w:ascii="Courier New" w:hAnsi="Courier New" w:cs="Courier New"/>
      <w:lang w:val="x-none" w:eastAsia="x-none" w:bidi="ar-SA"/>
    </w:rPr>
  </w:style>
  <w:style w:type="character" w:customStyle="1" w:styleId="ZnakZnak4">
    <w:name w:val="Znak Znak4"/>
    <w:semiHidden/>
    <w:locked/>
    <w:rsid w:val="0013767E"/>
    <w:rPr>
      <w:rFonts w:ascii="Tahoma" w:eastAsia="Cambria" w:hAnsi="Tahoma" w:cs="Tahoma"/>
      <w:sz w:val="16"/>
      <w:szCs w:val="16"/>
      <w:lang w:val="x-none" w:eastAsia="x-none" w:bidi="ar-SA"/>
    </w:rPr>
  </w:style>
  <w:style w:type="paragraph" w:customStyle="1" w:styleId="Z2-Normalnypogrubiony">
    <w:name w:val="Z2-Normalny pogrubiony"/>
    <w:basedOn w:val="Normalny"/>
    <w:next w:val="Normalny"/>
    <w:rsid w:val="0013767E"/>
    <w:pPr>
      <w:spacing w:before="120" w:after="120"/>
    </w:pPr>
    <w:rPr>
      <w:b/>
    </w:rPr>
  </w:style>
  <w:style w:type="character" w:customStyle="1" w:styleId="Z2tabelatekstZnak">
    <w:name w:val="Z2_tabela_tekst Znak"/>
    <w:link w:val="Z2tabelatekst"/>
    <w:rsid w:val="004878B8"/>
    <w:rPr>
      <w:rFonts w:ascii="Lato" w:eastAsia="Times New Roman" w:hAnsi="Lato" w:cs="Open Sans"/>
      <w:szCs w:val="28"/>
      <w:lang w:val="x-none" w:eastAsia="x-none"/>
    </w:rPr>
  </w:style>
  <w:style w:type="character" w:customStyle="1" w:styleId="poleodsylacz">
    <w:name w:val="pole_odsylacz"/>
    <w:uiPriority w:val="1"/>
    <w:qFormat/>
    <w:rsid w:val="006C3F77"/>
    <w:rPr>
      <w:rFonts w:ascii="Courier New" w:hAnsi="Courier New" w:cs="Courier New"/>
      <w:noProof/>
      <w:color w:val="4472C4"/>
      <w:sz w:val="18"/>
      <w:szCs w:val="18"/>
      <w:u w:val="single"/>
      <w:lang w:val="en-US"/>
    </w:rPr>
  </w:style>
  <w:style w:type="character" w:customStyle="1" w:styleId="polegwne">
    <w:name w:val="pole_główne"/>
    <w:uiPriority w:val="1"/>
    <w:qFormat/>
    <w:rsid w:val="006C3F77"/>
    <w:rPr>
      <w:rFonts w:ascii="Courier New" w:hAnsi="Courier New" w:cs="Courier New"/>
      <w:b/>
      <w:noProof/>
      <w:sz w:val="18"/>
      <w:szCs w:val="18"/>
      <w:lang w:val="en-US"/>
    </w:rPr>
  </w:style>
  <w:style w:type="character" w:customStyle="1" w:styleId="pole">
    <w:name w:val="pole"/>
    <w:uiPriority w:val="1"/>
    <w:qFormat/>
    <w:rsid w:val="006C3F77"/>
    <w:rPr>
      <w:rFonts w:ascii="Courier New" w:hAnsi="Courier New" w:cs="Courier New"/>
      <w:noProof/>
      <w:sz w:val="18"/>
      <w:szCs w:val="18"/>
      <w:lang w:val="en-US"/>
    </w:rPr>
  </w:style>
  <w:style w:type="paragraph" w:customStyle="1" w:styleId="PJPtabelatekst">
    <w:name w:val="PJP_tabela_tekst"/>
    <w:basedOn w:val="Nagwek"/>
    <w:link w:val="PJPtabelatekstZnak"/>
    <w:rsid w:val="00035006"/>
    <w:pPr>
      <w:tabs>
        <w:tab w:val="clear" w:pos="4320"/>
        <w:tab w:val="clear" w:pos="8640"/>
        <w:tab w:val="center" w:pos="4536"/>
        <w:tab w:val="right" w:pos="9072"/>
      </w:tabs>
      <w:spacing w:before="60" w:after="60"/>
    </w:pPr>
    <w:rPr>
      <w:rFonts w:ascii="Arial" w:hAnsi="Arial"/>
      <w:sz w:val="18"/>
      <w:szCs w:val="28"/>
      <w:lang w:val="x-none" w:eastAsia="x-none"/>
    </w:rPr>
  </w:style>
  <w:style w:type="character" w:customStyle="1" w:styleId="PJPtabelatekstZnak">
    <w:name w:val="PJP_tabela_tekst Znak"/>
    <w:link w:val="PJPtabelatekst"/>
    <w:locked/>
    <w:rsid w:val="00035006"/>
    <w:rPr>
      <w:rFonts w:ascii="Arial" w:hAnsi="Arial"/>
      <w:sz w:val="18"/>
      <w:szCs w:val="28"/>
    </w:rPr>
  </w:style>
  <w:style w:type="character" w:styleId="Nierozpoznanawzmianka">
    <w:name w:val="Unresolved Mention"/>
    <w:uiPriority w:val="99"/>
    <w:semiHidden/>
    <w:unhideWhenUsed/>
    <w:rsid w:val="00A45232"/>
    <w:rPr>
      <w:color w:val="808080"/>
      <w:shd w:val="clear" w:color="auto" w:fill="E6E6E6"/>
    </w:rPr>
  </w:style>
  <w:style w:type="numbering" w:customStyle="1" w:styleId="Styl1">
    <w:name w:val="Styl1"/>
    <w:uiPriority w:val="99"/>
    <w:rsid w:val="008D3D63"/>
    <w:pPr>
      <w:numPr>
        <w:numId w:val="8"/>
      </w:numPr>
    </w:pPr>
  </w:style>
  <w:style w:type="paragraph" w:customStyle="1" w:styleId="naglowektabeli">
    <w:name w:val="naglowek tabeli"/>
    <w:basedOn w:val="Z2Nagwektabeli"/>
    <w:link w:val="naglowektabeliZnak"/>
    <w:qFormat/>
    <w:rsid w:val="00AC60BC"/>
    <w:rPr>
      <w:rFonts w:ascii="Lato" w:hAnsi="Lato" w:cs="Times New Roman"/>
      <w:szCs w:val="18"/>
    </w:rPr>
  </w:style>
  <w:style w:type="character" w:customStyle="1" w:styleId="Z2NagwektabeliZnak">
    <w:name w:val="Z2_Nagłówek_tabeli Znak"/>
    <w:basedOn w:val="NagwekZnak"/>
    <w:link w:val="Z2Nagwektabeli"/>
    <w:rsid w:val="00AC60BC"/>
    <w:rPr>
      <w:rFonts w:ascii="Arial" w:eastAsia="Times New Roman" w:hAnsi="Arial" w:cs="Open Sans"/>
      <w:b/>
      <w:sz w:val="18"/>
      <w:szCs w:val="24"/>
    </w:rPr>
  </w:style>
  <w:style w:type="character" w:customStyle="1" w:styleId="naglowektabeliZnak">
    <w:name w:val="naglowek tabeli Znak"/>
    <w:basedOn w:val="Z2NagwektabeliZnak"/>
    <w:link w:val="naglowektabeli"/>
    <w:rsid w:val="00AC60BC"/>
    <w:rPr>
      <w:rFonts w:ascii="Lato" w:eastAsia="Times New Roman" w:hAnsi="Lato" w:cs="Open Sans"/>
      <w:b/>
      <w:sz w:val="18"/>
      <w:szCs w:val="18"/>
    </w:rPr>
  </w:style>
  <w:style w:type="paragraph" w:styleId="Nagwekspisutreci">
    <w:name w:val="TOC Heading"/>
    <w:basedOn w:val="Nagwek1"/>
    <w:next w:val="Normalny"/>
    <w:uiPriority w:val="39"/>
    <w:unhideWhenUsed/>
    <w:qFormat/>
    <w:rsid w:val="000A5C2D"/>
    <w:pPr>
      <w:keepLines/>
      <w:pageBreakBefore w:val="0"/>
      <w:numPr>
        <w:numId w:val="0"/>
      </w:numPr>
      <w:spacing w:after="0" w:line="259" w:lineRule="auto"/>
      <w:contextualSpacing w:val="0"/>
      <w:jc w:val="left"/>
      <w:outlineLvl w:val="9"/>
    </w:pPr>
    <w:rPr>
      <w:rFonts w:asciiTheme="majorHAnsi" w:eastAsiaTheme="majorEastAsia" w:hAnsiTheme="majorHAnsi" w:cstheme="majorBidi"/>
      <w:b w:val="0"/>
      <w:color w:val="2F5496" w:themeColor="accent1" w:themeShade="BF"/>
      <w:kern w:val="0"/>
      <w:sz w:val="32"/>
      <w:szCs w:val="32"/>
      <w:lang w:val="pl-PL" w:eastAsia="pl-PL"/>
    </w:rPr>
  </w:style>
  <w:style w:type="paragraph" w:customStyle="1" w:styleId="spisy">
    <w:name w:val="spisy"/>
    <w:link w:val="spisyZnak"/>
    <w:qFormat/>
    <w:rsid w:val="00363414"/>
    <w:rPr>
      <w:rFonts w:ascii="Lato" w:hAnsi="Lato" w:cs="Open Sans"/>
      <w:b/>
      <w:kern w:val="32"/>
      <w:sz w:val="40"/>
      <w:szCs w:val="40"/>
      <w:lang w:eastAsia="en-US"/>
    </w:rPr>
  </w:style>
  <w:style w:type="character" w:customStyle="1" w:styleId="spisyZnak">
    <w:name w:val="spisy Znak"/>
    <w:basedOn w:val="Nagwek1Znak"/>
    <w:link w:val="spisy"/>
    <w:rsid w:val="00363414"/>
    <w:rPr>
      <w:rFonts w:ascii="Lato" w:hAnsi="Lato" w:cs="Open Sans"/>
      <w:b/>
      <w:kern w:val="32"/>
      <w:sz w:val="40"/>
      <w:szCs w:val="40"/>
      <w:lang w:val="x-none" w:eastAsia="en-US"/>
    </w:rPr>
  </w:style>
  <w:style w:type="paragraph" w:customStyle="1" w:styleId="kod">
    <w:name w:val="kod"/>
    <w:basedOn w:val="Akapitzlist"/>
    <w:link w:val="kodZnak"/>
    <w:qFormat/>
    <w:rsid w:val="0050018D"/>
    <w:pPr>
      <w:numPr>
        <w:numId w:val="14"/>
      </w:numPr>
      <w:spacing w:before="0" w:after="0"/>
    </w:pPr>
    <w:rPr>
      <w:rFonts w:ascii="Consolas" w:hAnsi="Consolas"/>
      <w:lang w:val="x-none"/>
    </w:rPr>
  </w:style>
  <w:style w:type="character" w:customStyle="1" w:styleId="AkapitzlistZnak">
    <w:name w:val="Akapit z listą Znak"/>
    <w:basedOn w:val="Domylnaczcionkaakapitu"/>
    <w:link w:val="Akapitzlist"/>
    <w:uiPriority w:val="34"/>
    <w:rsid w:val="0050018D"/>
    <w:rPr>
      <w:rFonts w:ascii="Lato" w:eastAsia="Times New Roman" w:hAnsi="Lato" w:cs="Calibri"/>
      <w:sz w:val="24"/>
      <w:szCs w:val="24"/>
      <w:lang w:eastAsia="ar-SA"/>
    </w:rPr>
  </w:style>
  <w:style w:type="character" w:customStyle="1" w:styleId="kodZnak">
    <w:name w:val="kod Znak"/>
    <w:basedOn w:val="AkapitzlistZnak"/>
    <w:link w:val="kod"/>
    <w:rsid w:val="0050018D"/>
    <w:rPr>
      <w:rFonts w:ascii="Consolas" w:eastAsia="Times New Roman" w:hAnsi="Consolas" w:cs="Calibri"/>
      <w:sz w:val="24"/>
      <w:szCs w:val="24"/>
      <w:lang w:val="x-none"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114548">
      <w:bodyDiv w:val="1"/>
      <w:marLeft w:val="0"/>
      <w:marRight w:val="0"/>
      <w:marTop w:val="0"/>
      <w:marBottom w:val="0"/>
      <w:divBdr>
        <w:top w:val="none" w:sz="0" w:space="0" w:color="auto"/>
        <w:left w:val="none" w:sz="0" w:space="0" w:color="auto"/>
        <w:bottom w:val="none" w:sz="0" w:space="0" w:color="auto"/>
        <w:right w:val="none" w:sz="0" w:space="0" w:color="auto"/>
      </w:divBdr>
    </w:div>
    <w:div w:id="374740822">
      <w:bodyDiv w:val="1"/>
      <w:marLeft w:val="0"/>
      <w:marRight w:val="0"/>
      <w:marTop w:val="0"/>
      <w:marBottom w:val="0"/>
      <w:divBdr>
        <w:top w:val="none" w:sz="0" w:space="0" w:color="auto"/>
        <w:left w:val="none" w:sz="0" w:space="0" w:color="auto"/>
        <w:bottom w:val="none" w:sz="0" w:space="0" w:color="auto"/>
        <w:right w:val="none" w:sz="0" w:space="0" w:color="auto"/>
      </w:divBdr>
    </w:div>
    <w:div w:id="413817642">
      <w:bodyDiv w:val="1"/>
      <w:marLeft w:val="0"/>
      <w:marRight w:val="0"/>
      <w:marTop w:val="0"/>
      <w:marBottom w:val="0"/>
      <w:divBdr>
        <w:top w:val="none" w:sz="0" w:space="0" w:color="auto"/>
        <w:left w:val="none" w:sz="0" w:space="0" w:color="auto"/>
        <w:bottom w:val="none" w:sz="0" w:space="0" w:color="auto"/>
        <w:right w:val="none" w:sz="0" w:space="0" w:color="auto"/>
      </w:divBdr>
    </w:div>
    <w:div w:id="478233742">
      <w:bodyDiv w:val="1"/>
      <w:marLeft w:val="0"/>
      <w:marRight w:val="0"/>
      <w:marTop w:val="0"/>
      <w:marBottom w:val="0"/>
      <w:divBdr>
        <w:top w:val="none" w:sz="0" w:space="0" w:color="auto"/>
        <w:left w:val="none" w:sz="0" w:space="0" w:color="auto"/>
        <w:bottom w:val="none" w:sz="0" w:space="0" w:color="auto"/>
        <w:right w:val="none" w:sz="0" w:space="0" w:color="auto"/>
      </w:divBdr>
    </w:div>
    <w:div w:id="509100313">
      <w:bodyDiv w:val="1"/>
      <w:marLeft w:val="0"/>
      <w:marRight w:val="0"/>
      <w:marTop w:val="0"/>
      <w:marBottom w:val="0"/>
      <w:divBdr>
        <w:top w:val="none" w:sz="0" w:space="0" w:color="auto"/>
        <w:left w:val="none" w:sz="0" w:space="0" w:color="auto"/>
        <w:bottom w:val="none" w:sz="0" w:space="0" w:color="auto"/>
        <w:right w:val="none" w:sz="0" w:space="0" w:color="auto"/>
      </w:divBdr>
    </w:div>
    <w:div w:id="679700736">
      <w:bodyDiv w:val="1"/>
      <w:marLeft w:val="0"/>
      <w:marRight w:val="0"/>
      <w:marTop w:val="0"/>
      <w:marBottom w:val="0"/>
      <w:divBdr>
        <w:top w:val="none" w:sz="0" w:space="0" w:color="auto"/>
        <w:left w:val="none" w:sz="0" w:space="0" w:color="auto"/>
        <w:bottom w:val="none" w:sz="0" w:space="0" w:color="auto"/>
        <w:right w:val="none" w:sz="0" w:space="0" w:color="auto"/>
      </w:divBdr>
    </w:div>
    <w:div w:id="704209923">
      <w:bodyDiv w:val="1"/>
      <w:marLeft w:val="0"/>
      <w:marRight w:val="0"/>
      <w:marTop w:val="0"/>
      <w:marBottom w:val="0"/>
      <w:divBdr>
        <w:top w:val="none" w:sz="0" w:space="0" w:color="auto"/>
        <w:left w:val="none" w:sz="0" w:space="0" w:color="auto"/>
        <w:bottom w:val="none" w:sz="0" w:space="0" w:color="auto"/>
        <w:right w:val="none" w:sz="0" w:space="0" w:color="auto"/>
      </w:divBdr>
    </w:div>
    <w:div w:id="724257971">
      <w:bodyDiv w:val="1"/>
      <w:marLeft w:val="0"/>
      <w:marRight w:val="0"/>
      <w:marTop w:val="0"/>
      <w:marBottom w:val="0"/>
      <w:divBdr>
        <w:top w:val="none" w:sz="0" w:space="0" w:color="auto"/>
        <w:left w:val="none" w:sz="0" w:space="0" w:color="auto"/>
        <w:bottom w:val="none" w:sz="0" w:space="0" w:color="auto"/>
        <w:right w:val="none" w:sz="0" w:space="0" w:color="auto"/>
      </w:divBdr>
    </w:div>
    <w:div w:id="751045832">
      <w:bodyDiv w:val="1"/>
      <w:marLeft w:val="0"/>
      <w:marRight w:val="0"/>
      <w:marTop w:val="0"/>
      <w:marBottom w:val="0"/>
      <w:divBdr>
        <w:top w:val="none" w:sz="0" w:space="0" w:color="auto"/>
        <w:left w:val="none" w:sz="0" w:space="0" w:color="auto"/>
        <w:bottom w:val="none" w:sz="0" w:space="0" w:color="auto"/>
        <w:right w:val="none" w:sz="0" w:space="0" w:color="auto"/>
      </w:divBdr>
    </w:div>
    <w:div w:id="854729257">
      <w:bodyDiv w:val="1"/>
      <w:marLeft w:val="0"/>
      <w:marRight w:val="0"/>
      <w:marTop w:val="0"/>
      <w:marBottom w:val="0"/>
      <w:divBdr>
        <w:top w:val="none" w:sz="0" w:space="0" w:color="auto"/>
        <w:left w:val="none" w:sz="0" w:space="0" w:color="auto"/>
        <w:bottom w:val="none" w:sz="0" w:space="0" w:color="auto"/>
        <w:right w:val="none" w:sz="0" w:space="0" w:color="auto"/>
      </w:divBdr>
    </w:div>
    <w:div w:id="994262613">
      <w:bodyDiv w:val="1"/>
      <w:marLeft w:val="0"/>
      <w:marRight w:val="0"/>
      <w:marTop w:val="0"/>
      <w:marBottom w:val="0"/>
      <w:divBdr>
        <w:top w:val="none" w:sz="0" w:space="0" w:color="auto"/>
        <w:left w:val="none" w:sz="0" w:space="0" w:color="auto"/>
        <w:bottom w:val="none" w:sz="0" w:space="0" w:color="auto"/>
        <w:right w:val="none" w:sz="0" w:space="0" w:color="auto"/>
      </w:divBdr>
    </w:div>
    <w:div w:id="1015035497">
      <w:bodyDiv w:val="1"/>
      <w:marLeft w:val="0"/>
      <w:marRight w:val="0"/>
      <w:marTop w:val="0"/>
      <w:marBottom w:val="0"/>
      <w:divBdr>
        <w:top w:val="none" w:sz="0" w:space="0" w:color="auto"/>
        <w:left w:val="none" w:sz="0" w:space="0" w:color="auto"/>
        <w:bottom w:val="none" w:sz="0" w:space="0" w:color="auto"/>
        <w:right w:val="none" w:sz="0" w:space="0" w:color="auto"/>
      </w:divBdr>
    </w:div>
    <w:div w:id="1164202043">
      <w:bodyDiv w:val="1"/>
      <w:marLeft w:val="0"/>
      <w:marRight w:val="0"/>
      <w:marTop w:val="0"/>
      <w:marBottom w:val="0"/>
      <w:divBdr>
        <w:top w:val="none" w:sz="0" w:space="0" w:color="auto"/>
        <w:left w:val="none" w:sz="0" w:space="0" w:color="auto"/>
        <w:bottom w:val="none" w:sz="0" w:space="0" w:color="auto"/>
        <w:right w:val="none" w:sz="0" w:space="0" w:color="auto"/>
      </w:divBdr>
    </w:div>
    <w:div w:id="1177960776">
      <w:bodyDiv w:val="1"/>
      <w:marLeft w:val="0"/>
      <w:marRight w:val="0"/>
      <w:marTop w:val="0"/>
      <w:marBottom w:val="0"/>
      <w:divBdr>
        <w:top w:val="none" w:sz="0" w:space="0" w:color="auto"/>
        <w:left w:val="none" w:sz="0" w:space="0" w:color="auto"/>
        <w:bottom w:val="none" w:sz="0" w:space="0" w:color="auto"/>
        <w:right w:val="none" w:sz="0" w:space="0" w:color="auto"/>
      </w:divBdr>
    </w:div>
    <w:div w:id="1240481530">
      <w:bodyDiv w:val="1"/>
      <w:marLeft w:val="0"/>
      <w:marRight w:val="0"/>
      <w:marTop w:val="0"/>
      <w:marBottom w:val="0"/>
      <w:divBdr>
        <w:top w:val="none" w:sz="0" w:space="0" w:color="auto"/>
        <w:left w:val="none" w:sz="0" w:space="0" w:color="auto"/>
        <w:bottom w:val="none" w:sz="0" w:space="0" w:color="auto"/>
        <w:right w:val="none" w:sz="0" w:space="0" w:color="auto"/>
      </w:divBdr>
    </w:div>
    <w:div w:id="1277641853">
      <w:bodyDiv w:val="1"/>
      <w:marLeft w:val="0"/>
      <w:marRight w:val="0"/>
      <w:marTop w:val="0"/>
      <w:marBottom w:val="0"/>
      <w:divBdr>
        <w:top w:val="none" w:sz="0" w:space="0" w:color="auto"/>
        <w:left w:val="none" w:sz="0" w:space="0" w:color="auto"/>
        <w:bottom w:val="none" w:sz="0" w:space="0" w:color="auto"/>
        <w:right w:val="none" w:sz="0" w:space="0" w:color="auto"/>
      </w:divBdr>
    </w:div>
    <w:div w:id="1318419699">
      <w:bodyDiv w:val="1"/>
      <w:marLeft w:val="0"/>
      <w:marRight w:val="0"/>
      <w:marTop w:val="0"/>
      <w:marBottom w:val="0"/>
      <w:divBdr>
        <w:top w:val="none" w:sz="0" w:space="0" w:color="auto"/>
        <w:left w:val="none" w:sz="0" w:space="0" w:color="auto"/>
        <w:bottom w:val="none" w:sz="0" w:space="0" w:color="auto"/>
        <w:right w:val="none" w:sz="0" w:space="0" w:color="auto"/>
      </w:divBdr>
    </w:div>
    <w:div w:id="1365836117">
      <w:bodyDiv w:val="1"/>
      <w:marLeft w:val="0"/>
      <w:marRight w:val="0"/>
      <w:marTop w:val="0"/>
      <w:marBottom w:val="0"/>
      <w:divBdr>
        <w:top w:val="none" w:sz="0" w:space="0" w:color="auto"/>
        <w:left w:val="none" w:sz="0" w:space="0" w:color="auto"/>
        <w:bottom w:val="none" w:sz="0" w:space="0" w:color="auto"/>
        <w:right w:val="none" w:sz="0" w:space="0" w:color="auto"/>
      </w:divBdr>
    </w:div>
    <w:div w:id="1400522399">
      <w:bodyDiv w:val="1"/>
      <w:marLeft w:val="0"/>
      <w:marRight w:val="0"/>
      <w:marTop w:val="0"/>
      <w:marBottom w:val="0"/>
      <w:divBdr>
        <w:top w:val="none" w:sz="0" w:space="0" w:color="auto"/>
        <w:left w:val="none" w:sz="0" w:space="0" w:color="auto"/>
        <w:bottom w:val="none" w:sz="0" w:space="0" w:color="auto"/>
        <w:right w:val="none" w:sz="0" w:space="0" w:color="auto"/>
      </w:divBdr>
    </w:div>
    <w:div w:id="1460226621">
      <w:bodyDiv w:val="1"/>
      <w:marLeft w:val="0"/>
      <w:marRight w:val="0"/>
      <w:marTop w:val="0"/>
      <w:marBottom w:val="0"/>
      <w:divBdr>
        <w:top w:val="none" w:sz="0" w:space="0" w:color="auto"/>
        <w:left w:val="none" w:sz="0" w:space="0" w:color="auto"/>
        <w:bottom w:val="none" w:sz="0" w:space="0" w:color="auto"/>
        <w:right w:val="none" w:sz="0" w:space="0" w:color="auto"/>
      </w:divBdr>
    </w:div>
    <w:div w:id="1493251327">
      <w:bodyDiv w:val="1"/>
      <w:marLeft w:val="0"/>
      <w:marRight w:val="0"/>
      <w:marTop w:val="0"/>
      <w:marBottom w:val="0"/>
      <w:divBdr>
        <w:top w:val="none" w:sz="0" w:space="0" w:color="auto"/>
        <w:left w:val="none" w:sz="0" w:space="0" w:color="auto"/>
        <w:bottom w:val="none" w:sz="0" w:space="0" w:color="auto"/>
        <w:right w:val="none" w:sz="0" w:space="0" w:color="auto"/>
      </w:divBdr>
    </w:div>
    <w:div w:id="1493912161">
      <w:bodyDiv w:val="1"/>
      <w:marLeft w:val="0"/>
      <w:marRight w:val="0"/>
      <w:marTop w:val="0"/>
      <w:marBottom w:val="0"/>
      <w:divBdr>
        <w:top w:val="none" w:sz="0" w:space="0" w:color="auto"/>
        <w:left w:val="none" w:sz="0" w:space="0" w:color="auto"/>
        <w:bottom w:val="none" w:sz="0" w:space="0" w:color="auto"/>
        <w:right w:val="none" w:sz="0" w:space="0" w:color="auto"/>
      </w:divBdr>
    </w:div>
    <w:div w:id="1582367609">
      <w:bodyDiv w:val="1"/>
      <w:marLeft w:val="0"/>
      <w:marRight w:val="0"/>
      <w:marTop w:val="0"/>
      <w:marBottom w:val="0"/>
      <w:divBdr>
        <w:top w:val="none" w:sz="0" w:space="0" w:color="auto"/>
        <w:left w:val="none" w:sz="0" w:space="0" w:color="auto"/>
        <w:bottom w:val="none" w:sz="0" w:space="0" w:color="auto"/>
        <w:right w:val="none" w:sz="0" w:space="0" w:color="auto"/>
      </w:divBdr>
    </w:div>
    <w:div w:id="1653756106">
      <w:bodyDiv w:val="1"/>
      <w:marLeft w:val="0"/>
      <w:marRight w:val="0"/>
      <w:marTop w:val="0"/>
      <w:marBottom w:val="0"/>
      <w:divBdr>
        <w:top w:val="none" w:sz="0" w:space="0" w:color="auto"/>
        <w:left w:val="none" w:sz="0" w:space="0" w:color="auto"/>
        <w:bottom w:val="none" w:sz="0" w:space="0" w:color="auto"/>
        <w:right w:val="none" w:sz="0" w:space="0" w:color="auto"/>
      </w:divBdr>
    </w:div>
    <w:div w:id="1705211418">
      <w:bodyDiv w:val="1"/>
      <w:marLeft w:val="0"/>
      <w:marRight w:val="0"/>
      <w:marTop w:val="0"/>
      <w:marBottom w:val="0"/>
      <w:divBdr>
        <w:top w:val="none" w:sz="0" w:space="0" w:color="auto"/>
        <w:left w:val="none" w:sz="0" w:space="0" w:color="auto"/>
        <w:bottom w:val="none" w:sz="0" w:space="0" w:color="auto"/>
        <w:right w:val="none" w:sz="0" w:space="0" w:color="auto"/>
      </w:divBdr>
    </w:div>
    <w:div w:id="1826161947">
      <w:bodyDiv w:val="1"/>
      <w:marLeft w:val="0"/>
      <w:marRight w:val="0"/>
      <w:marTop w:val="0"/>
      <w:marBottom w:val="0"/>
      <w:divBdr>
        <w:top w:val="none" w:sz="0" w:space="0" w:color="auto"/>
        <w:left w:val="none" w:sz="0" w:space="0" w:color="auto"/>
        <w:bottom w:val="none" w:sz="0" w:space="0" w:color="auto"/>
        <w:right w:val="none" w:sz="0" w:space="0" w:color="auto"/>
      </w:divBdr>
    </w:div>
    <w:div w:id="2041783844">
      <w:bodyDiv w:val="1"/>
      <w:marLeft w:val="0"/>
      <w:marRight w:val="0"/>
      <w:marTop w:val="0"/>
      <w:marBottom w:val="0"/>
      <w:divBdr>
        <w:top w:val="none" w:sz="0" w:space="0" w:color="auto"/>
        <w:left w:val="none" w:sz="0" w:space="0" w:color="auto"/>
        <w:bottom w:val="none" w:sz="0" w:space="0" w:color="auto"/>
        <w:right w:val="none" w:sz="0" w:space="0" w:color="auto"/>
      </w:divBdr>
    </w:div>
    <w:div w:id="2115515891">
      <w:bodyDiv w:val="1"/>
      <w:marLeft w:val="0"/>
      <w:marRight w:val="0"/>
      <w:marTop w:val="0"/>
      <w:marBottom w:val="0"/>
      <w:divBdr>
        <w:top w:val="none" w:sz="0" w:space="0" w:color="auto"/>
        <w:left w:val="none" w:sz="0" w:space="0" w:color="auto"/>
        <w:bottom w:val="none" w:sz="0" w:space="0" w:color="auto"/>
        <w:right w:val="none" w:sz="0" w:space="0" w:color="auto"/>
      </w:divBdr>
    </w:div>
    <w:div w:id="21376725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theme" Target="theme/theme1.xml"/><Relationship Id="rId16" Type="http://schemas.openxmlformats.org/officeDocument/2006/relationships/image" Target="media/image7.png"/><Relationship Id="rId11" Type="http://schemas.openxmlformats.org/officeDocument/2006/relationships/image" Target="media/image2.pn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image" Target="media/image65.png"/><Relationship Id="rId79" Type="http://schemas.openxmlformats.org/officeDocument/2006/relationships/image" Target="media/image70.png"/><Relationship Id="rId5" Type="http://schemas.openxmlformats.org/officeDocument/2006/relationships/webSettings" Target="webSettings.xml"/><Relationship Id="rId61" Type="http://schemas.openxmlformats.org/officeDocument/2006/relationships/image" Target="media/image52.png"/><Relationship Id="rId82" Type="http://schemas.openxmlformats.org/officeDocument/2006/relationships/image" Target="media/image73.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footer" Target="footer1.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header" Target="header1.xml"/><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7" Type="http://schemas.openxmlformats.org/officeDocument/2006/relationships/endnotes" Target="endnotes.xml"/><Relationship Id="rId71" Type="http://schemas.openxmlformats.org/officeDocument/2006/relationships/image" Target="media/image62.png"/><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image" Target="media/image5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arzyna.tymoszuk\Documents\Projekty\ZEFIR2_SVN\IZBA%20CELNA\Komunikacja\Szablony\ZF2_ZRZ_DPS_v1.0.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ADF247-2F33-4831-8341-AC9283ED1E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ZF2_ZRZ_DPS_v1.0.dotx</Template>
  <TotalTime>11906</TotalTime>
  <Pages>176</Pages>
  <Words>30497</Words>
  <Characters>229818</Characters>
  <Application>Microsoft Office Word</Application>
  <DocSecurity>0</DocSecurity>
  <Lines>1915</Lines>
  <Paragraphs>519</Paragraphs>
  <ScaleCrop>false</ScaleCrop>
  <HeadingPairs>
    <vt:vector size="2" baseType="variant">
      <vt:variant>
        <vt:lpstr>Tytuł</vt:lpstr>
      </vt:variant>
      <vt:variant>
        <vt:i4>1</vt:i4>
      </vt:variant>
    </vt:vector>
  </HeadingPairs>
  <TitlesOfParts>
    <vt:vector size="1" baseType="lpstr">
      <vt:lpstr>Specyfikacja XML dla podmiotów w zakresie elektronicznej obsługi deklaracji w sprawie podatku akcyzowego AKC-4/AKC-4zo</vt:lpstr>
    </vt:vector>
  </TitlesOfParts>
  <Company>Asseco Poland SA.</Company>
  <LinksUpToDate>false</LinksUpToDate>
  <CharactersWithSpaces>259796</CharactersWithSpaces>
  <SharedDoc>false</SharedDoc>
  <HLinks>
    <vt:vector size="600" baseType="variant">
      <vt:variant>
        <vt:i4>983118</vt:i4>
      </vt:variant>
      <vt:variant>
        <vt:i4>1224</vt:i4>
      </vt:variant>
      <vt:variant>
        <vt:i4>0</vt:i4>
      </vt:variant>
      <vt:variant>
        <vt:i4>5</vt:i4>
      </vt:variant>
      <vt:variant>
        <vt:lpwstr>http://www.e-clo.pl/ZEFIR2/eZefir2/xsd/Types.xsd</vt:lpwstr>
      </vt:variant>
      <vt:variant>
        <vt:lpwstr/>
      </vt:variant>
      <vt:variant>
        <vt:i4>1703969</vt:i4>
      </vt:variant>
      <vt:variant>
        <vt:i4>624</vt:i4>
      </vt:variant>
      <vt:variant>
        <vt:i4>0</vt:i4>
      </vt:variant>
      <vt:variant>
        <vt:i4>5</vt:i4>
      </vt:variant>
      <vt:variant>
        <vt:lpwstr>http://www.e-clo.pl/ZEFIR2/eZefir2/xsd/v3_0/Trader.xsd</vt:lpwstr>
      </vt:variant>
      <vt:variant>
        <vt:lpwstr/>
      </vt:variant>
      <vt:variant>
        <vt:i4>5242904</vt:i4>
      </vt:variant>
      <vt:variant>
        <vt:i4>621</vt:i4>
      </vt:variant>
      <vt:variant>
        <vt:i4>0</vt:i4>
      </vt:variant>
      <vt:variant>
        <vt:i4>5</vt:i4>
      </vt:variant>
      <vt:variant>
        <vt:lpwstr>http://www.w3.org/2000/09/xmldsig</vt:lpwstr>
      </vt:variant>
      <vt:variant>
        <vt:lpwstr/>
      </vt:variant>
      <vt:variant>
        <vt:i4>1179701</vt:i4>
      </vt:variant>
      <vt:variant>
        <vt:i4>596</vt:i4>
      </vt:variant>
      <vt:variant>
        <vt:i4>0</vt:i4>
      </vt:variant>
      <vt:variant>
        <vt:i4>5</vt:i4>
      </vt:variant>
      <vt:variant>
        <vt:lpwstr/>
      </vt:variant>
      <vt:variant>
        <vt:lpwstr>_Toc82964504</vt:lpwstr>
      </vt:variant>
      <vt:variant>
        <vt:i4>1376309</vt:i4>
      </vt:variant>
      <vt:variant>
        <vt:i4>590</vt:i4>
      </vt:variant>
      <vt:variant>
        <vt:i4>0</vt:i4>
      </vt:variant>
      <vt:variant>
        <vt:i4>5</vt:i4>
      </vt:variant>
      <vt:variant>
        <vt:lpwstr/>
      </vt:variant>
      <vt:variant>
        <vt:lpwstr>_Toc82964503</vt:lpwstr>
      </vt:variant>
      <vt:variant>
        <vt:i4>1310773</vt:i4>
      </vt:variant>
      <vt:variant>
        <vt:i4>584</vt:i4>
      </vt:variant>
      <vt:variant>
        <vt:i4>0</vt:i4>
      </vt:variant>
      <vt:variant>
        <vt:i4>5</vt:i4>
      </vt:variant>
      <vt:variant>
        <vt:lpwstr/>
      </vt:variant>
      <vt:variant>
        <vt:lpwstr>_Toc82964502</vt:lpwstr>
      </vt:variant>
      <vt:variant>
        <vt:i4>1507381</vt:i4>
      </vt:variant>
      <vt:variant>
        <vt:i4>578</vt:i4>
      </vt:variant>
      <vt:variant>
        <vt:i4>0</vt:i4>
      </vt:variant>
      <vt:variant>
        <vt:i4>5</vt:i4>
      </vt:variant>
      <vt:variant>
        <vt:lpwstr/>
      </vt:variant>
      <vt:variant>
        <vt:lpwstr>_Toc82964501</vt:lpwstr>
      </vt:variant>
      <vt:variant>
        <vt:i4>1441845</vt:i4>
      </vt:variant>
      <vt:variant>
        <vt:i4>572</vt:i4>
      </vt:variant>
      <vt:variant>
        <vt:i4>0</vt:i4>
      </vt:variant>
      <vt:variant>
        <vt:i4>5</vt:i4>
      </vt:variant>
      <vt:variant>
        <vt:lpwstr/>
      </vt:variant>
      <vt:variant>
        <vt:lpwstr>_Toc82964500</vt:lpwstr>
      </vt:variant>
      <vt:variant>
        <vt:i4>1966140</vt:i4>
      </vt:variant>
      <vt:variant>
        <vt:i4>566</vt:i4>
      </vt:variant>
      <vt:variant>
        <vt:i4>0</vt:i4>
      </vt:variant>
      <vt:variant>
        <vt:i4>5</vt:i4>
      </vt:variant>
      <vt:variant>
        <vt:lpwstr/>
      </vt:variant>
      <vt:variant>
        <vt:lpwstr>_Toc82964499</vt:lpwstr>
      </vt:variant>
      <vt:variant>
        <vt:i4>2031676</vt:i4>
      </vt:variant>
      <vt:variant>
        <vt:i4>560</vt:i4>
      </vt:variant>
      <vt:variant>
        <vt:i4>0</vt:i4>
      </vt:variant>
      <vt:variant>
        <vt:i4>5</vt:i4>
      </vt:variant>
      <vt:variant>
        <vt:lpwstr/>
      </vt:variant>
      <vt:variant>
        <vt:lpwstr>_Toc82964498</vt:lpwstr>
      </vt:variant>
      <vt:variant>
        <vt:i4>1048636</vt:i4>
      </vt:variant>
      <vt:variant>
        <vt:i4>554</vt:i4>
      </vt:variant>
      <vt:variant>
        <vt:i4>0</vt:i4>
      </vt:variant>
      <vt:variant>
        <vt:i4>5</vt:i4>
      </vt:variant>
      <vt:variant>
        <vt:lpwstr/>
      </vt:variant>
      <vt:variant>
        <vt:lpwstr>_Toc82964497</vt:lpwstr>
      </vt:variant>
      <vt:variant>
        <vt:i4>1114172</vt:i4>
      </vt:variant>
      <vt:variant>
        <vt:i4>548</vt:i4>
      </vt:variant>
      <vt:variant>
        <vt:i4>0</vt:i4>
      </vt:variant>
      <vt:variant>
        <vt:i4>5</vt:i4>
      </vt:variant>
      <vt:variant>
        <vt:lpwstr/>
      </vt:variant>
      <vt:variant>
        <vt:lpwstr>_Toc82964496</vt:lpwstr>
      </vt:variant>
      <vt:variant>
        <vt:i4>1179708</vt:i4>
      </vt:variant>
      <vt:variant>
        <vt:i4>542</vt:i4>
      </vt:variant>
      <vt:variant>
        <vt:i4>0</vt:i4>
      </vt:variant>
      <vt:variant>
        <vt:i4>5</vt:i4>
      </vt:variant>
      <vt:variant>
        <vt:lpwstr/>
      </vt:variant>
      <vt:variant>
        <vt:lpwstr>_Toc82964495</vt:lpwstr>
      </vt:variant>
      <vt:variant>
        <vt:i4>1245244</vt:i4>
      </vt:variant>
      <vt:variant>
        <vt:i4>536</vt:i4>
      </vt:variant>
      <vt:variant>
        <vt:i4>0</vt:i4>
      </vt:variant>
      <vt:variant>
        <vt:i4>5</vt:i4>
      </vt:variant>
      <vt:variant>
        <vt:lpwstr/>
      </vt:variant>
      <vt:variant>
        <vt:lpwstr>_Toc82964494</vt:lpwstr>
      </vt:variant>
      <vt:variant>
        <vt:i4>1310780</vt:i4>
      </vt:variant>
      <vt:variant>
        <vt:i4>530</vt:i4>
      </vt:variant>
      <vt:variant>
        <vt:i4>0</vt:i4>
      </vt:variant>
      <vt:variant>
        <vt:i4>5</vt:i4>
      </vt:variant>
      <vt:variant>
        <vt:lpwstr/>
      </vt:variant>
      <vt:variant>
        <vt:lpwstr>_Toc82964493</vt:lpwstr>
      </vt:variant>
      <vt:variant>
        <vt:i4>1376316</vt:i4>
      </vt:variant>
      <vt:variant>
        <vt:i4>524</vt:i4>
      </vt:variant>
      <vt:variant>
        <vt:i4>0</vt:i4>
      </vt:variant>
      <vt:variant>
        <vt:i4>5</vt:i4>
      </vt:variant>
      <vt:variant>
        <vt:lpwstr/>
      </vt:variant>
      <vt:variant>
        <vt:lpwstr>_Toc82964492</vt:lpwstr>
      </vt:variant>
      <vt:variant>
        <vt:i4>1441852</vt:i4>
      </vt:variant>
      <vt:variant>
        <vt:i4>518</vt:i4>
      </vt:variant>
      <vt:variant>
        <vt:i4>0</vt:i4>
      </vt:variant>
      <vt:variant>
        <vt:i4>5</vt:i4>
      </vt:variant>
      <vt:variant>
        <vt:lpwstr/>
      </vt:variant>
      <vt:variant>
        <vt:lpwstr>_Toc82964491</vt:lpwstr>
      </vt:variant>
      <vt:variant>
        <vt:i4>1507388</vt:i4>
      </vt:variant>
      <vt:variant>
        <vt:i4>512</vt:i4>
      </vt:variant>
      <vt:variant>
        <vt:i4>0</vt:i4>
      </vt:variant>
      <vt:variant>
        <vt:i4>5</vt:i4>
      </vt:variant>
      <vt:variant>
        <vt:lpwstr/>
      </vt:variant>
      <vt:variant>
        <vt:lpwstr>_Toc82964490</vt:lpwstr>
      </vt:variant>
      <vt:variant>
        <vt:i4>1966141</vt:i4>
      </vt:variant>
      <vt:variant>
        <vt:i4>506</vt:i4>
      </vt:variant>
      <vt:variant>
        <vt:i4>0</vt:i4>
      </vt:variant>
      <vt:variant>
        <vt:i4>5</vt:i4>
      </vt:variant>
      <vt:variant>
        <vt:lpwstr/>
      </vt:variant>
      <vt:variant>
        <vt:lpwstr>_Toc82964489</vt:lpwstr>
      </vt:variant>
      <vt:variant>
        <vt:i4>2031677</vt:i4>
      </vt:variant>
      <vt:variant>
        <vt:i4>500</vt:i4>
      </vt:variant>
      <vt:variant>
        <vt:i4>0</vt:i4>
      </vt:variant>
      <vt:variant>
        <vt:i4>5</vt:i4>
      </vt:variant>
      <vt:variant>
        <vt:lpwstr/>
      </vt:variant>
      <vt:variant>
        <vt:lpwstr>_Toc82964488</vt:lpwstr>
      </vt:variant>
      <vt:variant>
        <vt:i4>1048637</vt:i4>
      </vt:variant>
      <vt:variant>
        <vt:i4>494</vt:i4>
      </vt:variant>
      <vt:variant>
        <vt:i4>0</vt:i4>
      </vt:variant>
      <vt:variant>
        <vt:i4>5</vt:i4>
      </vt:variant>
      <vt:variant>
        <vt:lpwstr/>
      </vt:variant>
      <vt:variant>
        <vt:lpwstr>_Toc82964487</vt:lpwstr>
      </vt:variant>
      <vt:variant>
        <vt:i4>1114173</vt:i4>
      </vt:variant>
      <vt:variant>
        <vt:i4>488</vt:i4>
      </vt:variant>
      <vt:variant>
        <vt:i4>0</vt:i4>
      </vt:variant>
      <vt:variant>
        <vt:i4>5</vt:i4>
      </vt:variant>
      <vt:variant>
        <vt:lpwstr/>
      </vt:variant>
      <vt:variant>
        <vt:lpwstr>_Toc82964486</vt:lpwstr>
      </vt:variant>
      <vt:variant>
        <vt:i4>1179709</vt:i4>
      </vt:variant>
      <vt:variant>
        <vt:i4>482</vt:i4>
      </vt:variant>
      <vt:variant>
        <vt:i4>0</vt:i4>
      </vt:variant>
      <vt:variant>
        <vt:i4>5</vt:i4>
      </vt:variant>
      <vt:variant>
        <vt:lpwstr/>
      </vt:variant>
      <vt:variant>
        <vt:lpwstr>_Toc82964485</vt:lpwstr>
      </vt:variant>
      <vt:variant>
        <vt:i4>1245245</vt:i4>
      </vt:variant>
      <vt:variant>
        <vt:i4>476</vt:i4>
      </vt:variant>
      <vt:variant>
        <vt:i4>0</vt:i4>
      </vt:variant>
      <vt:variant>
        <vt:i4>5</vt:i4>
      </vt:variant>
      <vt:variant>
        <vt:lpwstr/>
      </vt:variant>
      <vt:variant>
        <vt:lpwstr>_Toc82964484</vt:lpwstr>
      </vt:variant>
      <vt:variant>
        <vt:i4>1310781</vt:i4>
      </vt:variant>
      <vt:variant>
        <vt:i4>470</vt:i4>
      </vt:variant>
      <vt:variant>
        <vt:i4>0</vt:i4>
      </vt:variant>
      <vt:variant>
        <vt:i4>5</vt:i4>
      </vt:variant>
      <vt:variant>
        <vt:lpwstr/>
      </vt:variant>
      <vt:variant>
        <vt:lpwstr>_Toc82964483</vt:lpwstr>
      </vt:variant>
      <vt:variant>
        <vt:i4>1376317</vt:i4>
      </vt:variant>
      <vt:variant>
        <vt:i4>464</vt:i4>
      </vt:variant>
      <vt:variant>
        <vt:i4>0</vt:i4>
      </vt:variant>
      <vt:variant>
        <vt:i4>5</vt:i4>
      </vt:variant>
      <vt:variant>
        <vt:lpwstr/>
      </vt:variant>
      <vt:variant>
        <vt:lpwstr>_Toc82964482</vt:lpwstr>
      </vt:variant>
      <vt:variant>
        <vt:i4>1441853</vt:i4>
      </vt:variant>
      <vt:variant>
        <vt:i4>458</vt:i4>
      </vt:variant>
      <vt:variant>
        <vt:i4>0</vt:i4>
      </vt:variant>
      <vt:variant>
        <vt:i4>5</vt:i4>
      </vt:variant>
      <vt:variant>
        <vt:lpwstr/>
      </vt:variant>
      <vt:variant>
        <vt:lpwstr>_Toc82964481</vt:lpwstr>
      </vt:variant>
      <vt:variant>
        <vt:i4>1507389</vt:i4>
      </vt:variant>
      <vt:variant>
        <vt:i4>452</vt:i4>
      </vt:variant>
      <vt:variant>
        <vt:i4>0</vt:i4>
      </vt:variant>
      <vt:variant>
        <vt:i4>5</vt:i4>
      </vt:variant>
      <vt:variant>
        <vt:lpwstr/>
      </vt:variant>
      <vt:variant>
        <vt:lpwstr>_Toc82964480</vt:lpwstr>
      </vt:variant>
      <vt:variant>
        <vt:i4>1966130</vt:i4>
      </vt:variant>
      <vt:variant>
        <vt:i4>446</vt:i4>
      </vt:variant>
      <vt:variant>
        <vt:i4>0</vt:i4>
      </vt:variant>
      <vt:variant>
        <vt:i4>5</vt:i4>
      </vt:variant>
      <vt:variant>
        <vt:lpwstr/>
      </vt:variant>
      <vt:variant>
        <vt:lpwstr>_Toc82964479</vt:lpwstr>
      </vt:variant>
      <vt:variant>
        <vt:i4>2031666</vt:i4>
      </vt:variant>
      <vt:variant>
        <vt:i4>440</vt:i4>
      </vt:variant>
      <vt:variant>
        <vt:i4>0</vt:i4>
      </vt:variant>
      <vt:variant>
        <vt:i4>5</vt:i4>
      </vt:variant>
      <vt:variant>
        <vt:lpwstr/>
      </vt:variant>
      <vt:variant>
        <vt:lpwstr>_Toc82964478</vt:lpwstr>
      </vt:variant>
      <vt:variant>
        <vt:i4>1048626</vt:i4>
      </vt:variant>
      <vt:variant>
        <vt:i4>434</vt:i4>
      </vt:variant>
      <vt:variant>
        <vt:i4>0</vt:i4>
      </vt:variant>
      <vt:variant>
        <vt:i4>5</vt:i4>
      </vt:variant>
      <vt:variant>
        <vt:lpwstr/>
      </vt:variant>
      <vt:variant>
        <vt:lpwstr>_Toc82964477</vt:lpwstr>
      </vt:variant>
      <vt:variant>
        <vt:i4>1114162</vt:i4>
      </vt:variant>
      <vt:variant>
        <vt:i4>428</vt:i4>
      </vt:variant>
      <vt:variant>
        <vt:i4>0</vt:i4>
      </vt:variant>
      <vt:variant>
        <vt:i4>5</vt:i4>
      </vt:variant>
      <vt:variant>
        <vt:lpwstr/>
      </vt:variant>
      <vt:variant>
        <vt:lpwstr>_Toc82964476</vt:lpwstr>
      </vt:variant>
      <vt:variant>
        <vt:i4>1179698</vt:i4>
      </vt:variant>
      <vt:variant>
        <vt:i4>422</vt:i4>
      </vt:variant>
      <vt:variant>
        <vt:i4>0</vt:i4>
      </vt:variant>
      <vt:variant>
        <vt:i4>5</vt:i4>
      </vt:variant>
      <vt:variant>
        <vt:lpwstr/>
      </vt:variant>
      <vt:variant>
        <vt:lpwstr>_Toc82964475</vt:lpwstr>
      </vt:variant>
      <vt:variant>
        <vt:i4>1245234</vt:i4>
      </vt:variant>
      <vt:variant>
        <vt:i4>416</vt:i4>
      </vt:variant>
      <vt:variant>
        <vt:i4>0</vt:i4>
      </vt:variant>
      <vt:variant>
        <vt:i4>5</vt:i4>
      </vt:variant>
      <vt:variant>
        <vt:lpwstr/>
      </vt:variant>
      <vt:variant>
        <vt:lpwstr>_Toc82964474</vt:lpwstr>
      </vt:variant>
      <vt:variant>
        <vt:i4>1310770</vt:i4>
      </vt:variant>
      <vt:variant>
        <vt:i4>410</vt:i4>
      </vt:variant>
      <vt:variant>
        <vt:i4>0</vt:i4>
      </vt:variant>
      <vt:variant>
        <vt:i4>5</vt:i4>
      </vt:variant>
      <vt:variant>
        <vt:lpwstr/>
      </vt:variant>
      <vt:variant>
        <vt:lpwstr>_Toc82964473</vt:lpwstr>
      </vt:variant>
      <vt:variant>
        <vt:i4>1376306</vt:i4>
      </vt:variant>
      <vt:variant>
        <vt:i4>404</vt:i4>
      </vt:variant>
      <vt:variant>
        <vt:i4>0</vt:i4>
      </vt:variant>
      <vt:variant>
        <vt:i4>5</vt:i4>
      </vt:variant>
      <vt:variant>
        <vt:lpwstr/>
      </vt:variant>
      <vt:variant>
        <vt:lpwstr>_Toc82964472</vt:lpwstr>
      </vt:variant>
      <vt:variant>
        <vt:i4>1441842</vt:i4>
      </vt:variant>
      <vt:variant>
        <vt:i4>398</vt:i4>
      </vt:variant>
      <vt:variant>
        <vt:i4>0</vt:i4>
      </vt:variant>
      <vt:variant>
        <vt:i4>5</vt:i4>
      </vt:variant>
      <vt:variant>
        <vt:lpwstr/>
      </vt:variant>
      <vt:variant>
        <vt:lpwstr>_Toc82964471</vt:lpwstr>
      </vt:variant>
      <vt:variant>
        <vt:i4>1507378</vt:i4>
      </vt:variant>
      <vt:variant>
        <vt:i4>392</vt:i4>
      </vt:variant>
      <vt:variant>
        <vt:i4>0</vt:i4>
      </vt:variant>
      <vt:variant>
        <vt:i4>5</vt:i4>
      </vt:variant>
      <vt:variant>
        <vt:lpwstr/>
      </vt:variant>
      <vt:variant>
        <vt:lpwstr>_Toc82964470</vt:lpwstr>
      </vt:variant>
      <vt:variant>
        <vt:i4>1966131</vt:i4>
      </vt:variant>
      <vt:variant>
        <vt:i4>386</vt:i4>
      </vt:variant>
      <vt:variant>
        <vt:i4>0</vt:i4>
      </vt:variant>
      <vt:variant>
        <vt:i4>5</vt:i4>
      </vt:variant>
      <vt:variant>
        <vt:lpwstr/>
      </vt:variant>
      <vt:variant>
        <vt:lpwstr>_Toc82964469</vt:lpwstr>
      </vt:variant>
      <vt:variant>
        <vt:i4>2031667</vt:i4>
      </vt:variant>
      <vt:variant>
        <vt:i4>380</vt:i4>
      </vt:variant>
      <vt:variant>
        <vt:i4>0</vt:i4>
      </vt:variant>
      <vt:variant>
        <vt:i4>5</vt:i4>
      </vt:variant>
      <vt:variant>
        <vt:lpwstr/>
      </vt:variant>
      <vt:variant>
        <vt:lpwstr>_Toc82964468</vt:lpwstr>
      </vt:variant>
      <vt:variant>
        <vt:i4>1048627</vt:i4>
      </vt:variant>
      <vt:variant>
        <vt:i4>374</vt:i4>
      </vt:variant>
      <vt:variant>
        <vt:i4>0</vt:i4>
      </vt:variant>
      <vt:variant>
        <vt:i4>5</vt:i4>
      </vt:variant>
      <vt:variant>
        <vt:lpwstr/>
      </vt:variant>
      <vt:variant>
        <vt:lpwstr>_Toc82964467</vt:lpwstr>
      </vt:variant>
      <vt:variant>
        <vt:i4>1114163</vt:i4>
      </vt:variant>
      <vt:variant>
        <vt:i4>368</vt:i4>
      </vt:variant>
      <vt:variant>
        <vt:i4>0</vt:i4>
      </vt:variant>
      <vt:variant>
        <vt:i4>5</vt:i4>
      </vt:variant>
      <vt:variant>
        <vt:lpwstr/>
      </vt:variant>
      <vt:variant>
        <vt:lpwstr>_Toc82964466</vt:lpwstr>
      </vt:variant>
      <vt:variant>
        <vt:i4>1179699</vt:i4>
      </vt:variant>
      <vt:variant>
        <vt:i4>362</vt:i4>
      </vt:variant>
      <vt:variant>
        <vt:i4>0</vt:i4>
      </vt:variant>
      <vt:variant>
        <vt:i4>5</vt:i4>
      </vt:variant>
      <vt:variant>
        <vt:lpwstr/>
      </vt:variant>
      <vt:variant>
        <vt:lpwstr>_Toc82964465</vt:lpwstr>
      </vt:variant>
      <vt:variant>
        <vt:i4>1245235</vt:i4>
      </vt:variant>
      <vt:variant>
        <vt:i4>356</vt:i4>
      </vt:variant>
      <vt:variant>
        <vt:i4>0</vt:i4>
      </vt:variant>
      <vt:variant>
        <vt:i4>5</vt:i4>
      </vt:variant>
      <vt:variant>
        <vt:lpwstr/>
      </vt:variant>
      <vt:variant>
        <vt:lpwstr>_Toc82964464</vt:lpwstr>
      </vt:variant>
      <vt:variant>
        <vt:i4>1310771</vt:i4>
      </vt:variant>
      <vt:variant>
        <vt:i4>350</vt:i4>
      </vt:variant>
      <vt:variant>
        <vt:i4>0</vt:i4>
      </vt:variant>
      <vt:variant>
        <vt:i4>5</vt:i4>
      </vt:variant>
      <vt:variant>
        <vt:lpwstr/>
      </vt:variant>
      <vt:variant>
        <vt:lpwstr>_Toc82964463</vt:lpwstr>
      </vt:variant>
      <vt:variant>
        <vt:i4>1376307</vt:i4>
      </vt:variant>
      <vt:variant>
        <vt:i4>344</vt:i4>
      </vt:variant>
      <vt:variant>
        <vt:i4>0</vt:i4>
      </vt:variant>
      <vt:variant>
        <vt:i4>5</vt:i4>
      </vt:variant>
      <vt:variant>
        <vt:lpwstr/>
      </vt:variant>
      <vt:variant>
        <vt:lpwstr>_Toc82964462</vt:lpwstr>
      </vt:variant>
      <vt:variant>
        <vt:i4>1441843</vt:i4>
      </vt:variant>
      <vt:variant>
        <vt:i4>338</vt:i4>
      </vt:variant>
      <vt:variant>
        <vt:i4>0</vt:i4>
      </vt:variant>
      <vt:variant>
        <vt:i4>5</vt:i4>
      </vt:variant>
      <vt:variant>
        <vt:lpwstr/>
      </vt:variant>
      <vt:variant>
        <vt:lpwstr>_Toc82964461</vt:lpwstr>
      </vt:variant>
      <vt:variant>
        <vt:i4>1507379</vt:i4>
      </vt:variant>
      <vt:variant>
        <vt:i4>332</vt:i4>
      </vt:variant>
      <vt:variant>
        <vt:i4>0</vt:i4>
      </vt:variant>
      <vt:variant>
        <vt:i4>5</vt:i4>
      </vt:variant>
      <vt:variant>
        <vt:lpwstr/>
      </vt:variant>
      <vt:variant>
        <vt:lpwstr>_Toc82964460</vt:lpwstr>
      </vt:variant>
      <vt:variant>
        <vt:i4>1966128</vt:i4>
      </vt:variant>
      <vt:variant>
        <vt:i4>326</vt:i4>
      </vt:variant>
      <vt:variant>
        <vt:i4>0</vt:i4>
      </vt:variant>
      <vt:variant>
        <vt:i4>5</vt:i4>
      </vt:variant>
      <vt:variant>
        <vt:lpwstr/>
      </vt:variant>
      <vt:variant>
        <vt:lpwstr>_Toc82964459</vt:lpwstr>
      </vt:variant>
      <vt:variant>
        <vt:i4>2031664</vt:i4>
      </vt:variant>
      <vt:variant>
        <vt:i4>320</vt:i4>
      </vt:variant>
      <vt:variant>
        <vt:i4>0</vt:i4>
      </vt:variant>
      <vt:variant>
        <vt:i4>5</vt:i4>
      </vt:variant>
      <vt:variant>
        <vt:lpwstr/>
      </vt:variant>
      <vt:variant>
        <vt:lpwstr>_Toc82964458</vt:lpwstr>
      </vt:variant>
      <vt:variant>
        <vt:i4>1048624</vt:i4>
      </vt:variant>
      <vt:variant>
        <vt:i4>314</vt:i4>
      </vt:variant>
      <vt:variant>
        <vt:i4>0</vt:i4>
      </vt:variant>
      <vt:variant>
        <vt:i4>5</vt:i4>
      </vt:variant>
      <vt:variant>
        <vt:lpwstr/>
      </vt:variant>
      <vt:variant>
        <vt:lpwstr>_Toc82964457</vt:lpwstr>
      </vt:variant>
      <vt:variant>
        <vt:i4>1114160</vt:i4>
      </vt:variant>
      <vt:variant>
        <vt:i4>308</vt:i4>
      </vt:variant>
      <vt:variant>
        <vt:i4>0</vt:i4>
      </vt:variant>
      <vt:variant>
        <vt:i4>5</vt:i4>
      </vt:variant>
      <vt:variant>
        <vt:lpwstr/>
      </vt:variant>
      <vt:variant>
        <vt:lpwstr>_Toc82964456</vt:lpwstr>
      </vt:variant>
      <vt:variant>
        <vt:i4>1179696</vt:i4>
      </vt:variant>
      <vt:variant>
        <vt:i4>302</vt:i4>
      </vt:variant>
      <vt:variant>
        <vt:i4>0</vt:i4>
      </vt:variant>
      <vt:variant>
        <vt:i4>5</vt:i4>
      </vt:variant>
      <vt:variant>
        <vt:lpwstr/>
      </vt:variant>
      <vt:variant>
        <vt:lpwstr>_Toc82964455</vt:lpwstr>
      </vt:variant>
      <vt:variant>
        <vt:i4>1245232</vt:i4>
      </vt:variant>
      <vt:variant>
        <vt:i4>296</vt:i4>
      </vt:variant>
      <vt:variant>
        <vt:i4>0</vt:i4>
      </vt:variant>
      <vt:variant>
        <vt:i4>5</vt:i4>
      </vt:variant>
      <vt:variant>
        <vt:lpwstr/>
      </vt:variant>
      <vt:variant>
        <vt:lpwstr>_Toc82964454</vt:lpwstr>
      </vt:variant>
      <vt:variant>
        <vt:i4>1310768</vt:i4>
      </vt:variant>
      <vt:variant>
        <vt:i4>290</vt:i4>
      </vt:variant>
      <vt:variant>
        <vt:i4>0</vt:i4>
      </vt:variant>
      <vt:variant>
        <vt:i4>5</vt:i4>
      </vt:variant>
      <vt:variant>
        <vt:lpwstr/>
      </vt:variant>
      <vt:variant>
        <vt:lpwstr>_Toc82964453</vt:lpwstr>
      </vt:variant>
      <vt:variant>
        <vt:i4>1376304</vt:i4>
      </vt:variant>
      <vt:variant>
        <vt:i4>284</vt:i4>
      </vt:variant>
      <vt:variant>
        <vt:i4>0</vt:i4>
      </vt:variant>
      <vt:variant>
        <vt:i4>5</vt:i4>
      </vt:variant>
      <vt:variant>
        <vt:lpwstr/>
      </vt:variant>
      <vt:variant>
        <vt:lpwstr>_Toc82964452</vt:lpwstr>
      </vt:variant>
      <vt:variant>
        <vt:i4>1441840</vt:i4>
      </vt:variant>
      <vt:variant>
        <vt:i4>278</vt:i4>
      </vt:variant>
      <vt:variant>
        <vt:i4>0</vt:i4>
      </vt:variant>
      <vt:variant>
        <vt:i4>5</vt:i4>
      </vt:variant>
      <vt:variant>
        <vt:lpwstr/>
      </vt:variant>
      <vt:variant>
        <vt:lpwstr>_Toc82964451</vt:lpwstr>
      </vt:variant>
      <vt:variant>
        <vt:i4>1507376</vt:i4>
      </vt:variant>
      <vt:variant>
        <vt:i4>272</vt:i4>
      </vt:variant>
      <vt:variant>
        <vt:i4>0</vt:i4>
      </vt:variant>
      <vt:variant>
        <vt:i4>5</vt:i4>
      </vt:variant>
      <vt:variant>
        <vt:lpwstr/>
      </vt:variant>
      <vt:variant>
        <vt:lpwstr>_Toc82964450</vt:lpwstr>
      </vt:variant>
      <vt:variant>
        <vt:i4>1966129</vt:i4>
      </vt:variant>
      <vt:variant>
        <vt:i4>266</vt:i4>
      </vt:variant>
      <vt:variant>
        <vt:i4>0</vt:i4>
      </vt:variant>
      <vt:variant>
        <vt:i4>5</vt:i4>
      </vt:variant>
      <vt:variant>
        <vt:lpwstr/>
      </vt:variant>
      <vt:variant>
        <vt:lpwstr>_Toc82964449</vt:lpwstr>
      </vt:variant>
      <vt:variant>
        <vt:i4>2031665</vt:i4>
      </vt:variant>
      <vt:variant>
        <vt:i4>260</vt:i4>
      </vt:variant>
      <vt:variant>
        <vt:i4>0</vt:i4>
      </vt:variant>
      <vt:variant>
        <vt:i4>5</vt:i4>
      </vt:variant>
      <vt:variant>
        <vt:lpwstr/>
      </vt:variant>
      <vt:variant>
        <vt:lpwstr>_Toc82964448</vt:lpwstr>
      </vt:variant>
      <vt:variant>
        <vt:i4>1048625</vt:i4>
      </vt:variant>
      <vt:variant>
        <vt:i4>254</vt:i4>
      </vt:variant>
      <vt:variant>
        <vt:i4>0</vt:i4>
      </vt:variant>
      <vt:variant>
        <vt:i4>5</vt:i4>
      </vt:variant>
      <vt:variant>
        <vt:lpwstr/>
      </vt:variant>
      <vt:variant>
        <vt:lpwstr>_Toc82964447</vt:lpwstr>
      </vt:variant>
      <vt:variant>
        <vt:i4>1114161</vt:i4>
      </vt:variant>
      <vt:variant>
        <vt:i4>248</vt:i4>
      </vt:variant>
      <vt:variant>
        <vt:i4>0</vt:i4>
      </vt:variant>
      <vt:variant>
        <vt:i4>5</vt:i4>
      </vt:variant>
      <vt:variant>
        <vt:lpwstr/>
      </vt:variant>
      <vt:variant>
        <vt:lpwstr>_Toc82964446</vt:lpwstr>
      </vt:variant>
      <vt:variant>
        <vt:i4>1179697</vt:i4>
      </vt:variant>
      <vt:variant>
        <vt:i4>242</vt:i4>
      </vt:variant>
      <vt:variant>
        <vt:i4>0</vt:i4>
      </vt:variant>
      <vt:variant>
        <vt:i4>5</vt:i4>
      </vt:variant>
      <vt:variant>
        <vt:lpwstr/>
      </vt:variant>
      <vt:variant>
        <vt:lpwstr>_Toc82964445</vt:lpwstr>
      </vt:variant>
      <vt:variant>
        <vt:i4>1245233</vt:i4>
      </vt:variant>
      <vt:variant>
        <vt:i4>236</vt:i4>
      </vt:variant>
      <vt:variant>
        <vt:i4>0</vt:i4>
      </vt:variant>
      <vt:variant>
        <vt:i4>5</vt:i4>
      </vt:variant>
      <vt:variant>
        <vt:lpwstr/>
      </vt:variant>
      <vt:variant>
        <vt:lpwstr>_Toc82964444</vt:lpwstr>
      </vt:variant>
      <vt:variant>
        <vt:i4>1310769</vt:i4>
      </vt:variant>
      <vt:variant>
        <vt:i4>230</vt:i4>
      </vt:variant>
      <vt:variant>
        <vt:i4>0</vt:i4>
      </vt:variant>
      <vt:variant>
        <vt:i4>5</vt:i4>
      </vt:variant>
      <vt:variant>
        <vt:lpwstr/>
      </vt:variant>
      <vt:variant>
        <vt:lpwstr>_Toc82964443</vt:lpwstr>
      </vt:variant>
      <vt:variant>
        <vt:i4>1376305</vt:i4>
      </vt:variant>
      <vt:variant>
        <vt:i4>224</vt:i4>
      </vt:variant>
      <vt:variant>
        <vt:i4>0</vt:i4>
      </vt:variant>
      <vt:variant>
        <vt:i4>5</vt:i4>
      </vt:variant>
      <vt:variant>
        <vt:lpwstr/>
      </vt:variant>
      <vt:variant>
        <vt:lpwstr>_Toc82964442</vt:lpwstr>
      </vt:variant>
      <vt:variant>
        <vt:i4>1441841</vt:i4>
      </vt:variant>
      <vt:variant>
        <vt:i4>218</vt:i4>
      </vt:variant>
      <vt:variant>
        <vt:i4>0</vt:i4>
      </vt:variant>
      <vt:variant>
        <vt:i4>5</vt:i4>
      </vt:variant>
      <vt:variant>
        <vt:lpwstr/>
      </vt:variant>
      <vt:variant>
        <vt:lpwstr>_Toc82964441</vt:lpwstr>
      </vt:variant>
      <vt:variant>
        <vt:i4>1507377</vt:i4>
      </vt:variant>
      <vt:variant>
        <vt:i4>212</vt:i4>
      </vt:variant>
      <vt:variant>
        <vt:i4>0</vt:i4>
      </vt:variant>
      <vt:variant>
        <vt:i4>5</vt:i4>
      </vt:variant>
      <vt:variant>
        <vt:lpwstr/>
      </vt:variant>
      <vt:variant>
        <vt:lpwstr>_Toc82964440</vt:lpwstr>
      </vt:variant>
      <vt:variant>
        <vt:i4>1966134</vt:i4>
      </vt:variant>
      <vt:variant>
        <vt:i4>206</vt:i4>
      </vt:variant>
      <vt:variant>
        <vt:i4>0</vt:i4>
      </vt:variant>
      <vt:variant>
        <vt:i4>5</vt:i4>
      </vt:variant>
      <vt:variant>
        <vt:lpwstr/>
      </vt:variant>
      <vt:variant>
        <vt:lpwstr>_Toc82964439</vt:lpwstr>
      </vt:variant>
      <vt:variant>
        <vt:i4>2031670</vt:i4>
      </vt:variant>
      <vt:variant>
        <vt:i4>200</vt:i4>
      </vt:variant>
      <vt:variant>
        <vt:i4>0</vt:i4>
      </vt:variant>
      <vt:variant>
        <vt:i4>5</vt:i4>
      </vt:variant>
      <vt:variant>
        <vt:lpwstr/>
      </vt:variant>
      <vt:variant>
        <vt:lpwstr>_Toc82964438</vt:lpwstr>
      </vt:variant>
      <vt:variant>
        <vt:i4>1048630</vt:i4>
      </vt:variant>
      <vt:variant>
        <vt:i4>194</vt:i4>
      </vt:variant>
      <vt:variant>
        <vt:i4>0</vt:i4>
      </vt:variant>
      <vt:variant>
        <vt:i4>5</vt:i4>
      </vt:variant>
      <vt:variant>
        <vt:lpwstr/>
      </vt:variant>
      <vt:variant>
        <vt:lpwstr>_Toc82964437</vt:lpwstr>
      </vt:variant>
      <vt:variant>
        <vt:i4>1114166</vt:i4>
      </vt:variant>
      <vt:variant>
        <vt:i4>188</vt:i4>
      </vt:variant>
      <vt:variant>
        <vt:i4>0</vt:i4>
      </vt:variant>
      <vt:variant>
        <vt:i4>5</vt:i4>
      </vt:variant>
      <vt:variant>
        <vt:lpwstr/>
      </vt:variant>
      <vt:variant>
        <vt:lpwstr>_Toc82964436</vt:lpwstr>
      </vt:variant>
      <vt:variant>
        <vt:i4>1179702</vt:i4>
      </vt:variant>
      <vt:variant>
        <vt:i4>182</vt:i4>
      </vt:variant>
      <vt:variant>
        <vt:i4>0</vt:i4>
      </vt:variant>
      <vt:variant>
        <vt:i4>5</vt:i4>
      </vt:variant>
      <vt:variant>
        <vt:lpwstr/>
      </vt:variant>
      <vt:variant>
        <vt:lpwstr>_Toc82964435</vt:lpwstr>
      </vt:variant>
      <vt:variant>
        <vt:i4>1245238</vt:i4>
      </vt:variant>
      <vt:variant>
        <vt:i4>176</vt:i4>
      </vt:variant>
      <vt:variant>
        <vt:i4>0</vt:i4>
      </vt:variant>
      <vt:variant>
        <vt:i4>5</vt:i4>
      </vt:variant>
      <vt:variant>
        <vt:lpwstr/>
      </vt:variant>
      <vt:variant>
        <vt:lpwstr>_Toc82964434</vt:lpwstr>
      </vt:variant>
      <vt:variant>
        <vt:i4>1310774</vt:i4>
      </vt:variant>
      <vt:variant>
        <vt:i4>170</vt:i4>
      </vt:variant>
      <vt:variant>
        <vt:i4>0</vt:i4>
      </vt:variant>
      <vt:variant>
        <vt:i4>5</vt:i4>
      </vt:variant>
      <vt:variant>
        <vt:lpwstr/>
      </vt:variant>
      <vt:variant>
        <vt:lpwstr>_Toc82964433</vt:lpwstr>
      </vt:variant>
      <vt:variant>
        <vt:i4>1376310</vt:i4>
      </vt:variant>
      <vt:variant>
        <vt:i4>164</vt:i4>
      </vt:variant>
      <vt:variant>
        <vt:i4>0</vt:i4>
      </vt:variant>
      <vt:variant>
        <vt:i4>5</vt:i4>
      </vt:variant>
      <vt:variant>
        <vt:lpwstr/>
      </vt:variant>
      <vt:variant>
        <vt:lpwstr>_Toc82964432</vt:lpwstr>
      </vt:variant>
      <vt:variant>
        <vt:i4>1441846</vt:i4>
      </vt:variant>
      <vt:variant>
        <vt:i4>158</vt:i4>
      </vt:variant>
      <vt:variant>
        <vt:i4>0</vt:i4>
      </vt:variant>
      <vt:variant>
        <vt:i4>5</vt:i4>
      </vt:variant>
      <vt:variant>
        <vt:lpwstr/>
      </vt:variant>
      <vt:variant>
        <vt:lpwstr>_Toc82964431</vt:lpwstr>
      </vt:variant>
      <vt:variant>
        <vt:i4>1507382</vt:i4>
      </vt:variant>
      <vt:variant>
        <vt:i4>152</vt:i4>
      </vt:variant>
      <vt:variant>
        <vt:i4>0</vt:i4>
      </vt:variant>
      <vt:variant>
        <vt:i4>5</vt:i4>
      </vt:variant>
      <vt:variant>
        <vt:lpwstr/>
      </vt:variant>
      <vt:variant>
        <vt:lpwstr>_Toc82964430</vt:lpwstr>
      </vt:variant>
      <vt:variant>
        <vt:i4>1966135</vt:i4>
      </vt:variant>
      <vt:variant>
        <vt:i4>146</vt:i4>
      </vt:variant>
      <vt:variant>
        <vt:i4>0</vt:i4>
      </vt:variant>
      <vt:variant>
        <vt:i4>5</vt:i4>
      </vt:variant>
      <vt:variant>
        <vt:lpwstr/>
      </vt:variant>
      <vt:variant>
        <vt:lpwstr>_Toc82964429</vt:lpwstr>
      </vt:variant>
      <vt:variant>
        <vt:i4>2031671</vt:i4>
      </vt:variant>
      <vt:variant>
        <vt:i4>140</vt:i4>
      </vt:variant>
      <vt:variant>
        <vt:i4>0</vt:i4>
      </vt:variant>
      <vt:variant>
        <vt:i4>5</vt:i4>
      </vt:variant>
      <vt:variant>
        <vt:lpwstr/>
      </vt:variant>
      <vt:variant>
        <vt:lpwstr>_Toc82964428</vt:lpwstr>
      </vt:variant>
      <vt:variant>
        <vt:i4>1048631</vt:i4>
      </vt:variant>
      <vt:variant>
        <vt:i4>134</vt:i4>
      </vt:variant>
      <vt:variant>
        <vt:i4>0</vt:i4>
      </vt:variant>
      <vt:variant>
        <vt:i4>5</vt:i4>
      </vt:variant>
      <vt:variant>
        <vt:lpwstr/>
      </vt:variant>
      <vt:variant>
        <vt:lpwstr>_Toc82964427</vt:lpwstr>
      </vt:variant>
      <vt:variant>
        <vt:i4>1114167</vt:i4>
      </vt:variant>
      <vt:variant>
        <vt:i4>128</vt:i4>
      </vt:variant>
      <vt:variant>
        <vt:i4>0</vt:i4>
      </vt:variant>
      <vt:variant>
        <vt:i4>5</vt:i4>
      </vt:variant>
      <vt:variant>
        <vt:lpwstr/>
      </vt:variant>
      <vt:variant>
        <vt:lpwstr>_Toc82964426</vt:lpwstr>
      </vt:variant>
      <vt:variant>
        <vt:i4>1179703</vt:i4>
      </vt:variant>
      <vt:variant>
        <vt:i4>122</vt:i4>
      </vt:variant>
      <vt:variant>
        <vt:i4>0</vt:i4>
      </vt:variant>
      <vt:variant>
        <vt:i4>5</vt:i4>
      </vt:variant>
      <vt:variant>
        <vt:lpwstr/>
      </vt:variant>
      <vt:variant>
        <vt:lpwstr>_Toc82964425</vt:lpwstr>
      </vt:variant>
      <vt:variant>
        <vt:i4>1245239</vt:i4>
      </vt:variant>
      <vt:variant>
        <vt:i4>116</vt:i4>
      </vt:variant>
      <vt:variant>
        <vt:i4>0</vt:i4>
      </vt:variant>
      <vt:variant>
        <vt:i4>5</vt:i4>
      </vt:variant>
      <vt:variant>
        <vt:lpwstr/>
      </vt:variant>
      <vt:variant>
        <vt:lpwstr>_Toc82964424</vt:lpwstr>
      </vt:variant>
      <vt:variant>
        <vt:i4>1310775</vt:i4>
      </vt:variant>
      <vt:variant>
        <vt:i4>110</vt:i4>
      </vt:variant>
      <vt:variant>
        <vt:i4>0</vt:i4>
      </vt:variant>
      <vt:variant>
        <vt:i4>5</vt:i4>
      </vt:variant>
      <vt:variant>
        <vt:lpwstr/>
      </vt:variant>
      <vt:variant>
        <vt:lpwstr>_Toc82964423</vt:lpwstr>
      </vt:variant>
      <vt:variant>
        <vt:i4>1376311</vt:i4>
      </vt:variant>
      <vt:variant>
        <vt:i4>104</vt:i4>
      </vt:variant>
      <vt:variant>
        <vt:i4>0</vt:i4>
      </vt:variant>
      <vt:variant>
        <vt:i4>5</vt:i4>
      </vt:variant>
      <vt:variant>
        <vt:lpwstr/>
      </vt:variant>
      <vt:variant>
        <vt:lpwstr>_Toc82964422</vt:lpwstr>
      </vt:variant>
      <vt:variant>
        <vt:i4>1441847</vt:i4>
      </vt:variant>
      <vt:variant>
        <vt:i4>98</vt:i4>
      </vt:variant>
      <vt:variant>
        <vt:i4>0</vt:i4>
      </vt:variant>
      <vt:variant>
        <vt:i4>5</vt:i4>
      </vt:variant>
      <vt:variant>
        <vt:lpwstr/>
      </vt:variant>
      <vt:variant>
        <vt:lpwstr>_Toc82964421</vt:lpwstr>
      </vt:variant>
      <vt:variant>
        <vt:i4>1507383</vt:i4>
      </vt:variant>
      <vt:variant>
        <vt:i4>92</vt:i4>
      </vt:variant>
      <vt:variant>
        <vt:i4>0</vt:i4>
      </vt:variant>
      <vt:variant>
        <vt:i4>5</vt:i4>
      </vt:variant>
      <vt:variant>
        <vt:lpwstr/>
      </vt:variant>
      <vt:variant>
        <vt:lpwstr>_Toc82964420</vt:lpwstr>
      </vt:variant>
      <vt:variant>
        <vt:i4>1966132</vt:i4>
      </vt:variant>
      <vt:variant>
        <vt:i4>86</vt:i4>
      </vt:variant>
      <vt:variant>
        <vt:i4>0</vt:i4>
      </vt:variant>
      <vt:variant>
        <vt:i4>5</vt:i4>
      </vt:variant>
      <vt:variant>
        <vt:lpwstr/>
      </vt:variant>
      <vt:variant>
        <vt:lpwstr>_Toc82964419</vt:lpwstr>
      </vt:variant>
      <vt:variant>
        <vt:i4>2031668</vt:i4>
      </vt:variant>
      <vt:variant>
        <vt:i4>80</vt:i4>
      </vt:variant>
      <vt:variant>
        <vt:i4>0</vt:i4>
      </vt:variant>
      <vt:variant>
        <vt:i4>5</vt:i4>
      </vt:variant>
      <vt:variant>
        <vt:lpwstr/>
      </vt:variant>
      <vt:variant>
        <vt:lpwstr>_Toc82964418</vt:lpwstr>
      </vt:variant>
      <vt:variant>
        <vt:i4>1048628</vt:i4>
      </vt:variant>
      <vt:variant>
        <vt:i4>74</vt:i4>
      </vt:variant>
      <vt:variant>
        <vt:i4>0</vt:i4>
      </vt:variant>
      <vt:variant>
        <vt:i4>5</vt:i4>
      </vt:variant>
      <vt:variant>
        <vt:lpwstr/>
      </vt:variant>
      <vt:variant>
        <vt:lpwstr>_Toc82964417</vt:lpwstr>
      </vt:variant>
      <vt:variant>
        <vt:i4>1114164</vt:i4>
      </vt:variant>
      <vt:variant>
        <vt:i4>68</vt:i4>
      </vt:variant>
      <vt:variant>
        <vt:i4>0</vt:i4>
      </vt:variant>
      <vt:variant>
        <vt:i4>5</vt:i4>
      </vt:variant>
      <vt:variant>
        <vt:lpwstr/>
      </vt:variant>
      <vt:variant>
        <vt:lpwstr>_Toc82964416</vt:lpwstr>
      </vt:variant>
      <vt:variant>
        <vt:i4>1179700</vt:i4>
      </vt:variant>
      <vt:variant>
        <vt:i4>62</vt:i4>
      </vt:variant>
      <vt:variant>
        <vt:i4>0</vt:i4>
      </vt:variant>
      <vt:variant>
        <vt:i4>5</vt:i4>
      </vt:variant>
      <vt:variant>
        <vt:lpwstr/>
      </vt:variant>
      <vt:variant>
        <vt:lpwstr>_Toc82964415</vt:lpwstr>
      </vt:variant>
      <vt:variant>
        <vt:i4>1245236</vt:i4>
      </vt:variant>
      <vt:variant>
        <vt:i4>56</vt:i4>
      </vt:variant>
      <vt:variant>
        <vt:i4>0</vt:i4>
      </vt:variant>
      <vt:variant>
        <vt:i4>5</vt:i4>
      </vt:variant>
      <vt:variant>
        <vt:lpwstr/>
      </vt:variant>
      <vt:variant>
        <vt:lpwstr>_Toc82964414</vt:lpwstr>
      </vt:variant>
      <vt:variant>
        <vt:i4>1310772</vt:i4>
      </vt:variant>
      <vt:variant>
        <vt:i4>50</vt:i4>
      </vt:variant>
      <vt:variant>
        <vt:i4>0</vt:i4>
      </vt:variant>
      <vt:variant>
        <vt:i4>5</vt:i4>
      </vt:variant>
      <vt:variant>
        <vt:lpwstr/>
      </vt:variant>
      <vt:variant>
        <vt:lpwstr>_Toc82964413</vt:lpwstr>
      </vt:variant>
      <vt:variant>
        <vt:i4>1376308</vt:i4>
      </vt:variant>
      <vt:variant>
        <vt:i4>44</vt:i4>
      </vt:variant>
      <vt:variant>
        <vt:i4>0</vt:i4>
      </vt:variant>
      <vt:variant>
        <vt:i4>5</vt:i4>
      </vt:variant>
      <vt:variant>
        <vt:lpwstr/>
      </vt:variant>
      <vt:variant>
        <vt:lpwstr>_Toc82964412</vt:lpwstr>
      </vt:variant>
      <vt:variant>
        <vt:i4>1441844</vt:i4>
      </vt:variant>
      <vt:variant>
        <vt:i4>38</vt:i4>
      </vt:variant>
      <vt:variant>
        <vt:i4>0</vt:i4>
      </vt:variant>
      <vt:variant>
        <vt:i4>5</vt:i4>
      </vt:variant>
      <vt:variant>
        <vt:lpwstr/>
      </vt:variant>
      <vt:variant>
        <vt:lpwstr>_Toc82964411</vt:lpwstr>
      </vt:variant>
      <vt:variant>
        <vt:i4>1507380</vt:i4>
      </vt:variant>
      <vt:variant>
        <vt:i4>32</vt:i4>
      </vt:variant>
      <vt:variant>
        <vt:i4>0</vt:i4>
      </vt:variant>
      <vt:variant>
        <vt:i4>5</vt:i4>
      </vt:variant>
      <vt:variant>
        <vt:lpwstr/>
      </vt:variant>
      <vt:variant>
        <vt:lpwstr>_Toc82964410</vt:lpwstr>
      </vt:variant>
      <vt:variant>
        <vt:i4>1966133</vt:i4>
      </vt:variant>
      <vt:variant>
        <vt:i4>26</vt:i4>
      </vt:variant>
      <vt:variant>
        <vt:i4>0</vt:i4>
      </vt:variant>
      <vt:variant>
        <vt:i4>5</vt:i4>
      </vt:variant>
      <vt:variant>
        <vt:lpwstr/>
      </vt:variant>
      <vt:variant>
        <vt:lpwstr>_Toc82964409</vt:lpwstr>
      </vt:variant>
      <vt:variant>
        <vt:i4>2031669</vt:i4>
      </vt:variant>
      <vt:variant>
        <vt:i4>20</vt:i4>
      </vt:variant>
      <vt:variant>
        <vt:i4>0</vt:i4>
      </vt:variant>
      <vt:variant>
        <vt:i4>5</vt:i4>
      </vt:variant>
      <vt:variant>
        <vt:lpwstr/>
      </vt:variant>
      <vt:variant>
        <vt:lpwstr>_Toc82964408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dla podmiotów w zakresie elektronicznej obsługi deklaracji w sprawie podatku akcyzowego AKC-4/AKC-4zo</dc:title>
  <dc:subject/>
  <dc:creator/>
  <cp:keywords/>
  <cp:lastModifiedBy>Giza Paweł</cp:lastModifiedBy>
  <cp:revision>17</cp:revision>
  <cp:lastPrinted>2013-01-03T11:52:00Z</cp:lastPrinted>
  <dcterms:created xsi:type="dcterms:W3CDTF">2024-10-10T09:42:00Z</dcterms:created>
  <dcterms:modified xsi:type="dcterms:W3CDTF">2024-11-22T11:44:00Z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ersja">
    <vt:lpwstr>1.15.2</vt:lpwstr>
  </property>
  <property fmtid="{D5CDD505-2E9C-101B-9397-08002B2CF9AE}" pid="3" name="Nazwa projektu">
    <vt:lpwstr>Zintegrowany System Poboru Należności i Rozrachunków z UE i Budżetem ZEFIR 2</vt:lpwstr>
  </property>
  <property fmtid="{D5CDD505-2E9C-101B-9397-08002B2CF9AE}" pid="4" name="Numer referencyjny">
    <vt:lpwstr>ZF2-PWT-KXML-AKC4</vt:lpwstr>
  </property>
  <property fmtid="{D5CDD505-2E9C-101B-9397-08002B2CF9AE}" pid="5" name="MSIP_Label_ab83eb73-1339-4c09-b43c-88ef2eea0029_Enabled">
    <vt:lpwstr>true</vt:lpwstr>
  </property>
  <property fmtid="{D5CDD505-2E9C-101B-9397-08002B2CF9AE}" pid="6" name="MSIP_Label_ab83eb73-1339-4c09-b43c-88ef2eea0029_SetDate">
    <vt:lpwstr>2022-09-27T13:51:57Z</vt:lpwstr>
  </property>
  <property fmtid="{D5CDD505-2E9C-101B-9397-08002B2CF9AE}" pid="7" name="MSIP_Label_ab83eb73-1339-4c09-b43c-88ef2eea0029_Method">
    <vt:lpwstr>Standard</vt:lpwstr>
  </property>
  <property fmtid="{D5CDD505-2E9C-101B-9397-08002B2CF9AE}" pid="8" name="MSIP_Label_ab83eb73-1339-4c09-b43c-88ef2eea0029_Name">
    <vt:lpwstr>Wewnętrzny Asseco</vt:lpwstr>
  </property>
  <property fmtid="{D5CDD505-2E9C-101B-9397-08002B2CF9AE}" pid="9" name="MSIP_Label_ab83eb73-1339-4c09-b43c-88ef2eea0029_SiteId">
    <vt:lpwstr>88152bde-cfa3-4a5c-b981-a785c624bb42</vt:lpwstr>
  </property>
  <property fmtid="{D5CDD505-2E9C-101B-9397-08002B2CF9AE}" pid="10" name="MSIP_Label_ab83eb73-1339-4c09-b43c-88ef2eea0029_ActionId">
    <vt:lpwstr>930ce212-3c69-4cc2-b43a-a56a98dc314c</vt:lpwstr>
  </property>
  <property fmtid="{D5CDD505-2E9C-101B-9397-08002B2CF9AE}" pid="11" name="MSIP_Label_ab83eb73-1339-4c09-b43c-88ef2eea0029_ContentBits">
    <vt:lpwstr>0</vt:lpwstr>
  </property>
  <property fmtid="{D5CDD505-2E9C-101B-9397-08002B2CF9AE}" pid="12" name="MFCATEGORY">
    <vt:lpwstr>InformacjePubliczneInformacjeSektoraPublicznego</vt:lpwstr>
  </property>
  <property fmtid="{D5CDD505-2E9C-101B-9397-08002B2CF9AE}" pid="13" name="MFClassifiedBy">
    <vt:lpwstr>UxC4dwLulzfINJ8nQH+xvX5LNGipWa4BRSZhPgxsCvlZQeTjV5oT9UVE5oFSG4JuZ5/nBx6I+zHXInjnXl7B9w==</vt:lpwstr>
  </property>
  <property fmtid="{D5CDD505-2E9C-101B-9397-08002B2CF9AE}" pid="14" name="MFClassificationDate">
    <vt:lpwstr>2024-10-10T09:00:47.7359927+02:00</vt:lpwstr>
  </property>
  <property fmtid="{D5CDD505-2E9C-101B-9397-08002B2CF9AE}" pid="15" name="MFClassifiedBySID">
    <vt:lpwstr>UxC4dwLulzfINJ8nQH+xvX5LNGipWa4BRSZhPgxsCvm42mrIC/DSDv0ggS+FjUN/2v1BBotkLlY5aAiEhoi6uRgLHl9jMdhgEgCqB0Bswg6Ev0LSUVQ2ztACrsjK3sR4</vt:lpwstr>
  </property>
  <property fmtid="{D5CDD505-2E9C-101B-9397-08002B2CF9AE}" pid="16" name="MFGRNItemId">
    <vt:lpwstr>GRN-9c2847be-d57d-40ee-9023-c7df0b09d3dc</vt:lpwstr>
  </property>
  <property fmtid="{D5CDD505-2E9C-101B-9397-08002B2CF9AE}" pid="17" name="MFHash">
    <vt:lpwstr>69KIbKwAI94icTCnlyII37PXFw4ayFTiv9Jpx1MxE/o=</vt:lpwstr>
  </property>
  <property fmtid="{D5CDD505-2E9C-101B-9397-08002B2CF9AE}" pid="18" name="MFVisualMarkingsSettings">
    <vt:lpwstr>HeaderAlignment=1;FooterAlignment=1</vt:lpwstr>
  </property>
  <property fmtid="{D5CDD505-2E9C-101B-9397-08002B2CF9AE}" pid="19" name="DLPManualFileClassification">
    <vt:lpwstr>{2755b7d9-e53d-4779-a40c-03797dcf43b3}</vt:lpwstr>
  </property>
  <property fmtid="{D5CDD505-2E9C-101B-9397-08002B2CF9AE}" pid="20" name="MFRefresh">
    <vt:lpwstr>False</vt:lpwstr>
  </property>
</Properties>
</file>